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2811" w:rsidRDefault="00442811" w:rsidP="00282B9B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675pt;margin-top:-5.25pt;width:108pt;height:87.9pt;z-index:251671040">
            <v:imagedata r:id="rId7" o:title=""/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-9pt;margin-top:0;width:747pt;height:1in;z-index:251609600" stroked="f">
            <v:fill color2="fill darken(169)" rotate="t" angle="-90" method="linear sigma" type="gradient"/>
            <v:textbox>
              <w:txbxContent>
                <w:p w:rsidR="00442811" w:rsidRPr="00BA5B20" w:rsidRDefault="00442811" w:rsidP="00A1040F">
                  <w:pPr>
                    <w:rPr>
                      <w:rFonts w:ascii="Arial" w:hAnsi="Arial" w:cs="Arial"/>
                      <w:shadow/>
                      <w:sz w:val="4"/>
                      <w:szCs w:val="4"/>
                    </w:rPr>
                  </w:pPr>
                </w:p>
                <w:p w:rsidR="00442811" w:rsidRPr="00AA0CFC" w:rsidRDefault="00442811" w:rsidP="00A1040F">
                  <w:pPr>
                    <w:rPr>
                      <w:rFonts w:ascii="Arial" w:hAnsi="Arial" w:cs="Arial"/>
                      <w:b/>
                      <w:bCs/>
                      <w:shadow/>
                      <w:sz w:val="8"/>
                      <w:szCs w:val="8"/>
                    </w:rPr>
                  </w:pPr>
                </w:p>
                <w:p w:rsidR="00442811" w:rsidRPr="00B25B72" w:rsidRDefault="00442811" w:rsidP="00A1040F">
                  <w:pPr>
                    <w:rPr>
                      <w:rFonts w:ascii="Arial" w:hAnsi="Arial" w:cs="Arial"/>
                      <w:b/>
                      <w:bCs/>
                      <w:i/>
                      <w:iCs/>
                      <w:shadow/>
                      <w:sz w:val="30"/>
                      <w:szCs w:val="30"/>
                    </w:rPr>
                  </w:pPr>
                  <w:r w:rsidRPr="00B25B72">
                    <w:rPr>
                      <w:rFonts w:ascii="Arial" w:hAnsi="Arial" w:cs="Arial"/>
                      <w:b/>
                      <w:bCs/>
                      <w:i/>
                      <w:iCs/>
                      <w:shadow/>
                      <w:sz w:val="30"/>
                      <w:szCs w:val="30"/>
                    </w:rPr>
                    <w:t>Showdown an der Panzersperre – Die mutigen Frauen von Geislingen-Altenstadt</w:t>
                  </w:r>
                </w:p>
                <w:p w:rsidR="00442811" w:rsidRPr="00B25B72" w:rsidRDefault="00442811" w:rsidP="00A1040F">
                  <w:pPr>
                    <w:rPr>
                      <w:rFonts w:ascii="Arial" w:hAnsi="Arial" w:cs="Arial"/>
                      <w:b/>
                      <w:bCs/>
                      <w:shadow/>
                      <w:sz w:val="56"/>
                      <w:szCs w:val="56"/>
                    </w:rPr>
                  </w:pPr>
                  <w:r w:rsidRPr="00B25B72">
                    <w:rPr>
                      <w:rFonts w:ascii="Arial" w:hAnsi="Arial" w:cs="Arial"/>
                      <w:b/>
                      <w:bCs/>
                      <w:shadow/>
                      <w:sz w:val="56"/>
                      <w:szCs w:val="56"/>
                    </w:rPr>
                    <w:t xml:space="preserve">Zeitleiste – </w:t>
                  </w:r>
                  <w:r>
                    <w:rPr>
                      <w:rFonts w:ascii="Arial" w:hAnsi="Arial" w:cs="Arial"/>
                      <w:b/>
                      <w:bCs/>
                      <w:shadow/>
                      <w:sz w:val="56"/>
                      <w:szCs w:val="56"/>
                    </w:rPr>
                    <w:t xml:space="preserve">eine </w:t>
                  </w:r>
                  <w:r w:rsidRPr="00B25B72">
                    <w:rPr>
                      <w:rFonts w:ascii="Arial" w:hAnsi="Arial" w:cs="Arial"/>
                      <w:b/>
                      <w:bCs/>
                      <w:shadow/>
                      <w:sz w:val="56"/>
                      <w:szCs w:val="56"/>
                    </w:rPr>
                    <w:t xml:space="preserve">Übersicht </w:t>
                  </w:r>
                  <w:r>
                    <w:rPr>
                      <w:rFonts w:ascii="Arial" w:hAnsi="Arial" w:cs="Arial"/>
                      <w:b/>
                      <w:bCs/>
                      <w:shadow/>
                      <w:sz w:val="56"/>
                      <w:szCs w:val="56"/>
                    </w:rPr>
                    <w:t>in Bildern</w:t>
                  </w:r>
                </w:p>
              </w:txbxContent>
            </v:textbox>
          </v:shape>
        </w:pict>
      </w:r>
    </w:p>
    <w:p w:rsidR="00442811" w:rsidRDefault="00442811" w:rsidP="00282B9B"/>
    <w:p w:rsidR="00442811" w:rsidRDefault="00442811" w:rsidP="00282B9B"/>
    <w:p w:rsidR="00442811" w:rsidRDefault="00442811"/>
    <w:p w:rsidR="00442811" w:rsidRDefault="00442811"/>
    <w:p w:rsidR="00442811" w:rsidRDefault="00442811"/>
    <w:p w:rsidR="00442811" w:rsidRDefault="00442811" w:rsidP="00BC529C">
      <w:r>
        <w:rPr>
          <w:noProof/>
        </w:rPr>
        <w:pict>
          <v:shape id="_x0000_s1028" type="#_x0000_t202" style="position:absolute;margin-left:711pt;margin-top:7.7pt;width:36pt;height:33pt;z-index:251623936" filled="f" stroked="f">
            <v:textbox style="mso-next-textbox:#_x0000_s1028">
              <w:txbxContent>
                <w:p w:rsidR="00442811" w:rsidRDefault="00442811" w:rsidP="00430CCB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 xml:space="preserve">12 </w:t>
                  </w:r>
                </w:p>
                <w:p w:rsidR="00442811" w:rsidRPr="00430CCB" w:rsidRDefault="00442811" w:rsidP="00430CCB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Uhr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9" type="#_x0000_t202" style="position:absolute;margin-left:495pt;margin-top:7.7pt;width:36pt;height:33pt;z-index:251621888" filled="f" stroked="f">
            <v:textbox style="mso-next-textbox:#_x0000_s1029">
              <w:txbxContent>
                <w:p w:rsidR="00442811" w:rsidRDefault="00442811" w:rsidP="00430CCB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 xml:space="preserve">12 </w:t>
                  </w:r>
                </w:p>
                <w:p w:rsidR="00442811" w:rsidRPr="00430CCB" w:rsidRDefault="00442811" w:rsidP="00430CCB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Uhr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0" type="#_x0000_t202" style="position:absolute;margin-left:279pt;margin-top:7.7pt;width:36pt;height:33pt;z-index:251620864" filled="f" stroked="f">
            <v:textbox style="mso-next-textbox:#_x0000_s1030">
              <w:txbxContent>
                <w:p w:rsidR="00442811" w:rsidRDefault="00442811" w:rsidP="00430CCB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 xml:space="preserve">12 </w:t>
                  </w:r>
                </w:p>
                <w:p w:rsidR="00442811" w:rsidRPr="00430CCB" w:rsidRDefault="00442811" w:rsidP="00430CCB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Uhr</w:t>
                  </w:r>
                </w:p>
              </w:txbxContent>
            </v:textbox>
          </v:shape>
        </w:pict>
      </w:r>
    </w:p>
    <w:p w:rsidR="00442811" w:rsidRDefault="00442811" w:rsidP="00BC529C">
      <w:r>
        <w:rPr>
          <w:noProof/>
        </w:rPr>
        <w:pict>
          <v:shape id="_x0000_s1031" type="#_x0000_t202" style="position:absolute;margin-left:162pt;margin-top:2.9pt;width:54pt;height:18pt;z-index:251614720" fillcolor="#ffc">
            <v:textbox style="mso-next-textbox:#_x0000_s1031">
              <w:txbxContent>
                <w:p w:rsidR="00442811" w:rsidRPr="00430CCB" w:rsidRDefault="00442811" w:rsidP="00430CCB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 w:rsidRPr="00430CCB"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Do.19.04.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2" type="#_x0000_t202" style="position:absolute;margin-left:378pt;margin-top:2.9pt;width:54pt;height:18pt;z-index:251615744" fillcolor="#ffc">
            <v:textbox style="mso-next-textbox:#_x0000_s1032">
              <w:txbxContent>
                <w:p w:rsidR="00442811" w:rsidRPr="00430CCB" w:rsidRDefault="00442811" w:rsidP="00430CCB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Fr</w:t>
                  </w:r>
                  <w:r w:rsidRPr="00430CCB"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.</w:t>
                  </w: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20</w:t>
                  </w:r>
                  <w:r w:rsidRPr="00430CCB"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.04.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3" type="#_x0000_t202" style="position:absolute;margin-left:594pt;margin-top:2.9pt;width:54pt;height:18pt;z-index:251616768" fillcolor="#ffc">
            <v:textbox style="mso-next-textbox:#_x0000_s1033">
              <w:txbxContent>
                <w:p w:rsidR="00442811" w:rsidRPr="00430CCB" w:rsidRDefault="00442811" w:rsidP="00430CCB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Sa</w:t>
                  </w:r>
                  <w:r w:rsidRPr="00430CCB"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.</w:t>
                  </w: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21</w:t>
                  </w:r>
                  <w:r w:rsidRPr="00430CCB"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.04.</w:t>
                  </w:r>
                </w:p>
              </w:txbxContent>
            </v:textbox>
          </v:shape>
        </w:pict>
      </w:r>
    </w:p>
    <w:p w:rsidR="00442811" w:rsidRDefault="00442811" w:rsidP="00BC529C">
      <w:r>
        <w:rPr>
          <w:noProof/>
        </w:rPr>
        <w:pict>
          <v:line id="_x0000_s1034" style="position:absolute;z-index:251611648" from="189pt,7.1pt" to="189pt,34.1pt" strokeweight="2.25pt"/>
        </w:pict>
      </w:r>
      <w:r>
        <w:rPr>
          <w:noProof/>
        </w:rPr>
        <w:pict>
          <v:line id="_x0000_s1035" style="position:absolute;z-index:251612672" from="405pt,7.1pt" to="405pt,34.1pt" strokeweight="2.25pt"/>
        </w:pict>
      </w:r>
      <w:r>
        <w:rPr>
          <w:noProof/>
        </w:rPr>
        <w:pict>
          <v:line id="_x0000_s1036" style="position:absolute;z-index:251613696" from="621pt,7.1pt" to="621pt,34.1pt" strokeweight="2.25pt"/>
        </w:pict>
      </w:r>
      <w:r>
        <w:rPr>
          <w:noProof/>
        </w:rPr>
        <w:pict>
          <v:line id="_x0000_s1037" style="position:absolute;z-index:251622912" from="729pt,7.1pt" to="729pt,34.1pt" strokeweight="1.5pt"/>
        </w:pict>
      </w:r>
      <w:r>
        <w:rPr>
          <w:noProof/>
        </w:rPr>
        <w:pict>
          <v:line id="_x0000_s1038" style="position:absolute;z-index:251619840" from="513pt,7.1pt" to="513pt,34.1pt" strokeweight="1.5pt"/>
        </w:pict>
      </w:r>
      <w:r>
        <w:rPr>
          <w:noProof/>
        </w:rPr>
        <w:pict>
          <v:line id="_x0000_s1039" style="position:absolute;z-index:251618816" from="297pt,7.1pt" to="297pt,34.1pt" strokeweight="1.5pt"/>
        </w:pict>
      </w:r>
    </w:p>
    <w:p w:rsidR="00442811" w:rsidRDefault="00442811" w:rsidP="00BC529C">
      <w:r>
        <w:rPr>
          <w:noProof/>
        </w:rPr>
        <w:pict>
          <v:shape id="_x0000_s1040" type="#_x0000_t202" style="position:absolute;margin-left:0;margin-top:1.6pt;width:36pt;height:18pt;z-index:251617792" fillcolor="#cff">
            <v:textbox style="mso-next-textbox:#_x0000_s1040">
              <w:txbxContent>
                <w:p w:rsidR="00442811" w:rsidRPr="00430CCB" w:rsidRDefault="00442811" w:rsidP="00430CCB">
                  <w:pPr>
                    <w:rPr>
                      <w:rFonts w:ascii="Arial" w:hAnsi="Arial" w:cs="Arial"/>
                      <w:b/>
                      <w:bCs/>
                      <w:i/>
                      <w:iCs/>
                      <w:sz w:val="16"/>
                      <w:szCs w:val="16"/>
                    </w:rPr>
                  </w:pPr>
                  <w:r w:rsidRPr="00430CCB">
                    <w:rPr>
                      <w:rFonts w:ascii="Arial" w:hAnsi="Arial" w:cs="Arial"/>
                      <w:b/>
                      <w:bCs/>
                      <w:i/>
                      <w:iCs/>
                      <w:sz w:val="16"/>
                      <w:szCs w:val="16"/>
                    </w:rPr>
                    <w:t>1945</w:t>
                  </w:r>
                </w:p>
              </w:txbxContent>
            </v:textbox>
          </v:shape>
        </w:pict>
      </w:r>
      <w:r>
        <w:rPr>
          <w:noProof/>
        </w:rPr>
        <w:pict>
          <v:line id="_x0000_s1041" style="position:absolute;z-index:251610624" from="-9pt,10.6pt" to="801pt,10.6pt" strokeweight="3pt">
            <v:stroke endarrow="block"/>
          </v:line>
        </w:pict>
      </w:r>
      <w:r>
        <w:rPr>
          <w:noProof/>
        </w:rPr>
        <w:pict>
          <v:line id="_x0000_s1042" style="position:absolute;flip:x y;z-index:251629056" from="5in,10.6pt" to="405pt,73.6pt"/>
        </w:pict>
      </w:r>
      <w:r>
        <w:rPr>
          <w:noProof/>
        </w:rPr>
        <w:pict>
          <v:line id="_x0000_s1043" style="position:absolute;flip:x y;z-index:251635200" from="342pt,10.6pt" to="351pt,91.6pt"/>
        </w:pict>
      </w:r>
      <w:r>
        <w:rPr>
          <w:noProof/>
        </w:rPr>
        <w:pict>
          <v:line id="_x0000_s1044" style="position:absolute;z-index:251662848" from="688.05pt,10.6pt" to="688.05pt,28.6pt" strokeweight="1.5pt"/>
        </w:pict>
      </w:r>
      <w:r>
        <w:rPr>
          <w:noProof/>
        </w:rPr>
        <w:pict>
          <v:line id="_x0000_s1045" style="position:absolute;z-index:251661824" from="719.8pt,10.6pt" to="719.8pt,28.6pt" strokeweight="1.5pt"/>
        </w:pict>
      </w:r>
      <w:r>
        <w:rPr>
          <w:noProof/>
        </w:rPr>
        <w:pict>
          <v:line id="_x0000_s1046" style="position:absolute;z-index:251649536" from="616.35pt,10.6pt" to="616.35pt,28.6pt" strokeweight="1.5pt"/>
        </w:pict>
      </w:r>
      <w:r>
        <w:rPr>
          <w:noProof/>
        </w:rPr>
        <w:pict>
          <v:line id="_x0000_s1047" style="position:absolute;z-index:251646464" from="647.8pt,10.6pt" to="647.8pt,28.6pt" strokeweight="1.5pt"/>
        </w:pict>
      </w:r>
      <w:r>
        <w:rPr>
          <w:noProof/>
        </w:rPr>
        <w:pict>
          <v:line id="_x0000_s1048" style="position:absolute;z-index:251645440" from="629.65pt,10.6pt" to="629.65pt,28.6pt" strokeweight="1.5pt"/>
        </w:pict>
      </w:r>
      <w:r>
        <w:rPr>
          <w:noProof/>
        </w:rPr>
        <w:pict>
          <v:line id="_x0000_s1049" style="position:absolute;z-index:251644416" from="625.1pt,10.6pt" to="625.1pt,28.6pt" strokeweight="1.5pt"/>
        </w:pict>
      </w:r>
      <w:r>
        <w:rPr>
          <w:noProof/>
        </w:rPr>
        <w:pict>
          <v:line id="_x0000_s1050" style="position:absolute;z-index:251643392" from="599.3pt,10.6pt" to="599.3pt,28.6pt" strokeweight="1.5pt"/>
        </w:pict>
      </w:r>
      <w:r>
        <w:rPr>
          <w:noProof/>
        </w:rPr>
        <w:pict>
          <v:line id="_x0000_s1051" style="position:absolute;z-index:251642368" from="581.2pt,10.6pt" to="581.2pt,28.6pt" strokeweight="1.5pt"/>
        </w:pict>
      </w:r>
      <w:r>
        <w:rPr>
          <w:noProof/>
        </w:rPr>
        <w:pict>
          <v:line id="_x0000_s1052" style="position:absolute;z-index:251641344" from="567.85pt,10.6pt" to="567.85pt,28.6pt" strokeweight="1.5pt"/>
        </w:pict>
      </w:r>
      <w:r>
        <w:rPr>
          <w:noProof/>
        </w:rPr>
        <w:pict>
          <v:line id="_x0000_s1053" style="position:absolute;z-index:251640320" from="558.8pt,10.6pt" to="558.8pt,28.6pt" strokeweight="1.5pt"/>
        </w:pict>
      </w:r>
      <w:r>
        <w:rPr>
          <w:noProof/>
        </w:rPr>
        <w:pict>
          <v:line id="_x0000_s1054" style="position:absolute;z-index:251638272" from="747.85pt,10.6pt" to="747.85pt,28.6pt" strokeweight="1.5pt"/>
        </w:pict>
      </w:r>
      <w:r>
        <w:rPr>
          <w:noProof/>
        </w:rPr>
        <w:pict>
          <v:line id="_x0000_s1055" style="position:absolute;z-index:251636224" from="540.05pt,10.6pt" to="540.05pt,28.6pt" strokeweight="1.5pt"/>
        </w:pict>
      </w:r>
      <w:r>
        <w:rPr>
          <w:noProof/>
        </w:rPr>
        <w:pict>
          <v:line id="_x0000_s1056" style="position:absolute;z-index:251627008" from="324.05pt,11.3pt" to="324.05pt,29.3pt" strokeweight="1.5pt"/>
        </w:pict>
      </w:r>
      <w:r>
        <w:rPr>
          <w:noProof/>
        </w:rPr>
        <w:pict>
          <v:line id="_x0000_s1057" style="position:absolute;z-index:251624960" from="292.55pt,11.3pt" to="292.55pt,29.3pt" strokeweight="1.5pt"/>
        </w:pict>
      </w:r>
    </w:p>
    <w:p w:rsidR="00442811" w:rsidRDefault="00442811" w:rsidP="00BC529C"/>
    <w:p w:rsidR="00442811" w:rsidRDefault="00442811" w:rsidP="00BC529C">
      <w:r>
        <w:rPr>
          <w:noProof/>
        </w:rPr>
        <w:pict>
          <v:shape id="_x0000_s1058" type="#_x0000_t202" style="position:absolute;margin-left:-9pt;margin-top:7.1pt;width:198pt;height:18pt;z-index:251631104" fillcolor="#ffc">
            <v:textbox style="mso-next-textbox:#_x0000_s1058">
              <w:txbxContent>
                <w:p w:rsidR="00442811" w:rsidRPr="00430CCB" w:rsidRDefault="00442811" w:rsidP="00544318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Di. 10.04. – D</w:t>
                  </w:r>
                  <w:r w:rsidRPr="00430CCB"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o.1</w:t>
                  </w: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9</w:t>
                  </w:r>
                  <w:r w:rsidRPr="00430CCB"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.04.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9" type="#_x0000_t202" style="position:absolute;margin-left:5in;margin-top:10pt;width:54pt;height:18pt;z-index:251634176">
            <v:textbox style="mso-next-textbox:#_x0000_s1059">
              <w:txbxContent>
                <w:p w:rsidR="00442811" w:rsidRPr="00E42378" w:rsidRDefault="00442811" w:rsidP="00CC7707">
                  <w:pPr>
                    <w:jc w:val="center"/>
                    <w:rPr>
                      <w:rFonts w:ascii="Arial" w:hAnsi="Arial" w:cs="Arial"/>
                      <w:i/>
                      <w:iCs/>
                      <w:sz w:val="14"/>
                      <w:szCs w:val="14"/>
                    </w:rPr>
                  </w:pPr>
                  <w:r w:rsidRPr="00E42378">
                    <w:rPr>
                      <w:rFonts w:ascii="Arial" w:hAnsi="Arial" w:cs="Arial"/>
                      <w:i/>
                      <w:iCs/>
                      <w:sz w:val="14"/>
                      <w:szCs w:val="14"/>
                    </w:rPr>
                    <w:t>Abends</w:t>
                  </w:r>
                </w:p>
              </w:txbxContent>
            </v:textbox>
          </v:shape>
        </w:pict>
      </w:r>
      <w:r>
        <w:rPr>
          <w:noProof/>
        </w:rPr>
        <w:pict>
          <v:line id="_x0000_s1060" style="position:absolute;flip:y;z-index:251608576" from="4in,10pt" to="306pt,46pt"/>
        </w:pict>
      </w:r>
      <w:r>
        <w:rPr>
          <w:noProof/>
        </w:rPr>
        <w:pict>
          <v:shape id="_x0000_s1061" type="#_x0000_t202" style="position:absolute;margin-left:693pt;margin-top:4pt;width:45pt;height:33pt;z-index:251664896" filled="f" stroked="f">
            <v:textbox style="mso-next-textbox:#_x0000_s1061">
              <w:txbxContent>
                <w:p w:rsidR="00442811" w:rsidRDefault="00442811" w:rsidP="005312E2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 xml:space="preserve">   11 </w:t>
                  </w:r>
                </w:p>
                <w:p w:rsidR="00442811" w:rsidRPr="00430CCB" w:rsidRDefault="00442811" w:rsidP="005312E2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 xml:space="preserve">   Uhr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62" type="#_x0000_t202" style="position:absolute;margin-left:666pt;margin-top:4pt;width:45pt;height:33pt;z-index:251663872" filled="f" stroked="f">
            <v:textbox style="mso-next-textbox:#_x0000_s1062">
              <w:txbxContent>
                <w:p w:rsidR="00442811" w:rsidRDefault="00442811" w:rsidP="005312E2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 xml:space="preserve"> 7.30 </w:t>
                  </w:r>
                </w:p>
                <w:p w:rsidR="00442811" w:rsidRPr="00430CCB" w:rsidRDefault="00442811" w:rsidP="005312E2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 xml:space="preserve"> Uhr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63" type="#_x0000_t202" style="position:absolute;margin-left:729pt;margin-top:4pt;width:36pt;height:33pt;z-index:251639296" filled="f" stroked="f">
            <v:textbox style="mso-next-textbox:#_x0000_s1063">
              <w:txbxContent>
                <w:p w:rsidR="00442811" w:rsidRDefault="00442811" w:rsidP="001F2CA2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 xml:space="preserve">14 </w:t>
                  </w:r>
                </w:p>
                <w:p w:rsidR="00442811" w:rsidRPr="00430CCB" w:rsidRDefault="00442811" w:rsidP="001F2CA2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Uhr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64" type="#_x0000_t202" style="position:absolute;margin-left:621pt;margin-top:10pt;width:54pt;height:27pt;z-index:251651584" filled="f" fillcolor="#ffc" stroked="f">
            <v:textbox style="mso-next-textbox:#_x0000_s1064">
              <w:txbxContent>
                <w:p w:rsidR="00442811" w:rsidRPr="00A35A67" w:rsidRDefault="00442811" w:rsidP="00A35A67">
                  <w:pPr>
                    <w:rPr>
                      <w:rFonts w:ascii="Arial" w:hAnsi="Arial" w:cs="Arial"/>
                      <w:i/>
                      <w:iCs/>
                      <w:sz w:val="4"/>
                      <w:szCs w:val="4"/>
                    </w:rPr>
                  </w:pPr>
                </w:p>
                <w:p w:rsidR="00442811" w:rsidRPr="00A35A67" w:rsidRDefault="00442811" w:rsidP="00A35A67">
                  <w:pP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 w:rsidRPr="00A35A67"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1 – 3 Uhr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65" type="#_x0000_t202" style="position:absolute;margin-left:603pt;margin-top:4pt;width:36pt;height:33pt;z-index:251650560" filled="f" stroked="f">
            <v:textbox style="mso-next-textbox:#_x0000_s1065" inset=".5mm,,.5mm">
              <w:txbxContent>
                <w:p w:rsidR="00442811" w:rsidRDefault="00442811" w:rsidP="00A35A67">
                  <w:pP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23.30</w:t>
                  </w:r>
                </w:p>
                <w:p w:rsidR="00442811" w:rsidRPr="00430CCB" w:rsidRDefault="00442811" w:rsidP="00A35A67">
                  <w:pP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 xml:space="preserve"> Uhr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66" type="#_x0000_t202" style="position:absolute;margin-left:8in;margin-top:4pt;width:36pt;height:33pt;z-index:251648512" filled="f" stroked="f">
            <v:textbox style="mso-next-textbox:#_x0000_s1066" inset=".5mm,,.5mm">
              <w:txbxContent>
                <w:p w:rsidR="00442811" w:rsidRDefault="00442811" w:rsidP="00A35A67">
                  <w:pP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19.30</w:t>
                  </w:r>
                </w:p>
                <w:p w:rsidR="00442811" w:rsidRPr="00430CCB" w:rsidRDefault="00442811" w:rsidP="00A35A67">
                  <w:pP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 xml:space="preserve">  Uhr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67" type="#_x0000_t202" style="position:absolute;margin-left:549.15pt;margin-top:4pt;width:36pt;height:33pt;z-index:251647488" filled="f" stroked="f">
            <v:textbox style="mso-next-textbox:#_x0000_s1067" inset=".5mm,,.5mm">
              <w:txbxContent>
                <w:p w:rsidR="00442811" w:rsidRDefault="00442811" w:rsidP="00A35A67">
                  <w:pP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17-18</w:t>
                  </w:r>
                </w:p>
                <w:p w:rsidR="00442811" w:rsidRPr="00430CCB" w:rsidRDefault="00442811" w:rsidP="00A35A67">
                  <w:pP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 xml:space="preserve">  Uhr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68" type="#_x0000_t202" style="position:absolute;margin-left:270pt;margin-top:4pt;width:36pt;height:33pt;z-index:251625984" filled="f" stroked="f">
            <v:textbox style="mso-next-textbox:#_x0000_s1068">
              <w:txbxContent>
                <w:p w:rsidR="00442811" w:rsidRDefault="00442811" w:rsidP="00683A09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 xml:space="preserve">11.30 </w:t>
                  </w:r>
                </w:p>
                <w:p w:rsidR="00442811" w:rsidRPr="00430CCB" w:rsidRDefault="00442811" w:rsidP="00683A09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Uhr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69" type="#_x0000_t202" style="position:absolute;margin-left:306pt;margin-top:4pt;width:36pt;height:33pt;z-index:251628032" filled="f" stroked="f">
            <v:textbox style="mso-next-textbox:#_x0000_s1069">
              <w:txbxContent>
                <w:p w:rsidR="00442811" w:rsidRDefault="00442811" w:rsidP="00683A09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 xml:space="preserve">15 </w:t>
                  </w:r>
                </w:p>
                <w:p w:rsidR="00442811" w:rsidRPr="00430CCB" w:rsidRDefault="00442811" w:rsidP="00683A09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Uhr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70" type="#_x0000_t202" style="position:absolute;margin-left:522pt;margin-top:4pt;width:36pt;height:33pt;z-index:251637248" filled="f" stroked="f">
            <v:textbox style="mso-next-textbox:#_x0000_s1070">
              <w:txbxContent>
                <w:p w:rsidR="00442811" w:rsidRDefault="00442811" w:rsidP="00CC7707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 xml:space="preserve">15 </w:t>
                  </w:r>
                </w:p>
                <w:p w:rsidR="00442811" w:rsidRPr="00430CCB" w:rsidRDefault="00442811" w:rsidP="00CC7707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Uhr</w:t>
                  </w:r>
                </w:p>
              </w:txbxContent>
            </v:textbox>
          </v:shape>
        </w:pict>
      </w:r>
    </w:p>
    <w:p w:rsidR="00442811" w:rsidRDefault="00442811" w:rsidP="00BC529C">
      <w:r>
        <w:rPr>
          <w:noProof/>
        </w:rPr>
        <w:pict>
          <v:line id="_x0000_s1071" style="position:absolute;flip:y;z-index:251606528" from="18pt,2.3pt" to="18pt,59.4pt"/>
        </w:pict>
      </w:r>
      <w:r>
        <w:rPr>
          <w:noProof/>
        </w:rPr>
        <w:pict>
          <v:line id="_x0000_s1072" style="position:absolute;flip:y;z-index:251630080" from="126pt,5.2pt" to="279pt,59.2pt"/>
        </w:pict>
      </w:r>
    </w:p>
    <w:p w:rsidR="00442811" w:rsidRDefault="00442811" w:rsidP="00BC529C">
      <w:r>
        <w:rPr>
          <w:noProof/>
        </w:rPr>
        <w:pict>
          <v:line id="_x0000_s1073" style="position:absolute;flip:x;z-index:251666944" from="693pt,.4pt" to="711pt,18.6pt"/>
        </w:pict>
      </w:r>
      <w:r>
        <w:rPr>
          <w:noProof/>
        </w:rPr>
        <w:pict>
          <v:line id="_x0000_s1074" style="position:absolute;z-index:251658752" from="639pt,.4pt" to="657pt,81.6pt"/>
        </w:pict>
      </w:r>
      <w:r>
        <w:rPr>
          <w:noProof/>
        </w:rPr>
        <w:pict>
          <v:line id="_x0000_s1075" style="position:absolute;z-index:251667968" from="747pt,.4pt" to="765pt,27.6pt"/>
        </w:pict>
      </w:r>
      <w:r>
        <w:rPr>
          <w:noProof/>
        </w:rPr>
        <w:pict>
          <v:line id="_x0000_s1076" style="position:absolute;z-index:251655680" from="621pt,.4pt" to="639pt,126.6pt"/>
        </w:pict>
      </w:r>
      <w:r>
        <w:rPr>
          <w:noProof/>
        </w:rPr>
        <w:pict>
          <v:line id="_x0000_s1077" style="position:absolute;z-index:251665920" from="693pt,.4pt" to="693pt,18.4pt"/>
        </w:pict>
      </w:r>
      <w:r>
        <w:rPr>
          <w:noProof/>
        </w:rPr>
        <w:pict>
          <v:shape id="_x0000_s1078" type="#_x0000_t202" style="position:absolute;margin-left:584.85pt;margin-top:9.4pt;width:72.15pt;height:18pt;z-index:251670016" stroked="f">
            <v:textbox style="mso-next-textbox:#_x0000_s1078" inset="1.5mm,,1.5mm">
              <w:txbxContent>
                <w:p w:rsidR="00442811" w:rsidRPr="00A35A67" w:rsidRDefault="00442811" w:rsidP="003F0192">
                  <w:pP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 w:rsidRPr="00A35A67"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21.30 –</w:t>
                  </w: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 xml:space="preserve"> </w:t>
                  </w:r>
                  <w:r w:rsidRPr="00A35A67"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0.30 Uhr</w:t>
                  </w:r>
                </w:p>
              </w:txbxContent>
            </v:textbox>
          </v:shape>
        </w:pict>
      </w:r>
      <w:r>
        <w:rPr>
          <w:noProof/>
        </w:rPr>
        <w:pict>
          <v:line id="_x0000_s1079" style="position:absolute;flip:x;z-index:251656704" from="540pt,.4pt" to="585pt,54.4pt"/>
        </w:pict>
      </w:r>
      <w:r>
        <w:rPr>
          <w:noProof/>
        </w:rPr>
        <w:pict>
          <v:line id="_x0000_s1080" style="position:absolute;flip:x;z-index:251653632" from="495pt,.4pt" to="558pt,54.4pt"/>
        </w:pict>
      </w:r>
      <w:r>
        <w:rPr>
          <w:noProof/>
        </w:rPr>
        <w:pict>
          <v:line id="_x0000_s1081" style="position:absolute;flip:y;z-index:251605504" from="306pt,.4pt" to="324pt,18.4pt"/>
        </w:pict>
      </w:r>
      <w:r>
        <w:rPr>
          <w:noProof/>
        </w:rPr>
        <w:pict>
          <v:line id="_x0000_s1082" style="position:absolute;flip:x;z-index:251652608" from="459pt,.4pt" to="531pt,36.4pt"/>
        </w:pict>
      </w:r>
      <w:r>
        <w:rPr>
          <w:noProof/>
        </w:rPr>
        <w:pict>
          <v:shape id="_x0000_s1083" type="#_x0000_t202" style="position:absolute;margin-left:81pt;margin-top:9.4pt;width:54pt;height:18pt;z-index:251660800" fillcolor="#ffc">
            <v:textbox style="mso-next-textbox:#_x0000_s1083">
              <w:txbxContent>
                <w:p w:rsidR="00442811" w:rsidRPr="00430CCB" w:rsidRDefault="00442811" w:rsidP="00544318">
                  <w:pPr>
                    <w:jc w:val="center"/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M</w:t>
                  </w:r>
                  <w:r w:rsidRPr="00430CCB"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o.1</w:t>
                  </w:r>
                  <w:r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6</w:t>
                  </w:r>
                  <w:r w:rsidRPr="00430CCB"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.04.</w:t>
                  </w:r>
                </w:p>
              </w:txbxContent>
            </v:textbox>
          </v:shape>
        </w:pict>
      </w:r>
    </w:p>
    <w:p w:rsidR="00442811" w:rsidRDefault="00442811" w:rsidP="00BC529C">
      <w:r>
        <w:rPr>
          <w:noProof/>
        </w:rPr>
        <w:pict>
          <v:shape id="_x0000_s1084" type="#_x0000_t75" style="position:absolute;margin-left:661.4pt;margin-top:5.15pt;width:85.6pt;height:62.65pt;z-index:251697664">
            <v:imagedata r:id="rId8" o:title=""/>
          </v:shape>
        </w:pict>
      </w:r>
      <w:r>
        <w:rPr>
          <w:noProof/>
        </w:rPr>
        <w:pict>
          <v:line id="_x0000_s1085" style="position:absolute;flip:x y;z-index:251633152" from="306pt,4.6pt" to="306pt,157.6pt"/>
        </w:pict>
      </w:r>
      <w:r>
        <w:rPr>
          <w:noProof/>
        </w:rPr>
        <w:pict>
          <v:line id="_x0000_s1086" style="position:absolute;flip:y;z-index:251682304" from="405pt,4.6pt" to="405pt,139.6pt"/>
        </w:pict>
      </w:r>
      <w:r>
        <w:rPr>
          <w:noProof/>
        </w:rPr>
        <w:pict>
          <v:shape id="_x0000_s1087" type="#_x0000_t202" style="position:absolute;margin-left:234pt;margin-top:4.6pt;width:54pt;height:18pt;z-index:251632128">
            <v:textbox style="mso-next-textbox:#_x0000_s1087">
              <w:txbxContent>
                <w:p w:rsidR="00442811" w:rsidRPr="00E42378" w:rsidRDefault="00442811" w:rsidP="009B30D4">
                  <w:pPr>
                    <w:jc w:val="center"/>
                    <w:rPr>
                      <w:rFonts w:ascii="Arial" w:hAnsi="Arial" w:cs="Arial"/>
                      <w:i/>
                      <w:iCs/>
                      <w:sz w:val="14"/>
                      <w:szCs w:val="14"/>
                    </w:rPr>
                  </w:pPr>
                  <w:r w:rsidRPr="00E42378">
                    <w:rPr>
                      <w:rFonts w:ascii="Arial" w:hAnsi="Arial" w:cs="Arial"/>
                      <w:i/>
                      <w:iCs/>
                      <w:sz w:val="14"/>
                      <w:szCs w:val="14"/>
                    </w:rPr>
                    <w:t>Nachmittag</w:t>
                  </w:r>
                </w:p>
              </w:txbxContent>
            </v:textbox>
          </v:shape>
        </w:pict>
      </w:r>
    </w:p>
    <w:p w:rsidR="00442811" w:rsidRDefault="00442811" w:rsidP="00BC529C">
      <w:r>
        <w:rPr>
          <w:noProof/>
        </w:rPr>
        <w:pict>
          <v:line id="_x0000_s1088" style="position:absolute;z-index:251707904" from="765pt,0" to="765pt,45pt"/>
        </w:pict>
      </w:r>
      <w:r>
        <w:rPr>
          <w:noProof/>
        </w:rPr>
        <w:pict>
          <v:shape id="_x0000_s1089" type="#_x0000_t75" style="position:absolute;margin-left:405pt;margin-top:8.8pt;width:85.3pt;height:62.05pt;z-index:251686400">
            <v:imagedata r:id="rId9" o:title=""/>
          </v:shape>
        </w:pict>
      </w:r>
      <w:r>
        <w:rPr>
          <w:noProof/>
        </w:rPr>
        <w:pict>
          <v:line id="_x0000_s1090" style="position:absolute;flip:y;z-index:251683328" from="252pt,8.8pt" to="270pt,26.8pt"/>
        </w:pict>
      </w:r>
      <w:r>
        <w:rPr>
          <w:noProof/>
        </w:rPr>
        <w:pict>
          <v:shape id="_x0000_s1091" type="#_x0000_t75" style="position:absolute;margin-left:-27pt;margin-top:13.25pt;width:90pt;height:76.55pt;z-index:251672064">
            <v:imagedata r:id="rId10" o:title=""/>
          </v:shape>
        </w:pict>
      </w:r>
      <w:r>
        <w:rPr>
          <w:noProof/>
        </w:rPr>
        <w:pict>
          <v:line id="_x0000_s1092" style="position:absolute;flip:y;z-index:251668992" from="594pt,-.2pt" to="603pt,26.8pt"/>
        </w:pict>
      </w:r>
      <w:r>
        <w:rPr>
          <w:noProof/>
        </w:rPr>
        <w:pict>
          <v:line id="_x0000_s1093" style="position:absolute;flip:y;z-index:251659776" from="63pt,-.2pt" to="90pt,26.8pt"/>
        </w:pict>
      </w:r>
    </w:p>
    <w:p w:rsidR="00442811" w:rsidRDefault="00442811" w:rsidP="00BC529C">
      <w:r>
        <w:rPr>
          <w:noProof/>
        </w:rPr>
        <w:pict>
          <v:line id="_x0000_s1094" style="position:absolute;flip:x;z-index:251693568" from="585pt,13pt" to="594pt,139.2pt"/>
        </w:pict>
      </w:r>
      <w:r>
        <w:rPr>
          <w:noProof/>
        </w:rPr>
        <w:pict>
          <v:line id="_x0000_s1095" style="position:absolute;z-index:251694592" from="495pt,13pt" to="495pt,193.2pt"/>
        </w:pict>
      </w:r>
      <w:r>
        <w:rPr>
          <w:noProof/>
        </w:rPr>
        <w:pict>
          <v:shape id="_x0000_s1096" type="#_x0000_t75" style="position:absolute;margin-left:306pt;margin-top:3.3pt;width:96.95pt;height:71.2pt;z-index:251681280">
            <v:imagedata r:id="rId11" o:title=""/>
          </v:shape>
        </w:pict>
      </w:r>
      <w:r>
        <w:rPr>
          <w:noProof/>
        </w:rPr>
        <w:pict>
          <v:shape id="_x0000_s1097" type="#_x0000_t75" style="position:absolute;margin-left:180pt;margin-top:4pt;width:108pt;height:78pt;z-index:251675136">
            <v:imagedata r:id="rId12" o:title=""/>
          </v:shape>
        </w:pict>
      </w:r>
      <w:r>
        <w:rPr>
          <w:noProof/>
        </w:rPr>
        <w:pict>
          <v:line id="_x0000_s1098" style="position:absolute;z-index:251654656" from="126pt,4pt" to="126pt,67pt"/>
        </w:pict>
      </w:r>
      <w:r>
        <w:rPr>
          <w:noProof/>
        </w:rPr>
        <w:pict>
          <v:line id="_x0000_s1099" style="position:absolute;flip:y;z-index:251607552" from="63pt,13pt" to="63pt,139pt"/>
        </w:pict>
      </w:r>
    </w:p>
    <w:p w:rsidR="00442811" w:rsidRDefault="00442811" w:rsidP="00BC529C">
      <w:r>
        <w:rPr>
          <w:noProof/>
        </w:rPr>
        <w:pict>
          <v:shape id="_x0000_s1100" type="#_x0000_t75" style="position:absolute;margin-left:499.4pt;margin-top:5.05pt;width:85.6pt;height:66.15pt;z-index:251687424">
            <v:imagedata r:id="rId13" o:title=""/>
          </v:shape>
        </w:pict>
      </w:r>
    </w:p>
    <w:p w:rsidR="00442811" w:rsidRDefault="00442811" w:rsidP="00BC529C">
      <w:r>
        <w:rPr>
          <w:noProof/>
        </w:rPr>
        <w:pict>
          <v:line id="_x0000_s1101" style="position:absolute;z-index:251706880" from="657pt,12.6pt" to="702pt,39.6pt"/>
        </w:pict>
      </w:r>
    </w:p>
    <w:p w:rsidR="00442811" w:rsidRDefault="00442811" w:rsidP="00BC529C">
      <w:r>
        <w:rPr>
          <w:noProof/>
        </w:rPr>
        <w:pict>
          <v:shape id="_x0000_s1102" type="#_x0000_t75" style="position:absolute;margin-left:10in;margin-top:3.15pt;width:75.1pt;height:49.65pt;z-index:251701760">
            <v:imagedata r:id="rId14" o:title=""/>
          </v:shape>
        </w:pict>
      </w:r>
    </w:p>
    <w:p w:rsidR="00442811" w:rsidRDefault="00442811" w:rsidP="00BC529C">
      <w:r>
        <w:rPr>
          <w:noProof/>
        </w:rPr>
        <w:pict>
          <v:shape id="_x0000_s1103" type="#_x0000_t75" style="position:absolute;margin-left:591.5pt;margin-top:1.15pt;width:101.5pt;height:73.85pt;z-index:251690496">
            <v:imagedata r:id="rId15" o:title=""/>
          </v:shape>
        </w:pict>
      </w:r>
      <w:r>
        <w:rPr>
          <w:noProof/>
        </w:rPr>
        <w:pict>
          <v:line id="_x0000_s1104" style="position:absolute;z-index:251705856" from="702pt,12pt" to="702pt,84pt"/>
        </w:pict>
      </w:r>
      <w:r>
        <w:rPr>
          <w:noProof/>
        </w:rPr>
        <w:pict>
          <v:line id="_x0000_s1105" style="position:absolute;z-index:251698688" from="225pt,12pt" to="225pt,30pt">
            <v:stroke endarrow="block"/>
          </v:line>
        </w:pict>
      </w:r>
      <w:r>
        <w:rPr>
          <w:noProof/>
        </w:rPr>
        <w:pict>
          <v:shape id="_x0000_s1106" type="#_x0000_t75" style="position:absolute;margin-left:63pt;margin-top:7.8pt;width:99.75pt;height:76pt;z-index:251674112">
            <v:imagedata r:id="rId16" o:title=""/>
          </v:shape>
        </w:pict>
      </w:r>
    </w:p>
    <w:p w:rsidR="00442811" w:rsidRDefault="00442811" w:rsidP="00BC529C"/>
    <w:p w:rsidR="00442811" w:rsidRDefault="00442811" w:rsidP="003906A4">
      <w:pPr>
        <w:tabs>
          <w:tab w:val="left" w:pos="4125"/>
        </w:tabs>
      </w:pPr>
      <w:r>
        <w:rPr>
          <w:noProof/>
        </w:rPr>
        <w:pict>
          <v:line id="_x0000_s1107" style="position:absolute;z-index:251708928" from="765pt,11.45pt" to="765pt,29.45pt">
            <v:stroke endarrow="block"/>
          </v:line>
        </w:pict>
      </w:r>
      <w:r>
        <w:rPr>
          <w:noProof/>
        </w:rPr>
        <w:pict>
          <v:shape id="_x0000_s1108" type="#_x0000_t75" style="position:absolute;margin-left:178.5pt;margin-top:1.45pt;width:100.5pt;height:64pt;z-index:251676160">
            <v:imagedata r:id="rId17" o:title=""/>
          </v:shape>
        </w:pict>
      </w:r>
      <w:r>
        <w:rPr>
          <w:noProof/>
        </w:rPr>
        <w:pict>
          <v:shape id="_x0000_s1109" type="#_x0000_t75" style="position:absolute;margin-left:365.15pt;margin-top:2.75pt;width:93.85pt;height:83.95pt;z-index:251684352">
            <v:imagedata r:id="rId18" o:title=""/>
          </v:shape>
        </w:pict>
      </w:r>
      <w:r>
        <w:tab/>
      </w:r>
    </w:p>
    <w:p w:rsidR="00442811" w:rsidRDefault="00442811" w:rsidP="00BC529C"/>
    <w:p w:rsidR="00442811" w:rsidRDefault="00442811" w:rsidP="00BC529C">
      <w:r>
        <w:rPr>
          <w:noProof/>
        </w:rPr>
        <w:pict>
          <v:shape id="_x0000_s1110" type="#_x0000_t75" style="position:absolute;margin-left:729pt;margin-top:2.25pt;width:80.8pt;height:53.6pt;z-index:251702784">
            <v:imagedata r:id="rId19" o:title=""/>
          </v:shape>
        </w:pict>
      </w:r>
    </w:p>
    <w:p w:rsidR="00442811" w:rsidRDefault="00442811" w:rsidP="00BC529C">
      <w:r>
        <w:rPr>
          <w:noProof/>
        </w:rPr>
        <w:pict>
          <v:shape id="_x0000_s1111" type="#_x0000_t75" style="position:absolute;margin-left:639pt;margin-top:6.05pt;width:81pt;height:57.35pt;z-index:251696640">
            <v:imagedata r:id="rId20" o:title=""/>
          </v:shape>
        </w:pict>
      </w:r>
      <w:r>
        <w:rPr>
          <w:noProof/>
        </w:rPr>
        <w:pict>
          <v:line id="_x0000_s1112" style="position:absolute;flip:y;z-index:251704832" from="630pt,6.05pt" to="630pt,78.05pt"/>
        </w:pict>
      </w:r>
      <w:r>
        <w:rPr>
          <w:noProof/>
        </w:rPr>
        <w:pict>
          <v:line id="_x0000_s1113" style="position:absolute;z-index:251679232" from="306pt,5.85pt" to="324pt,41.85pt"/>
        </w:pict>
      </w:r>
    </w:p>
    <w:p w:rsidR="00442811" w:rsidRDefault="00442811" w:rsidP="00BC529C">
      <w:r>
        <w:rPr>
          <w:noProof/>
        </w:rPr>
        <w:pict>
          <v:shape id="_x0000_s1114" type="#_x0000_t75" style="position:absolute;margin-left:513pt;margin-top:1.25pt;width:99pt;height:56.7pt;z-index:251688448">
            <v:imagedata r:id="rId21" o:title=""/>
          </v:shape>
        </w:pict>
      </w:r>
      <w:r>
        <w:rPr>
          <w:noProof/>
        </w:rPr>
        <w:pict>
          <v:shape id="_x0000_s1115" type="#_x0000_t75" style="position:absolute;margin-left:18pt;margin-top:10.05pt;width:90pt;height:80.5pt;z-index:251673088">
            <v:imagedata r:id="rId22" o:title=""/>
          </v:shape>
        </w:pict>
      </w:r>
      <w:r>
        <w:rPr>
          <w:noProof/>
        </w:rPr>
        <w:pict>
          <v:line id="_x0000_s1116" style="position:absolute;z-index:251700736" from="225pt,1.25pt" to="225pt,19.25pt">
            <v:stroke endarrow="block"/>
          </v:line>
        </w:pict>
      </w:r>
      <w:r>
        <w:rPr>
          <w:noProof/>
        </w:rPr>
        <w:pict>
          <v:shape id="_x0000_s1117" type="#_x0000_t75" style="position:absolute;margin-left:172.5pt;margin-top:10.25pt;width:106.5pt;height:67.05pt;z-index:251677184">
            <v:imagedata r:id="rId23" o:title=""/>
          </v:shape>
        </w:pict>
      </w:r>
    </w:p>
    <w:p w:rsidR="00442811" w:rsidRDefault="00442811" w:rsidP="00BC529C"/>
    <w:p w:rsidR="00442811" w:rsidRDefault="00442811" w:rsidP="00BC529C">
      <w:r>
        <w:rPr>
          <w:noProof/>
        </w:rPr>
        <w:pict>
          <v:line id="_x0000_s1118" style="position:absolute;z-index:251709952" from="765pt,.65pt" to="765pt,18.65pt">
            <v:stroke endarrow="block"/>
          </v:line>
        </w:pict>
      </w:r>
      <w:r>
        <w:rPr>
          <w:noProof/>
        </w:rPr>
        <w:pict>
          <v:shape id="_x0000_s1119" type="#_x0000_t75" style="position:absolute;margin-left:4in;margin-top:7.25pt;width:106.3pt;height:75.65pt;z-index:251680256">
            <v:imagedata r:id="rId24" o:title=""/>
          </v:shape>
        </w:pict>
      </w:r>
    </w:p>
    <w:p w:rsidR="00442811" w:rsidRDefault="00442811" w:rsidP="00BC529C">
      <w:r>
        <w:rPr>
          <w:noProof/>
        </w:rPr>
        <w:pict>
          <v:shape id="_x0000_s1120" type="#_x0000_t75" style="position:absolute;margin-left:729pt;margin-top:4.85pt;width:80.5pt;height:57.3pt;z-index:251703808">
            <v:imagedata r:id="rId25" o:title=""/>
          </v:shape>
        </w:pict>
      </w:r>
    </w:p>
    <w:p w:rsidR="00442811" w:rsidRDefault="00442811" w:rsidP="00BC529C">
      <w:r>
        <w:rPr>
          <w:noProof/>
        </w:rPr>
        <w:pict>
          <v:line id="_x0000_s1121" style="position:absolute;flip:y;z-index:251695616" from="702pt,.05pt" to="702pt,45.05pt">
            <v:stroke endarrow="block"/>
          </v:line>
        </w:pict>
      </w:r>
      <w:r>
        <w:rPr>
          <w:noProof/>
        </w:rPr>
        <w:pict>
          <v:line id="_x0000_s1122" style="position:absolute;z-index:251657728" from="630pt,9.05pt" to="675pt,45.05pt">
            <v:stroke endarrow="block"/>
          </v:line>
        </w:pict>
      </w:r>
      <w:r>
        <w:rPr>
          <w:noProof/>
        </w:rPr>
        <w:pict>
          <v:shape id="_x0000_s1123" type="#_x0000_t75" style="position:absolute;margin-left:418.8pt;margin-top:.05pt;width:107.45pt;height:70.9pt;z-index:251685376">
            <v:imagedata r:id="rId26" o:title=""/>
          </v:shape>
        </w:pict>
      </w:r>
      <w:r>
        <w:rPr>
          <w:noProof/>
        </w:rPr>
        <w:pict>
          <v:line id="_x0000_s1124" style="position:absolute;z-index:251699712" from="225pt,9.05pt" to="225pt,27.05pt">
            <v:stroke endarrow="block"/>
          </v:line>
        </w:pict>
      </w:r>
    </w:p>
    <w:p w:rsidR="00442811" w:rsidRDefault="00442811" w:rsidP="00BC529C">
      <w:r>
        <w:rPr>
          <w:noProof/>
        </w:rPr>
        <w:pict>
          <v:shape id="_x0000_s1125" type="#_x0000_t75" style="position:absolute;margin-left:171pt;margin-top:13.25pt;width:105.45pt;height:67.15pt;z-index:251678208">
            <v:imagedata r:id="rId27" o:title=""/>
          </v:shape>
        </w:pict>
      </w:r>
    </w:p>
    <w:p w:rsidR="00442811" w:rsidRDefault="00442811" w:rsidP="00BC529C">
      <w:r>
        <w:rPr>
          <w:noProof/>
        </w:rPr>
        <w:pict>
          <v:shape id="_x0000_s1126" type="#_x0000_t75" style="position:absolute;margin-left:567pt;margin-top:8.45pt;width:81pt;height:62.15pt;z-index:251689472">
            <v:imagedata r:id="rId28" o:title=""/>
          </v:shape>
        </w:pict>
      </w:r>
    </w:p>
    <w:p w:rsidR="00442811" w:rsidRDefault="00442811" w:rsidP="00BC529C">
      <w:r>
        <w:rPr>
          <w:noProof/>
        </w:rPr>
        <w:pict>
          <v:shape id="_x0000_s1127" type="#_x0000_t75" style="position:absolute;margin-left:9in;margin-top:3.65pt;width:105.45pt;height:66.4pt;z-index:251691520">
            <v:imagedata r:id="rId29" o:title=""/>
          </v:shape>
        </w:pict>
      </w:r>
    </w:p>
    <w:p w:rsidR="00442811" w:rsidRDefault="00442811" w:rsidP="00BC529C"/>
    <w:p w:rsidR="00442811" w:rsidRDefault="00442811" w:rsidP="00BC529C">
      <w:r>
        <w:rPr>
          <w:noProof/>
        </w:rPr>
        <w:pict>
          <v:line id="_x0000_s1128" style="position:absolute;flip:y;z-index:251692544" from="630pt,3.05pt" to="657pt,12.05pt">
            <v:stroke endarrow="block"/>
          </v:line>
        </w:pict>
      </w:r>
    </w:p>
    <w:p w:rsidR="00442811" w:rsidRPr="00745212" w:rsidRDefault="00442811" w:rsidP="00257E0B">
      <w:pPr>
        <w:rPr>
          <w:i/>
          <w:iCs/>
          <w:sz w:val="12"/>
          <w:szCs w:val="12"/>
        </w:rPr>
      </w:pPr>
    </w:p>
    <w:p w:rsidR="00442811" w:rsidRDefault="00442811" w:rsidP="00745212">
      <w:pPr>
        <w:ind w:left="180"/>
      </w:pPr>
      <w:r w:rsidRPr="00C17728">
        <w:rPr>
          <w:i/>
          <w:iCs/>
          <w:sz w:val="28"/>
          <w:szCs w:val="28"/>
        </w:rPr>
        <w:t>Bildnachweis</w:t>
      </w:r>
      <w:r w:rsidRPr="00EE50AD">
        <w:t>:</w:t>
      </w:r>
    </w:p>
    <w:p w:rsidR="00442811" w:rsidRDefault="00442811" w:rsidP="00257E0B"/>
    <w:tbl>
      <w:tblPr>
        <w:tblStyle w:val="TableGrid"/>
        <w:tblW w:w="15480" w:type="dxa"/>
        <w:tblInd w:w="182" w:type="dxa"/>
        <w:tblBorders>
          <w:top w:val="single" w:sz="4" w:space="0" w:color="C0C0C0"/>
          <w:left w:val="single" w:sz="4" w:space="0" w:color="C0C0C0"/>
          <w:bottom w:val="single" w:sz="4" w:space="0" w:color="C0C0C0"/>
          <w:right w:val="single" w:sz="4" w:space="0" w:color="C0C0C0"/>
          <w:insideH w:val="single" w:sz="4" w:space="0" w:color="C0C0C0"/>
          <w:insideV w:val="single" w:sz="4" w:space="0" w:color="C0C0C0"/>
        </w:tblBorders>
        <w:tblLook w:val="01E0"/>
      </w:tblPr>
      <w:tblGrid>
        <w:gridCol w:w="1980"/>
        <w:gridCol w:w="2880"/>
        <w:gridCol w:w="540"/>
        <w:gridCol w:w="1980"/>
        <w:gridCol w:w="2700"/>
        <w:gridCol w:w="505"/>
        <w:gridCol w:w="2015"/>
        <w:gridCol w:w="2880"/>
      </w:tblGrid>
      <w:tr w:rsidR="00442811">
        <w:tc>
          <w:tcPr>
            <w:tcW w:w="1980" w:type="dxa"/>
          </w:tcPr>
          <w:p w:rsidR="00442811" w:rsidRDefault="00442811" w:rsidP="00745212">
            <w:pPr>
              <w:jc w:val="center"/>
            </w:pPr>
            <w:r>
              <w:pict>
                <v:shape id="_x0000_i1025" type="#_x0000_t75" style="width:70.5pt;height:57.75pt" o:allowoverlap="f">
                  <v:imagedata r:id="rId7" o:title=""/>
                </v:shape>
              </w:pict>
            </w:r>
          </w:p>
        </w:tc>
        <w:tc>
          <w:tcPr>
            <w:tcW w:w="2880" w:type="dxa"/>
          </w:tcPr>
          <w:p w:rsidR="00442811" w:rsidRPr="00257E0B" w:rsidRDefault="00442811" w:rsidP="00257E0B">
            <w:pPr>
              <w:rPr>
                <w:sz w:val="8"/>
                <w:szCs w:val="8"/>
              </w:rPr>
            </w:pPr>
          </w:p>
          <w:p w:rsidR="00442811" w:rsidRPr="00C17728" w:rsidRDefault="00442811" w:rsidP="00257E0B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Logo der </w:t>
            </w:r>
            <w:r>
              <w:rPr>
                <w:sz w:val="20"/>
                <w:szCs w:val="20"/>
              </w:rPr>
              <w:t>Unterrichtssequenz / Skizze einer Panzersperre aus Holzbalken um 1945</w:t>
            </w:r>
          </w:p>
          <w:p w:rsidR="00442811" w:rsidRPr="00257E0B" w:rsidRDefault="00442811" w:rsidP="00257E0B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</w:tc>
        <w:tc>
          <w:tcPr>
            <w:tcW w:w="540" w:type="dxa"/>
          </w:tcPr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1980" w:type="dxa"/>
          </w:tcPr>
          <w:p w:rsidR="00442811" w:rsidRDefault="00442811" w:rsidP="00745212">
            <w:pPr>
              <w:jc w:val="center"/>
            </w:pPr>
          </w:p>
          <w:p w:rsidR="00442811" w:rsidRDefault="00442811" w:rsidP="00745212">
            <w:pPr>
              <w:jc w:val="center"/>
            </w:pPr>
            <w:r>
              <w:pict>
                <v:shape id="_x0000_i1026" type="#_x0000_t75" style="width:27pt;height:26.25pt" o:allowoverlap="f">
                  <v:imagedata r:id="rId30" o:title=""/>
                </v:shape>
              </w:pict>
            </w:r>
          </w:p>
        </w:tc>
        <w:tc>
          <w:tcPr>
            <w:tcW w:w="2700" w:type="dxa"/>
          </w:tcPr>
          <w:p w:rsidR="00442811" w:rsidRDefault="00442811" w:rsidP="00257E0B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257E0B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>Stern</w:t>
            </w:r>
          </w:p>
          <w:p w:rsidR="00442811" w:rsidRPr="00257E0B" w:rsidRDefault="00442811" w:rsidP="00257E0B">
            <w:pPr>
              <w:rPr>
                <w:sz w:val="20"/>
                <w:szCs w:val="20"/>
              </w:rPr>
            </w:pPr>
            <w:r w:rsidRPr="004C4E87">
              <w:rPr>
                <w:sz w:val="20"/>
                <w:szCs w:val="20"/>
                <w:lang w:val="en-GB"/>
              </w:rPr>
              <w:t>© Roman Blessing</w:t>
            </w:r>
          </w:p>
        </w:tc>
        <w:tc>
          <w:tcPr>
            <w:tcW w:w="505" w:type="dxa"/>
          </w:tcPr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2015" w:type="dxa"/>
          </w:tcPr>
          <w:p w:rsidR="00442811" w:rsidRDefault="00442811" w:rsidP="00745212">
            <w:pPr>
              <w:jc w:val="center"/>
            </w:pPr>
            <w:r>
              <w:pict>
                <v:shape id="_x0000_i1027" type="#_x0000_t75" style="width:71.25pt;height:60.75pt" o:allowoverlap="f">
                  <v:imagedata r:id="rId10" o:title=""/>
                </v:shape>
              </w:pict>
            </w:r>
          </w:p>
        </w:tc>
        <w:tc>
          <w:tcPr>
            <w:tcW w:w="288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</w:tr>
      <w:tr w:rsidR="00442811">
        <w:tc>
          <w:tcPr>
            <w:tcW w:w="1980" w:type="dxa"/>
          </w:tcPr>
          <w:p w:rsidR="00442811" w:rsidRDefault="00442811" w:rsidP="00745212">
            <w:pPr>
              <w:jc w:val="center"/>
              <w:rPr>
                <w:sz w:val="20"/>
                <w:szCs w:val="20"/>
              </w:rPr>
            </w:pPr>
            <w:r>
              <w:pict>
                <v:shape id="_x0000_i1028" type="#_x0000_t75" style="width:71.25pt;height:63.75pt" o:allowoverlap="f">
                  <v:imagedata r:id="rId22" o:title=""/>
                </v:shape>
              </w:pict>
            </w:r>
          </w:p>
        </w:tc>
        <w:tc>
          <w:tcPr>
            <w:tcW w:w="288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>
              <w:rPr>
                <w:sz w:val="20"/>
                <w:szCs w:val="20"/>
                <w:lang w:val="en-GB"/>
              </w:rPr>
              <w:t xml:space="preserve"> 2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</w:tcPr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1980" w:type="dxa"/>
          </w:tcPr>
          <w:p w:rsidR="00442811" w:rsidRDefault="00442811" w:rsidP="00745212">
            <w:pPr>
              <w:jc w:val="center"/>
              <w:rPr>
                <w:sz w:val="20"/>
                <w:szCs w:val="20"/>
              </w:rPr>
            </w:pPr>
            <w:r>
              <w:pict>
                <v:shape id="_x0000_i1029" type="#_x0000_t75" style="width:70.5pt;height:54pt" o:allowoverlap="f">
                  <v:imagedata r:id="rId16" o:title=""/>
                </v:shape>
              </w:pict>
            </w:r>
          </w:p>
        </w:tc>
        <w:tc>
          <w:tcPr>
            <w:tcW w:w="270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>
              <w:rPr>
                <w:sz w:val="20"/>
                <w:szCs w:val="20"/>
                <w:lang w:val="en-GB"/>
              </w:rPr>
              <w:t xml:space="preserve"> 3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505" w:type="dxa"/>
          </w:tcPr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2015" w:type="dxa"/>
          </w:tcPr>
          <w:p w:rsidR="00442811" w:rsidRDefault="00442811" w:rsidP="00745212">
            <w:pPr>
              <w:jc w:val="center"/>
            </w:pPr>
            <w:r>
              <w:pict>
                <v:shape id="_x0000_i1030" type="#_x0000_t75" style="width:1in;height:51.75pt" o:allowoverlap="f">
                  <v:imagedata r:id="rId12" o:title=""/>
                </v:shape>
              </w:pict>
            </w:r>
          </w:p>
        </w:tc>
        <w:tc>
          <w:tcPr>
            <w:tcW w:w="288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>
              <w:rPr>
                <w:sz w:val="20"/>
                <w:szCs w:val="20"/>
                <w:lang w:val="en-GB"/>
              </w:rPr>
              <w:t xml:space="preserve"> 4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</w:tr>
      <w:tr w:rsidR="00442811">
        <w:tc>
          <w:tcPr>
            <w:tcW w:w="1980" w:type="dxa"/>
          </w:tcPr>
          <w:p w:rsidR="00442811" w:rsidRDefault="00442811" w:rsidP="00745212">
            <w:pPr>
              <w:jc w:val="center"/>
            </w:pPr>
            <w:r>
              <w:pict>
                <v:shape id="_x0000_i1031" type="#_x0000_t75" style="width:66.75pt;height:42.75pt" o:allowoverlap="f">
                  <v:imagedata r:id="rId17" o:title=""/>
                </v:shape>
              </w:pict>
            </w:r>
          </w:p>
        </w:tc>
        <w:tc>
          <w:tcPr>
            <w:tcW w:w="288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>
              <w:rPr>
                <w:sz w:val="20"/>
                <w:szCs w:val="20"/>
                <w:lang w:val="en-GB"/>
              </w:rPr>
              <w:t xml:space="preserve"> 5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</w:tcPr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1980" w:type="dxa"/>
          </w:tcPr>
          <w:p w:rsidR="00442811" w:rsidRDefault="00442811" w:rsidP="00745212">
            <w:pPr>
              <w:jc w:val="center"/>
              <w:rPr>
                <w:sz w:val="20"/>
                <w:szCs w:val="20"/>
              </w:rPr>
            </w:pPr>
            <w:r>
              <w:pict>
                <v:shape id="_x0000_i1032" type="#_x0000_t75" style="width:66.75pt;height:42pt" o:allowoverlap="f">
                  <v:imagedata r:id="rId23" o:title=""/>
                </v:shape>
              </w:pict>
            </w:r>
          </w:p>
        </w:tc>
        <w:tc>
          <w:tcPr>
            <w:tcW w:w="270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>
              <w:rPr>
                <w:sz w:val="20"/>
                <w:szCs w:val="20"/>
                <w:lang w:val="en-GB"/>
              </w:rPr>
              <w:t xml:space="preserve"> 6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505" w:type="dxa"/>
          </w:tcPr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2015" w:type="dxa"/>
          </w:tcPr>
          <w:p w:rsidR="00442811" w:rsidRDefault="00442811" w:rsidP="00745212">
            <w:pPr>
              <w:jc w:val="center"/>
            </w:pPr>
            <w:r>
              <w:pict>
                <v:shape id="_x0000_i1033" type="#_x0000_t75" style="width:60.75pt;height:38.25pt" o:allowoverlap="f">
                  <v:imagedata r:id="rId27" o:title=""/>
                </v:shape>
              </w:pict>
            </w:r>
          </w:p>
        </w:tc>
        <w:tc>
          <w:tcPr>
            <w:tcW w:w="288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>
              <w:rPr>
                <w:sz w:val="20"/>
                <w:szCs w:val="20"/>
                <w:lang w:val="en-GB"/>
              </w:rPr>
              <w:t xml:space="preserve"> 7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</w:tr>
      <w:tr w:rsidR="00442811">
        <w:tc>
          <w:tcPr>
            <w:tcW w:w="1980" w:type="dxa"/>
          </w:tcPr>
          <w:p w:rsidR="00442811" w:rsidRDefault="00442811" w:rsidP="007B5B78">
            <w:pPr>
              <w:jc w:val="center"/>
              <w:rPr>
                <w:sz w:val="20"/>
                <w:szCs w:val="20"/>
              </w:rPr>
            </w:pPr>
            <w:r>
              <w:pict>
                <v:shape id="_x0000_i1034" type="#_x0000_t75" style="width:62.25pt;height:44.25pt" o:allowoverlap="f">
                  <v:imagedata r:id="rId24" o:title=""/>
                </v:shape>
              </w:pict>
            </w:r>
          </w:p>
        </w:tc>
        <w:tc>
          <w:tcPr>
            <w:tcW w:w="288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>
              <w:rPr>
                <w:sz w:val="20"/>
                <w:szCs w:val="20"/>
                <w:lang w:val="en-GB"/>
              </w:rPr>
              <w:t xml:space="preserve"> 8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</w:tcPr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1980" w:type="dxa"/>
          </w:tcPr>
          <w:p w:rsidR="00442811" w:rsidRDefault="00442811" w:rsidP="007B5B78">
            <w:pPr>
              <w:jc w:val="center"/>
            </w:pPr>
            <w:r>
              <w:pict>
                <v:shape id="_x0000_i1035" type="#_x0000_t75" style="width:66pt;height:48.75pt" o:allowoverlap="f">
                  <v:imagedata r:id="rId11" o:title=""/>
                </v:shape>
              </w:pict>
            </w:r>
          </w:p>
        </w:tc>
        <w:tc>
          <w:tcPr>
            <w:tcW w:w="270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>
              <w:rPr>
                <w:sz w:val="20"/>
                <w:szCs w:val="20"/>
                <w:lang w:val="en-GB"/>
              </w:rPr>
              <w:t xml:space="preserve"> 9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505" w:type="dxa"/>
          </w:tcPr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2015" w:type="dxa"/>
          </w:tcPr>
          <w:p w:rsidR="00442811" w:rsidRDefault="00442811" w:rsidP="007B5B78">
            <w:pPr>
              <w:jc w:val="center"/>
              <w:rPr>
                <w:sz w:val="20"/>
                <w:szCs w:val="20"/>
              </w:rPr>
            </w:pPr>
            <w:r>
              <w:pict>
                <v:shape id="_x0000_i1036" type="#_x0000_t75" style="width:65.25pt;height:58.5pt" o:allowoverlap="f">
                  <v:imagedata r:id="rId18" o:title=""/>
                </v:shape>
              </w:pict>
            </w:r>
          </w:p>
        </w:tc>
        <w:tc>
          <w:tcPr>
            <w:tcW w:w="288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  <w:r>
              <w:rPr>
                <w:sz w:val="20"/>
                <w:szCs w:val="20"/>
                <w:lang w:val="en-GB"/>
              </w:rPr>
              <w:t>0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</w:tr>
      <w:tr w:rsidR="00442811">
        <w:tc>
          <w:tcPr>
            <w:tcW w:w="1980" w:type="dxa"/>
          </w:tcPr>
          <w:p w:rsidR="00442811" w:rsidRDefault="00442811" w:rsidP="007B5B78">
            <w:pPr>
              <w:jc w:val="center"/>
            </w:pPr>
            <w:r>
              <w:pict>
                <v:shape id="_x0000_i1037" type="#_x0000_t75" style="width:68.25pt;height:50.25pt" o:allowoverlap="f">
                  <v:imagedata r:id="rId9" o:title=""/>
                </v:shape>
              </w:pict>
            </w:r>
          </w:p>
        </w:tc>
        <w:tc>
          <w:tcPr>
            <w:tcW w:w="288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  <w:r>
              <w:rPr>
                <w:sz w:val="20"/>
                <w:szCs w:val="20"/>
                <w:lang w:val="en-GB"/>
              </w:rPr>
              <w:t>1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</w:tcPr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1980" w:type="dxa"/>
          </w:tcPr>
          <w:p w:rsidR="00442811" w:rsidRDefault="00442811" w:rsidP="007B5B78">
            <w:pPr>
              <w:jc w:val="center"/>
              <w:rPr>
                <w:sz w:val="20"/>
                <w:szCs w:val="20"/>
              </w:rPr>
            </w:pPr>
            <w:r>
              <w:pict>
                <v:shape id="_x0000_i1038" type="#_x0000_t75" style="width:72.75pt;height:49.5pt" o:allowoverlap="f">
                  <v:imagedata r:id="rId26" o:title=""/>
                </v:shape>
              </w:pict>
            </w:r>
          </w:p>
        </w:tc>
        <w:tc>
          <w:tcPr>
            <w:tcW w:w="270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  <w:r>
              <w:rPr>
                <w:sz w:val="20"/>
                <w:szCs w:val="20"/>
                <w:lang w:val="en-GB"/>
              </w:rPr>
              <w:t>2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505" w:type="dxa"/>
          </w:tcPr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2015" w:type="dxa"/>
          </w:tcPr>
          <w:p w:rsidR="00442811" w:rsidRDefault="00442811" w:rsidP="007B5B78">
            <w:pPr>
              <w:jc w:val="center"/>
            </w:pPr>
            <w:r>
              <w:pict>
                <v:shape id="_x0000_i1039" type="#_x0000_t75" style="width:61.5pt;height:47.25pt" o:allowoverlap="f">
                  <v:imagedata r:id="rId13" o:title=""/>
                </v:shape>
              </w:pict>
            </w:r>
          </w:p>
        </w:tc>
        <w:tc>
          <w:tcPr>
            <w:tcW w:w="288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  <w:r>
              <w:rPr>
                <w:sz w:val="20"/>
                <w:szCs w:val="20"/>
                <w:lang w:val="en-GB"/>
              </w:rPr>
              <w:t>3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</w:tr>
      <w:tr w:rsidR="00442811">
        <w:tc>
          <w:tcPr>
            <w:tcW w:w="1980" w:type="dxa"/>
          </w:tcPr>
          <w:p w:rsidR="00442811" w:rsidRDefault="00442811" w:rsidP="007B5B78">
            <w:pPr>
              <w:jc w:val="center"/>
              <w:rPr>
                <w:sz w:val="20"/>
                <w:szCs w:val="20"/>
              </w:rPr>
            </w:pPr>
            <w:r>
              <w:pict>
                <v:shape id="_x0000_i1040" type="#_x0000_t75" style="width:84.75pt;height:48.75pt" o:allowoverlap="f">
                  <v:imagedata r:id="rId21" o:title=""/>
                </v:shape>
              </w:pict>
            </w:r>
          </w:p>
        </w:tc>
        <w:tc>
          <w:tcPr>
            <w:tcW w:w="288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  <w:r>
              <w:rPr>
                <w:sz w:val="20"/>
                <w:szCs w:val="20"/>
                <w:lang w:val="en-GB"/>
              </w:rPr>
              <w:t>4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</w:tcPr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1980" w:type="dxa"/>
          </w:tcPr>
          <w:p w:rsidR="00442811" w:rsidRDefault="00442811" w:rsidP="007B5B78">
            <w:pPr>
              <w:jc w:val="center"/>
            </w:pPr>
            <w:r>
              <w:pict>
                <v:shape id="_x0000_i1041" type="#_x0000_t75" style="width:78.75pt;height:57.75pt" o:allowoverlap="f">
                  <v:imagedata r:id="rId15" o:title=""/>
                </v:shape>
              </w:pict>
            </w:r>
          </w:p>
        </w:tc>
        <w:tc>
          <w:tcPr>
            <w:tcW w:w="270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  <w:r>
              <w:rPr>
                <w:sz w:val="20"/>
                <w:szCs w:val="20"/>
                <w:lang w:val="en-GB"/>
              </w:rPr>
              <w:t>5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505" w:type="dxa"/>
          </w:tcPr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2015" w:type="dxa"/>
          </w:tcPr>
          <w:p w:rsidR="00442811" w:rsidRDefault="00442811" w:rsidP="007B5B78">
            <w:pPr>
              <w:jc w:val="center"/>
              <w:rPr>
                <w:sz w:val="20"/>
                <w:szCs w:val="20"/>
              </w:rPr>
            </w:pPr>
            <w:r>
              <w:pict>
                <v:shape id="_x0000_i1042" type="#_x0000_t75" style="width:81pt;height:51pt" o:allowoverlap="f">
                  <v:imagedata r:id="rId29" o:title=""/>
                </v:shape>
              </w:pict>
            </w:r>
          </w:p>
        </w:tc>
        <w:tc>
          <w:tcPr>
            <w:tcW w:w="288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  <w:r>
              <w:rPr>
                <w:sz w:val="20"/>
                <w:szCs w:val="20"/>
                <w:lang w:val="en-GB"/>
              </w:rPr>
              <w:t>6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</w:tr>
      <w:tr w:rsidR="00442811">
        <w:tc>
          <w:tcPr>
            <w:tcW w:w="1980" w:type="dxa"/>
          </w:tcPr>
          <w:p w:rsidR="00442811" w:rsidRDefault="00442811" w:rsidP="007B5B78">
            <w:pPr>
              <w:jc w:val="center"/>
            </w:pPr>
            <w:r>
              <w:pict>
                <v:shape id="_x0000_i1043" type="#_x0000_t75" style="width:59.25pt;height:45.75pt" o:allowoverlap="f">
                  <v:imagedata r:id="rId28" o:title=""/>
                </v:shape>
              </w:pict>
            </w:r>
          </w:p>
        </w:tc>
        <w:tc>
          <w:tcPr>
            <w:tcW w:w="288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  <w:r>
              <w:rPr>
                <w:sz w:val="20"/>
                <w:szCs w:val="20"/>
                <w:lang w:val="en-GB"/>
              </w:rPr>
              <w:t>7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</w:tcPr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1980" w:type="dxa"/>
          </w:tcPr>
          <w:p w:rsidR="00442811" w:rsidRDefault="00442811" w:rsidP="007B5B78">
            <w:pPr>
              <w:jc w:val="center"/>
              <w:rPr>
                <w:sz w:val="20"/>
                <w:szCs w:val="20"/>
              </w:rPr>
            </w:pPr>
            <w:r>
              <w:pict>
                <v:shape id="_x0000_i1044" type="#_x0000_t75" style="width:68.25pt;height:48.75pt" o:allowoverlap="f">
                  <v:imagedata r:id="rId20" o:title=""/>
                </v:shape>
              </w:pict>
            </w:r>
          </w:p>
        </w:tc>
        <w:tc>
          <w:tcPr>
            <w:tcW w:w="270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  <w:r>
              <w:rPr>
                <w:sz w:val="20"/>
                <w:szCs w:val="20"/>
                <w:lang w:val="en-GB"/>
              </w:rPr>
              <w:t>8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505" w:type="dxa"/>
          </w:tcPr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2015" w:type="dxa"/>
          </w:tcPr>
          <w:p w:rsidR="00442811" w:rsidRDefault="00442811" w:rsidP="007B5B78">
            <w:pPr>
              <w:jc w:val="center"/>
            </w:pPr>
            <w:r>
              <w:pict>
                <v:shape id="_x0000_i1045" type="#_x0000_t75" style="width:71.25pt;height:52.5pt" o:allowoverlap="f">
                  <v:imagedata r:id="rId8" o:title=""/>
                </v:shape>
              </w:pict>
            </w:r>
          </w:p>
        </w:tc>
        <w:tc>
          <w:tcPr>
            <w:tcW w:w="288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1</w:t>
            </w:r>
            <w:r>
              <w:rPr>
                <w:sz w:val="20"/>
                <w:szCs w:val="20"/>
                <w:lang w:val="en-GB"/>
              </w:rPr>
              <w:t>9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</w:tr>
      <w:tr w:rsidR="00442811">
        <w:tc>
          <w:tcPr>
            <w:tcW w:w="1980" w:type="dxa"/>
          </w:tcPr>
          <w:p w:rsidR="00442811" w:rsidRDefault="00442811" w:rsidP="007B5B78">
            <w:pPr>
              <w:jc w:val="center"/>
              <w:rPr>
                <w:sz w:val="20"/>
                <w:szCs w:val="20"/>
              </w:rPr>
            </w:pPr>
            <w:r>
              <w:pict>
                <v:shape id="_x0000_i1046" type="#_x0000_t75" style="width:69.75pt;height:46.5pt" o:allowoverlap="f">
                  <v:imagedata r:id="rId14" o:title=""/>
                </v:shape>
              </w:pict>
            </w:r>
          </w:p>
        </w:tc>
        <w:tc>
          <w:tcPr>
            <w:tcW w:w="288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>
              <w:rPr>
                <w:sz w:val="20"/>
                <w:szCs w:val="20"/>
                <w:lang w:val="en-GB"/>
              </w:rPr>
              <w:t xml:space="preserve"> 20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</w:tcPr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1980" w:type="dxa"/>
          </w:tcPr>
          <w:p w:rsidR="00442811" w:rsidRDefault="00442811" w:rsidP="007B5B78">
            <w:pPr>
              <w:jc w:val="center"/>
            </w:pPr>
            <w:r>
              <w:pict>
                <v:shape id="_x0000_i1047" type="#_x0000_t75" style="width:61.5pt;height:40.5pt" o:allowoverlap="f">
                  <v:imagedata r:id="rId19" o:title=""/>
                </v:shape>
              </w:pict>
            </w:r>
          </w:p>
        </w:tc>
        <w:tc>
          <w:tcPr>
            <w:tcW w:w="270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 w:rsidRPr="004C4E87">
              <w:rPr>
                <w:sz w:val="20"/>
                <w:szCs w:val="20"/>
                <w:lang w:val="en-GB"/>
              </w:rPr>
              <w:t xml:space="preserve"> </w:t>
            </w:r>
            <w:r>
              <w:rPr>
                <w:sz w:val="20"/>
                <w:szCs w:val="20"/>
                <w:lang w:val="en-GB"/>
              </w:rPr>
              <w:t>2</w:t>
            </w:r>
            <w:r w:rsidRPr="004C4E87">
              <w:rPr>
                <w:sz w:val="20"/>
                <w:szCs w:val="20"/>
                <w:lang w:val="en-GB"/>
              </w:rPr>
              <w:t>1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505" w:type="dxa"/>
          </w:tcPr>
          <w:p w:rsidR="00442811" w:rsidRDefault="00442811" w:rsidP="007B5B78">
            <w:pPr>
              <w:rPr>
                <w:sz w:val="20"/>
                <w:szCs w:val="20"/>
              </w:rPr>
            </w:pPr>
          </w:p>
        </w:tc>
        <w:tc>
          <w:tcPr>
            <w:tcW w:w="2015" w:type="dxa"/>
          </w:tcPr>
          <w:p w:rsidR="00442811" w:rsidRDefault="00442811" w:rsidP="007B5B78">
            <w:pPr>
              <w:jc w:val="center"/>
              <w:rPr>
                <w:sz w:val="20"/>
                <w:szCs w:val="20"/>
              </w:rPr>
            </w:pPr>
            <w:r>
              <w:pict>
                <v:shape id="_x0000_i1048" type="#_x0000_t75" style="width:63pt;height:44.25pt" o:allowoverlap="f">
                  <v:imagedata r:id="rId25" o:title=""/>
                </v:shape>
              </w:pict>
            </w:r>
          </w:p>
        </w:tc>
        <w:tc>
          <w:tcPr>
            <w:tcW w:w="2880" w:type="dxa"/>
          </w:tcPr>
          <w:p w:rsidR="00442811" w:rsidRDefault="00442811" w:rsidP="007B5B78">
            <w:pPr>
              <w:rPr>
                <w:sz w:val="20"/>
                <w:szCs w:val="20"/>
                <w:lang w:val="en-GB"/>
              </w:rPr>
            </w:pPr>
          </w:p>
          <w:p w:rsidR="00442811" w:rsidRPr="004C4E87" w:rsidRDefault="00442811" w:rsidP="007B5B78">
            <w:pPr>
              <w:rPr>
                <w:sz w:val="20"/>
                <w:szCs w:val="20"/>
                <w:lang w:val="en-GB"/>
              </w:rPr>
            </w:pPr>
            <w:r w:rsidRPr="004C4E87">
              <w:rPr>
                <w:sz w:val="20"/>
                <w:szCs w:val="20"/>
                <w:lang w:val="en-GB"/>
              </w:rPr>
              <w:t xml:space="preserve">Storyboard - </w:t>
            </w:r>
            <w:r w:rsidRPr="004C4E87">
              <w:rPr>
                <w:sz w:val="20"/>
                <w:szCs w:val="20"/>
              </w:rPr>
              <w:t>Szene</w:t>
            </w:r>
            <w:r>
              <w:rPr>
                <w:sz w:val="20"/>
                <w:szCs w:val="20"/>
                <w:lang w:val="en-GB"/>
              </w:rPr>
              <w:t xml:space="preserve"> 22</w:t>
            </w:r>
          </w:p>
          <w:p w:rsidR="00442811" w:rsidRPr="00C17728" w:rsidRDefault="00442811" w:rsidP="007B5B78">
            <w:pPr>
              <w:rPr>
                <w:sz w:val="20"/>
                <w:szCs w:val="20"/>
              </w:rPr>
            </w:pPr>
            <w:r w:rsidRPr="00C17728">
              <w:rPr>
                <w:sz w:val="20"/>
                <w:szCs w:val="20"/>
              </w:rPr>
              <w:t xml:space="preserve">© </w:t>
            </w:r>
            <w:r>
              <w:rPr>
                <w:sz w:val="20"/>
                <w:szCs w:val="20"/>
              </w:rPr>
              <w:t>Roman Blessing</w:t>
            </w:r>
          </w:p>
          <w:p w:rsidR="00442811" w:rsidRDefault="00442811" w:rsidP="007B5B78">
            <w:pPr>
              <w:rPr>
                <w:sz w:val="20"/>
                <w:szCs w:val="20"/>
              </w:rPr>
            </w:pPr>
          </w:p>
        </w:tc>
      </w:tr>
    </w:tbl>
    <w:p w:rsidR="00442811" w:rsidRPr="00745212" w:rsidRDefault="00442811" w:rsidP="00257E0B">
      <w:pPr>
        <w:rPr>
          <w:sz w:val="4"/>
          <w:szCs w:val="4"/>
        </w:rPr>
      </w:pPr>
    </w:p>
    <w:p w:rsidR="00442811" w:rsidRPr="00995A6D" w:rsidRDefault="00442811" w:rsidP="00BC529C">
      <w:bookmarkStart w:id="0" w:name="_PictureBullets"/>
      <w:r w:rsidRPr="00EE4105">
        <w:rPr>
          <w:rFonts w:ascii="Trebuchet MS" w:hAnsi="Trebuchet MS" w:cs="Trebuchet MS"/>
          <w:vanish/>
        </w:rPr>
        <w:pict>
          <v:shape id="_x0000_i1049" type="#_x0000_t75" style="width:86.25pt;height:86.25pt" o:bullet="t">
            <v:imagedata r:id="rId31" o:title=""/>
          </v:shape>
        </w:pict>
      </w:r>
      <w:bookmarkEnd w:id="0"/>
    </w:p>
    <w:sectPr w:rsidR="00442811" w:rsidRPr="00995A6D" w:rsidSect="003906A4">
      <w:footerReference w:type="default" r:id="rId32"/>
      <w:pgSz w:w="16838" w:h="11906" w:orient="landscape"/>
      <w:pgMar w:top="720" w:right="1077" w:bottom="720" w:left="539" w:header="709" w:footer="39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42811" w:rsidRDefault="00442811">
      <w:r>
        <w:separator/>
      </w:r>
    </w:p>
  </w:endnote>
  <w:endnote w:type="continuationSeparator" w:id="0">
    <w:p w:rsidR="00442811" w:rsidRDefault="0044281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42811" w:rsidRDefault="00442811" w:rsidP="004B0F01">
    <w:pPr>
      <w:pStyle w:val="Footer"/>
      <w:jc w:val="center"/>
      <w:rPr>
        <w:rFonts w:ascii="Arial" w:hAnsi="Arial" w:cs="Arial"/>
        <w:sz w:val="8"/>
        <w:szCs w:val="8"/>
      </w:rPr>
    </w:pPr>
  </w:p>
  <w:p w:rsidR="00442811" w:rsidRDefault="00442811" w:rsidP="004B0F01">
    <w:pPr>
      <w:pStyle w:val="Footer"/>
      <w:jc w:val="center"/>
      <w:rPr>
        <w:rFonts w:ascii="Arial" w:hAnsi="Arial" w:cs="Arial"/>
        <w:sz w:val="8"/>
        <w:szCs w:val="8"/>
      </w:rPr>
    </w:pPr>
  </w:p>
  <w:p w:rsidR="00442811" w:rsidRPr="003906A4" w:rsidRDefault="00442811" w:rsidP="004B0F01">
    <w:pPr>
      <w:pStyle w:val="Footer"/>
      <w:jc w:val="center"/>
      <w:rPr>
        <w:rFonts w:ascii="Arial" w:hAnsi="Arial" w:cs="Arial"/>
        <w:sz w:val="8"/>
        <w:szCs w:val="8"/>
      </w:rPr>
    </w:pPr>
  </w:p>
  <w:p w:rsidR="00442811" w:rsidRPr="007C3CCB" w:rsidRDefault="00442811" w:rsidP="004B0F01">
    <w:pPr>
      <w:pStyle w:val="Footer"/>
      <w:jc w:val="center"/>
      <w:rPr>
        <w:rFonts w:ascii="Arial" w:hAnsi="Arial" w:cs="Arial"/>
        <w:sz w:val="20"/>
        <w:szCs w:val="20"/>
      </w:rPr>
    </w:pPr>
    <w:r w:rsidRPr="007C3CCB">
      <w:rPr>
        <w:rFonts w:ascii="Arial" w:hAnsi="Arial" w:cs="Arial"/>
        <w:sz w:val="20"/>
        <w:szCs w:val="20"/>
      </w:rPr>
      <w:t>Arbeitskreis für Landeskunde/Landesgeschichte am RP Stuttgart</w:t>
    </w:r>
  </w:p>
  <w:p w:rsidR="00442811" w:rsidRPr="007C3CCB" w:rsidRDefault="00442811" w:rsidP="004B0F01">
    <w:pPr>
      <w:pStyle w:val="Footer"/>
      <w:jc w:val="center"/>
      <w:rPr>
        <w:rFonts w:ascii="Arial" w:hAnsi="Arial" w:cs="Arial"/>
        <w:sz w:val="20"/>
        <w:szCs w:val="20"/>
      </w:rPr>
    </w:pPr>
    <w:r w:rsidRPr="007C3CCB">
      <w:rPr>
        <w:rFonts w:ascii="Arial" w:hAnsi="Arial" w:cs="Arial"/>
        <w:sz w:val="20"/>
        <w:szCs w:val="20"/>
      </w:rPr>
      <w:t>www.landeskunde-bw.de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42811" w:rsidRDefault="00442811">
      <w:r>
        <w:separator/>
      </w:r>
    </w:p>
  </w:footnote>
  <w:footnote w:type="continuationSeparator" w:id="0">
    <w:p w:rsidR="00442811" w:rsidRDefault="0044281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AC4D04"/>
    <w:multiLevelType w:val="hybridMultilevel"/>
    <w:tmpl w:val="AE02FE2E"/>
    <w:lvl w:ilvl="0" w:tplc="2B2A33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>
    <w:nsid w:val="1EDB7A5D"/>
    <w:multiLevelType w:val="hybridMultilevel"/>
    <w:tmpl w:val="1D940C66"/>
    <w:lvl w:ilvl="0" w:tplc="27F2DFF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1E700EE6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EBF4797A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 w:tplc="CD32A9F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B67C46F2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5" w:tplc="18EC65C2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 w:tplc="23B2CE8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E71A5D3E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8" w:tplc="97FC163E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3157D"/>
    <w:rsid w:val="00024993"/>
    <w:rsid w:val="000361AA"/>
    <w:rsid w:val="00043AA6"/>
    <w:rsid w:val="00046240"/>
    <w:rsid w:val="000631DF"/>
    <w:rsid w:val="000659BE"/>
    <w:rsid w:val="000676ED"/>
    <w:rsid w:val="0007311A"/>
    <w:rsid w:val="000739FF"/>
    <w:rsid w:val="00073EAF"/>
    <w:rsid w:val="00076F17"/>
    <w:rsid w:val="000A0146"/>
    <w:rsid w:val="000A61A0"/>
    <w:rsid w:val="000C45A6"/>
    <w:rsid w:val="000C4882"/>
    <w:rsid w:val="000D02AE"/>
    <w:rsid w:val="000D14FB"/>
    <w:rsid w:val="000D444D"/>
    <w:rsid w:val="000E193A"/>
    <w:rsid w:val="000E7D8A"/>
    <w:rsid w:val="000F1929"/>
    <w:rsid w:val="000F5EEE"/>
    <w:rsid w:val="00107B16"/>
    <w:rsid w:val="00135D5D"/>
    <w:rsid w:val="0015285D"/>
    <w:rsid w:val="00157818"/>
    <w:rsid w:val="001632CA"/>
    <w:rsid w:val="00176244"/>
    <w:rsid w:val="001950DA"/>
    <w:rsid w:val="001A35C7"/>
    <w:rsid w:val="001A3A38"/>
    <w:rsid w:val="001A7970"/>
    <w:rsid w:val="001B3B99"/>
    <w:rsid w:val="001D5717"/>
    <w:rsid w:val="001D635D"/>
    <w:rsid w:val="001F2CA2"/>
    <w:rsid w:val="001F6B97"/>
    <w:rsid w:val="001F7206"/>
    <w:rsid w:val="00205DF2"/>
    <w:rsid w:val="00213E2D"/>
    <w:rsid w:val="002217EC"/>
    <w:rsid w:val="00241F3A"/>
    <w:rsid w:val="00244696"/>
    <w:rsid w:val="00253D9B"/>
    <w:rsid w:val="00257E0B"/>
    <w:rsid w:val="00261728"/>
    <w:rsid w:val="002810B0"/>
    <w:rsid w:val="00282B9B"/>
    <w:rsid w:val="002A7516"/>
    <w:rsid w:val="002B2116"/>
    <w:rsid w:val="002B3A37"/>
    <w:rsid w:val="002C758B"/>
    <w:rsid w:val="002D5FBE"/>
    <w:rsid w:val="002E2145"/>
    <w:rsid w:val="002E6BD1"/>
    <w:rsid w:val="002F0091"/>
    <w:rsid w:val="002F5517"/>
    <w:rsid w:val="00303675"/>
    <w:rsid w:val="00306A0A"/>
    <w:rsid w:val="003177C1"/>
    <w:rsid w:val="00330A5C"/>
    <w:rsid w:val="00342CAD"/>
    <w:rsid w:val="003574B9"/>
    <w:rsid w:val="00357546"/>
    <w:rsid w:val="003652F5"/>
    <w:rsid w:val="00384395"/>
    <w:rsid w:val="00386DDE"/>
    <w:rsid w:val="003906A4"/>
    <w:rsid w:val="00393469"/>
    <w:rsid w:val="00393DF4"/>
    <w:rsid w:val="003A64FC"/>
    <w:rsid w:val="003B3672"/>
    <w:rsid w:val="003B548E"/>
    <w:rsid w:val="003C10A6"/>
    <w:rsid w:val="003C5213"/>
    <w:rsid w:val="003D20CC"/>
    <w:rsid w:val="003D7796"/>
    <w:rsid w:val="003E12A4"/>
    <w:rsid w:val="003F0192"/>
    <w:rsid w:val="003F2F06"/>
    <w:rsid w:val="00400EF8"/>
    <w:rsid w:val="00424E21"/>
    <w:rsid w:val="00426191"/>
    <w:rsid w:val="00430CCB"/>
    <w:rsid w:val="00434155"/>
    <w:rsid w:val="00442811"/>
    <w:rsid w:val="00442DE7"/>
    <w:rsid w:val="0045206C"/>
    <w:rsid w:val="004545AF"/>
    <w:rsid w:val="004567E1"/>
    <w:rsid w:val="00457825"/>
    <w:rsid w:val="0046561C"/>
    <w:rsid w:val="00480350"/>
    <w:rsid w:val="00482BBF"/>
    <w:rsid w:val="0048415D"/>
    <w:rsid w:val="0048773A"/>
    <w:rsid w:val="00495AAA"/>
    <w:rsid w:val="004B0F01"/>
    <w:rsid w:val="004B24E5"/>
    <w:rsid w:val="004C05A7"/>
    <w:rsid w:val="004C4E87"/>
    <w:rsid w:val="004D2709"/>
    <w:rsid w:val="004F37CE"/>
    <w:rsid w:val="005126E5"/>
    <w:rsid w:val="0052161D"/>
    <w:rsid w:val="005312E2"/>
    <w:rsid w:val="00537321"/>
    <w:rsid w:val="00544318"/>
    <w:rsid w:val="0054449F"/>
    <w:rsid w:val="00554EDA"/>
    <w:rsid w:val="00561027"/>
    <w:rsid w:val="005B1A3F"/>
    <w:rsid w:val="005B209A"/>
    <w:rsid w:val="005C1F0D"/>
    <w:rsid w:val="005C39E2"/>
    <w:rsid w:val="005C4B12"/>
    <w:rsid w:val="005C78A6"/>
    <w:rsid w:val="005D25E5"/>
    <w:rsid w:val="005D64D8"/>
    <w:rsid w:val="005E4999"/>
    <w:rsid w:val="00606939"/>
    <w:rsid w:val="00614514"/>
    <w:rsid w:val="006155AD"/>
    <w:rsid w:val="00623B5E"/>
    <w:rsid w:val="00625FDD"/>
    <w:rsid w:val="0062625C"/>
    <w:rsid w:val="00633E1F"/>
    <w:rsid w:val="00637D90"/>
    <w:rsid w:val="00657903"/>
    <w:rsid w:val="00673B64"/>
    <w:rsid w:val="006740AE"/>
    <w:rsid w:val="00683A09"/>
    <w:rsid w:val="0068663C"/>
    <w:rsid w:val="00693F85"/>
    <w:rsid w:val="0069665D"/>
    <w:rsid w:val="006B07FD"/>
    <w:rsid w:val="006B08E0"/>
    <w:rsid w:val="006B3866"/>
    <w:rsid w:val="006F3478"/>
    <w:rsid w:val="0070185C"/>
    <w:rsid w:val="0070543F"/>
    <w:rsid w:val="0071005E"/>
    <w:rsid w:val="00714CAA"/>
    <w:rsid w:val="0071668D"/>
    <w:rsid w:val="00717526"/>
    <w:rsid w:val="00731229"/>
    <w:rsid w:val="007373B5"/>
    <w:rsid w:val="00741FAE"/>
    <w:rsid w:val="00745212"/>
    <w:rsid w:val="00754776"/>
    <w:rsid w:val="00762427"/>
    <w:rsid w:val="00771B5D"/>
    <w:rsid w:val="007801CD"/>
    <w:rsid w:val="00780468"/>
    <w:rsid w:val="00781A52"/>
    <w:rsid w:val="00793BC0"/>
    <w:rsid w:val="007A0630"/>
    <w:rsid w:val="007B04EC"/>
    <w:rsid w:val="007B1EE9"/>
    <w:rsid w:val="007B5B78"/>
    <w:rsid w:val="007B6F60"/>
    <w:rsid w:val="007C3CCB"/>
    <w:rsid w:val="007D1EE8"/>
    <w:rsid w:val="007E59C1"/>
    <w:rsid w:val="007E7CF2"/>
    <w:rsid w:val="007F797F"/>
    <w:rsid w:val="00805E84"/>
    <w:rsid w:val="00807911"/>
    <w:rsid w:val="00824FE1"/>
    <w:rsid w:val="00835C78"/>
    <w:rsid w:val="0084092D"/>
    <w:rsid w:val="00841F5D"/>
    <w:rsid w:val="00851A3D"/>
    <w:rsid w:val="0085229F"/>
    <w:rsid w:val="00853CFC"/>
    <w:rsid w:val="00856B20"/>
    <w:rsid w:val="00871D0C"/>
    <w:rsid w:val="00880A9B"/>
    <w:rsid w:val="00882051"/>
    <w:rsid w:val="00887A28"/>
    <w:rsid w:val="008961B1"/>
    <w:rsid w:val="008A07ED"/>
    <w:rsid w:val="008B02BA"/>
    <w:rsid w:val="008C17AA"/>
    <w:rsid w:val="008C36BC"/>
    <w:rsid w:val="008F47DE"/>
    <w:rsid w:val="008F7B69"/>
    <w:rsid w:val="009014BC"/>
    <w:rsid w:val="00910A52"/>
    <w:rsid w:val="009200B0"/>
    <w:rsid w:val="00927907"/>
    <w:rsid w:val="00930DED"/>
    <w:rsid w:val="00931AFF"/>
    <w:rsid w:val="00934385"/>
    <w:rsid w:val="00936D91"/>
    <w:rsid w:val="009503F4"/>
    <w:rsid w:val="00951216"/>
    <w:rsid w:val="00955395"/>
    <w:rsid w:val="0097114B"/>
    <w:rsid w:val="00985F95"/>
    <w:rsid w:val="009959DD"/>
    <w:rsid w:val="00995A6D"/>
    <w:rsid w:val="009A3D87"/>
    <w:rsid w:val="009A6237"/>
    <w:rsid w:val="009A6EE3"/>
    <w:rsid w:val="009B30D4"/>
    <w:rsid w:val="009B6F6E"/>
    <w:rsid w:val="009D0DE3"/>
    <w:rsid w:val="009D3F78"/>
    <w:rsid w:val="00A060FD"/>
    <w:rsid w:val="00A0685D"/>
    <w:rsid w:val="00A1040F"/>
    <w:rsid w:val="00A135AF"/>
    <w:rsid w:val="00A15230"/>
    <w:rsid w:val="00A22A4D"/>
    <w:rsid w:val="00A35A67"/>
    <w:rsid w:val="00A56CC4"/>
    <w:rsid w:val="00A634E9"/>
    <w:rsid w:val="00A931BF"/>
    <w:rsid w:val="00A97ECF"/>
    <w:rsid w:val="00AA0CFC"/>
    <w:rsid w:val="00AA6FA8"/>
    <w:rsid w:val="00AB5451"/>
    <w:rsid w:val="00AC1094"/>
    <w:rsid w:val="00AC6ABD"/>
    <w:rsid w:val="00AE119A"/>
    <w:rsid w:val="00AE4D7A"/>
    <w:rsid w:val="00AF24CD"/>
    <w:rsid w:val="00B0683D"/>
    <w:rsid w:val="00B0728F"/>
    <w:rsid w:val="00B21B5D"/>
    <w:rsid w:val="00B2229E"/>
    <w:rsid w:val="00B25B72"/>
    <w:rsid w:val="00B27B80"/>
    <w:rsid w:val="00B3776D"/>
    <w:rsid w:val="00B600EC"/>
    <w:rsid w:val="00B70EFC"/>
    <w:rsid w:val="00B731B4"/>
    <w:rsid w:val="00B755CB"/>
    <w:rsid w:val="00B82311"/>
    <w:rsid w:val="00B83D82"/>
    <w:rsid w:val="00B85EBE"/>
    <w:rsid w:val="00BA1D9B"/>
    <w:rsid w:val="00BA5B20"/>
    <w:rsid w:val="00BC2979"/>
    <w:rsid w:val="00BC529C"/>
    <w:rsid w:val="00BE34CE"/>
    <w:rsid w:val="00BE35BA"/>
    <w:rsid w:val="00BF3FBF"/>
    <w:rsid w:val="00BF6EFD"/>
    <w:rsid w:val="00C105CC"/>
    <w:rsid w:val="00C17200"/>
    <w:rsid w:val="00C17728"/>
    <w:rsid w:val="00C20907"/>
    <w:rsid w:val="00C21712"/>
    <w:rsid w:val="00C2455C"/>
    <w:rsid w:val="00C2572E"/>
    <w:rsid w:val="00C3157D"/>
    <w:rsid w:val="00C34C53"/>
    <w:rsid w:val="00C50340"/>
    <w:rsid w:val="00C54FDB"/>
    <w:rsid w:val="00C55EF7"/>
    <w:rsid w:val="00C577E8"/>
    <w:rsid w:val="00C62CCA"/>
    <w:rsid w:val="00C71E4B"/>
    <w:rsid w:val="00C92ECA"/>
    <w:rsid w:val="00CA2432"/>
    <w:rsid w:val="00CA7539"/>
    <w:rsid w:val="00CB2A23"/>
    <w:rsid w:val="00CC5D17"/>
    <w:rsid w:val="00CC7707"/>
    <w:rsid w:val="00CD2599"/>
    <w:rsid w:val="00CE2AF0"/>
    <w:rsid w:val="00CE7B62"/>
    <w:rsid w:val="00D03161"/>
    <w:rsid w:val="00D0706F"/>
    <w:rsid w:val="00D109F7"/>
    <w:rsid w:val="00D23424"/>
    <w:rsid w:val="00D40D83"/>
    <w:rsid w:val="00D43024"/>
    <w:rsid w:val="00D43773"/>
    <w:rsid w:val="00D81509"/>
    <w:rsid w:val="00D959DE"/>
    <w:rsid w:val="00D961FC"/>
    <w:rsid w:val="00D97FF1"/>
    <w:rsid w:val="00DA01A9"/>
    <w:rsid w:val="00DB03A9"/>
    <w:rsid w:val="00DC3EF8"/>
    <w:rsid w:val="00DC4D84"/>
    <w:rsid w:val="00DD550F"/>
    <w:rsid w:val="00DF2C80"/>
    <w:rsid w:val="00E060DC"/>
    <w:rsid w:val="00E1556E"/>
    <w:rsid w:val="00E35961"/>
    <w:rsid w:val="00E36A19"/>
    <w:rsid w:val="00E37D5E"/>
    <w:rsid w:val="00E40D56"/>
    <w:rsid w:val="00E42378"/>
    <w:rsid w:val="00E43D97"/>
    <w:rsid w:val="00E67649"/>
    <w:rsid w:val="00E92B1A"/>
    <w:rsid w:val="00EA4B8D"/>
    <w:rsid w:val="00EA7B3A"/>
    <w:rsid w:val="00EB4F0B"/>
    <w:rsid w:val="00EB6610"/>
    <w:rsid w:val="00EC70C7"/>
    <w:rsid w:val="00EE4105"/>
    <w:rsid w:val="00EE50AD"/>
    <w:rsid w:val="00EF1520"/>
    <w:rsid w:val="00F0253B"/>
    <w:rsid w:val="00F10716"/>
    <w:rsid w:val="00F14A6D"/>
    <w:rsid w:val="00F16821"/>
    <w:rsid w:val="00F2207E"/>
    <w:rsid w:val="00F3568D"/>
    <w:rsid w:val="00F36F6E"/>
    <w:rsid w:val="00F42A7C"/>
    <w:rsid w:val="00F523DE"/>
    <w:rsid w:val="00F714D5"/>
    <w:rsid w:val="00F7307C"/>
    <w:rsid w:val="00F80762"/>
    <w:rsid w:val="00F9094B"/>
    <w:rsid w:val="00F97784"/>
    <w:rsid w:val="00FA5687"/>
    <w:rsid w:val="00FB22A0"/>
    <w:rsid w:val="00FB595F"/>
    <w:rsid w:val="00FC1489"/>
    <w:rsid w:val="00FC6D70"/>
    <w:rsid w:val="00FD4CB9"/>
    <w:rsid w:val="00FD5633"/>
    <w:rsid w:val="00FD6D71"/>
    <w:rsid w:val="00FF66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R1">
    <w:name w:val="FR1"/>
    <w:uiPriority w:val="99"/>
    <w:rsid w:val="00EC70C7"/>
    <w:pPr>
      <w:widowControl w:val="0"/>
      <w:autoSpaceDE w:val="0"/>
      <w:autoSpaceDN w:val="0"/>
      <w:adjustRightInd w:val="0"/>
    </w:pPr>
    <w:rPr>
      <w:rFonts w:ascii="Courier New" w:hAnsi="Courier New" w:cs="Courier New"/>
      <w:sz w:val="36"/>
      <w:szCs w:val="36"/>
    </w:rPr>
  </w:style>
  <w:style w:type="table" w:styleId="TableGrid">
    <w:name w:val="Table Grid"/>
    <w:basedOn w:val="TableNormal"/>
    <w:uiPriority w:val="99"/>
    <w:rsid w:val="00046240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480350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37F8E"/>
    <w:rPr>
      <w:sz w:val="24"/>
      <w:szCs w:val="24"/>
    </w:rPr>
  </w:style>
  <w:style w:type="paragraph" w:styleId="Footer">
    <w:name w:val="footer"/>
    <w:basedOn w:val="Normal"/>
    <w:link w:val="FooterChar"/>
    <w:uiPriority w:val="99"/>
    <w:rsid w:val="00480350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37F8E"/>
    <w:rPr>
      <w:sz w:val="24"/>
      <w:szCs w:val="24"/>
    </w:rPr>
  </w:style>
  <w:style w:type="paragraph" w:styleId="DocumentMap">
    <w:name w:val="Document Map"/>
    <w:basedOn w:val="Normal"/>
    <w:link w:val="DocumentMapChar"/>
    <w:uiPriority w:val="99"/>
    <w:semiHidden/>
    <w:rsid w:val="00CE2AF0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A37F8E"/>
    <w:rPr>
      <w:sz w:val="0"/>
      <w:szCs w:val="0"/>
    </w:rPr>
  </w:style>
  <w:style w:type="character" w:customStyle="1" w:styleId="uiitem1">
    <w:name w:val="ui_item1"/>
    <w:basedOn w:val="DefaultParagraphFont"/>
    <w:uiPriority w:val="99"/>
    <w:rsid w:val="00880A9B"/>
    <w:rPr>
      <w:b/>
      <w:bCs/>
      <w:color w:val="auto"/>
    </w:rPr>
  </w:style>
  <w:style w:type="character" w:styleId="Hyperlink">
    <w:name w:val="Hyperlink"/>
    <w:basedOn w:val="DefaultParagraphFont"/>
    <w:uiPriority w:val="99"/>
    <w:rsid w:val="00BC529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34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2</Pages>
  <Words>170</Words>
  <Characters>1076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Roman Blessing</dc:creator>
  <cp:keywords/>
  <dc:description/>
  <cp:lastModifiedBy>Roman Blessing</cp:lastModifiedBy>
  <cp:revision>2</cp:revision>
  <cp:lastPrinted>2020-05-12T10:32:00Z</cp:lastPrinted>
  <dcterms:created xsi:type="dcterms:W3CDTF">2020-06-01T16:07:00Z</dcterms:created>
  <dcterms:modified xsi:type="dcterms:W3CDTF">2020-06-01T16:07:00Z</dcterms:modified>
</cp:coreProperties>
</file>