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2D28" w:rsidRPr="00E6493D" w:rsidRDefault="008D2D28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405pt;margin-top:-15.15pt;width:96pt;height:78.15pt;z-index:251641856">
            <v:imagedata r:id="rId6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8pt;margin-top:-9pt;width:405pt;height:63pt;z-index:251640832" stroked="f">
            <v:fill color2="fill darken(169)" rotate="t" angle="-90" method="linear sigma" type="gradient"/>
            <v:textbox>
              <w:txbxContent>
                <w:p w:rsidR="008D2D28" w:rsidRPr="00BA5B20" w:rsidRDefault="008D2D28" w:rsidP="00ED55A0">
                  <w:pPr>
                    <w:rPr>
                      <w:rFonts w:ascii="Arial" w:hAnsi="Arial" w:cs="Arial"/>
                      <w:shadow/>
                      <w:sz w:val="4"/>
                      <w:szCs w:val="4"/>
                    </w:rPr>
                  </w:pPr>
                </w:p>
                <w:p w:rsidR="008D2D28" w:rsidRPr="00AA0CFC" w:rsidRDefault="008D2D28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8"/>
                      <w:szCs w:val="8"/>
                    </w:rPr>
                  </w:pPr>
                </w:p>
                <w:p w:rsidR="008D2D28" w:rsidRPr="00EB0BAD" w:rsidRDefault="008D2D28" w:rsidP="00ED55A0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  <w:t>Showdown an der Panzersperre – Die mutigen Frauen von Geislingen-Altenstadt</w:t>
                  </w:r>
                </w:p>
                <w:p w:rsidR="008D2D28" w:rsidRPr="00EB0BAD" w:rsidRDefault="008D2D28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  <w:t>Ein Storyboard der Ereignisse</w:t>
                  </w:r>
                </w:p>
              </w:txbxContent>
            </v:textbox>
          </v:shape>
        </w:pict>
      </w:r>
    </w:p>
    <w:p w:rsidR="008D2D28" w:rsidRDefault="008D2D28" w:rsidP="00ED55A0"/>
    <w:p w:rsidR="008D2D28" w:rsidRDefault="008D2D28" w:rsidP="00ED55A0">
      <w:r>
        <w:rPr>
          <w:noProof/>
        </w:rPr>
        <w:pict>
          <v:shape id="_x0000_s1028" type="#_x0000_t75" style="position:absolute;margin-left:5in;margin-top:1.75pt;width:36pt;height:33.65pt;z-index:251664384">
            <v:imagedata r:id="rId7" o:title=""/>
          </v:shape>
        </w:pict>
      </w:r>
    </w:p>
    <w:p w:rsidR="008D2D28" w:rsidRDefault="008D2D28" w:rsidP="00ED55A0"/>
    <w:p w:rsidR="008D2D28" w:rsidRDefault="008D2D28" w:rsidP="00ED55A0"/>
    <w:p w:rsidR="008D2D28" w:rsidRDefault="008D2D28" w:rsidP="00ED55A0"/>
    <w:p w:rsidR="008D2D28" w:rsidRDefault="008D2D28" w:rsidP="00ED55A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Das folgende Storyboard zeigt verschiedene Szenen, die sich </w:t>
      </w:r>
      <w:r w:rsidRPr="00EB0BAD">
        <w:rPr>
          <w:rFonts w:ascii="Arial" w:hAnsi="Arial" w:cs="Arial"/>
        </w:rPr>
        <w:t xml:space="preserve">in den letzten Kriegstagen im April 1945 in </w:t>
      </w:r>
      <w:r>
        <w:rPr>
          <w:rFonts w:ascii="Arial" w:hAnsi="Arial" w:cs="Arial"/>
        </w:rPr>
        <w:t>Geislingen-</w:t>
      </w:r>
      <w:r w:rsidRPr="00EB0BAD">
        <w:rPr>
          <w:rFonts w:ascii="Arial" w:hAnsi="Arial" w:cs="Arial"/>
        </w:rPr>
        <w:t>Altenstadt ereignet ha</w:t>
      </w:r>
      <w:r>
        <w:rPr>
          <w:rFonts w:ascii="Arial" w:hAnsi="Arial" w:cs="Arial"/>
        </w:rPr>
        <w:t xml:space="preserve">ben. </w:t>
      </w:r>
    </w:p>
    <w:p w:rsidR="008D2D28" w:rsidRDefault="008D2D28" w:rsidP="00ED55A0">
      <w:pPr>
        <w:rPr>
          <w:rFonts w:ascii="Arial" w:hAnsi="Arial" w:cs="Arial"/>
        </w:rPr>
      </w:pPr>
      <w:r>
        <w:rPr>
          <w:noProof/>
        </w:rPr>
        <w:pict>
          <v:shape id="_x0000_s1029" type="#_x0000_t202" style="position:absolute;margin-left:-18pt;margin-top:9.4pt;width:54pt;height:51.2pt;z-index:251642880" filled="f" stroked="f">
            <v:textbox style="mso-next-textbox:#_x0000_s1029">
              <w:txbxContent>
                <w:p w:rsidR="008D2D28" w:rsidRPr="00F12841" w:rsidRDefault="008D2D28" w:rsidP="005C73C7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hadow/>
                      <w:sz w:val="80"/>
                      <w:szCs w:val="80"/>
                    </w:rPr>
                  </w:pPr>
                  <w:r w:rsidRPr="00F12841">
                    <w:rPr>
                      <w:rFonts w:ascii="Arial" w:hAnsi="Arial" w:cs="Arial"/>
                      <w:shadow/>
                      <w:sz w:val="80"/>
                      <w:szCs w:val="80"/>
                    </w:rPr>
                    <w:sym w:font="Wingdings" w:char="F021"/>
                  </w:r>
                </w:p>
              </w:txbxContent>
            </v:textbox>
          </v:shape>
        </w:pict>
      </w:r>
    </w:p>
    <w:p w:rsidR="008D2D28" w:rsidRPr="007B00EA" w:rsidRDefault="008D2D28" w:rsidP="00ED55A0">
      <w:pPr>
        <w:rPr>
          <w:rFonts w:ascii="Arial" w:hAnsi="Arial" w:cs="Arial"/>
        </w:rPr>
      </w:pPr>
    </w:p>
    <w:p w:rsidR="008D2D28" w:rsidRPr="00EB0BAD" w:rsidRDefault="008D2D28" w:rsidP="00ED55A0">
      <w:pPr>
        <w:rPr>
          <w:rFonts w:ascii="Arial" w:hAnsi="Arial" w:cs="Arial"/>
          <w:sz w:val="16"/>
          <w:szCs w:val="16"/>
        </w:rPr>
      </w:pPr>
    </w:p>
    <w:p w:rsidR="008D2D28" w:rsidRPr="00EB0BAD" w:rsidRDefault="008D2D28" w:rsidP="005C73C7">
      <w:pPr>
        <w:ind w:left="1620" w:hanging="1659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      </w:t>
      </w:r>
      <w:r w:rsidRPr="005C73C7">
        <w:rPr>
          <w:rFonts w:ascii="Arial" w:hAnsi="Arial" w:cs="Arial"/>
          <w:b/>
          <w:bCs/>
        </w:rPr>
        <w:t>Aufgabe: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5C73C7">
        <w:rPr>
          <w:rFonts w:ascii="Arial" w:hAnsi="Arial" w:cs="Arial"/>
          <w:u w:val="single"/>
        </w:rPr>
        <w:t>Ordne</w:t>
      </w:r>
      <w:r>
        <w:rPr>
          <w:rFonts w:ascii="Arial" w:hAnsi="Arial" w:cs="Arial"/>
        </w:rPr>
        <w:t xml:space="preserve"> den Szenen aus dem Storyboard jeweils eine passende Beschriftung (Kästchen) </w:t>
      </w:r>
      <w:r w:rsidRPr="005C73C7">
        <w:rPr>
          <w:rFonts w:ascii="Arial" w:hAnsi="Arial" w:cs="Arial"/>
          <w:u w:val="single"/>
        </w:rPr>
        <w:t>zu</w:t>
      </w:r>
      <w:r>
        <w:rPr>
          <w:rFonts w:ascii="Arial" w:hAnsi="Arial" w:cs="Arial"/>
        </w:rPr>
        <w:t xml:space="preserve">. </w:t>
      </w:r>
    </w:p>
    <w:p w:rsidR="008D2D28" w:rsidRDefault="008D2D28" w:rsidP="00ED55A0">
      <w:r>
        <w:rPr>
          <w:noProof/>
        </w:rPr>
        <w:pict>
          <v:shape id="_x0000_s1030" type="#_x0000_t202" style="position:absolute;margin-left:45pt;margin-top:5.2pt;width:54pt;height:36pt;z-index:251662336" filled="f" stroked="f">
            <v:textbox style="mso-next-textbox:#_x0000_s1030" inset=",1mm">
              <w:txbxContent>
                <w:p w:rsidR="008D2D28" w:rsidRPr="00FA51F9" w:rsidRDefault="008D2D28" w:rsidP="00FA51F9">
                  <w:pPr>
                    <w:rPr>
                      <w:color w:val="808080"/>
                      <w:sz w:val="44"/>
                      <w:szCs w:val="44"/>
                    </w:rPr>
                  </w:pPr>
                  <w:r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t xml:space="preserve"> </w:t>
                  </w:r>
                  <w:r w:rsidRPr="00AC7E54">
                    <w:rPr>
                      <w:rFonts w:ascii="Arial" w:hAnsi="Arial" w:cs="Arial"/>
                      <w:shadow/>
                      <w:color w:val="808080"/>
                      <w:sz w:val="20"/>
                      <w:szCs w:val="20"/>
                    </w:rPr>
                    <w:t xml:space="preserve"> </w:t>
                  </w:r>
                  <w:r w:rsidRPr="00FA51F9"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sym w:font="Wingdings 3" w:char="F075"/>
                  </w:r>
                </w:p>
              </w:txbxContent>
            </v:textbox>
          </v:shape>
        </w:pict>
      </w:r>
    </w:p>
    <w:p w:rsidR="008D2D28" w:rsidRPr="00FA51F9" w:rsidRDefault="008D2D28" w:rsidP="00AC7E54">
      <w:pPr>
        <w:ind w:left="2700" w:hanging="1080"/>
        <w:rPr>
          <w:color w:val="808080"/>
        </w:rPr>
      </w:pPr>
      <w:r>
        <w:rPr>
          <w:i/>
          <w:iCs/>
          <w:color w:val="808080"/>
        </w:rPr>
        <w:t xml:space="preserve"> </w:t>
      </w:r>
      <w:r w:rsidRPr="00FA51F9">
        <w:rPr>
          <w:i/>
          <w:iCs/>
          <w:color w:val="808080"/>
        </w:rPr>
        <w:t>Hinweis</w:t>
      </w:r>
      <w:r w:rsidRPr="00FA51F9">
        <w:rPr>
          <w:color w:val="808080"/>
        </w:rPr>
        <w:t>:</w:t>
      </w:r>
      <w:r>
        <w:rPr>
          <w:color w:val="808080"/>
        </w:rPr>
        <w:tab/>
        <w:t xml:space="preserve">Zur Orientierung </w:t>
      </w:r>
      <w:r w:rsidRPr="00FA51F9">
        <w:rPr>
          <w:color w:val="808080"/>
        </w:rPr>
        <w:t xml:space="preserve">gibt </w:t>
      </w:r>
      <w:r>
        <w:rPr>
          <w:color w:val="808080"/>
        </w:rPr>
        <w:t xml:space="preserve">es </w:t>
      </w:r>
      <w:r w:rsidRPr="00FA51F9">
        <w:rPr>
          <w:color w:val="808080"/>
        </w:rPr>
        <w:t xml:space="preserve">auch eine </w:t>
      </w:r>
      <w:r w:rsidRPr="00AC7E54">
        <w:rPr>
          <w:color w:val="808080"/>
        </w:rPr>
        <w:t>Zeitleiste</w:t>
      </w:r>
      <w:r>
        <w:rPr>
          <w:color w:val="808080"/>
        </w:rPr>
        <w:t>, in der die Szenen in zeitlicher Abfolge übersichtlich zu sehen sind</w:t>
      </w:r>
      <w:r w:rsidRPr="00FA51F9">
        <w:rPr>
          <w:color w:val="808080"/>
        </w:rPr>
        <w:t>.</w:t>
      </w:r>
    </w:p>
    <w:p w:rsidR="008D2D28" w:rsidRDefault="008D2D28" w:rsidP="00ED55A0"/>
    <w:p w:rsidR="008D2D28" w:rsidRPr="00B95FE7" w:rsidRDefault="008D2D28" w:rsidP="00ED55A0"/>
    <w:tbl>
      <w:tblPr>
        <w:tblStyle w:val="TableGrid"/>
        <w:tblW w:w="0" w:type="auto"/>
        <w:tblInd w:w="-106" w:type="dxa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ED55A0"/>
        </w:tc>
        <w:tc>
          <w:tcPr>
            <w:tcW w:w="405" w:type="dxa"/>
            <w:shd w:val="clear" w:color="auto" w:fill="000000"/>
          </w:tcPr>
          <w:p w:rsidR="008D2D28" w:rsidRDefault="008D2D28" w:rsidP="00ED55A0"/>
        </w:tc>
        <w:tc>
          <w:tcPr>
            <w:tcW w:w="405" w:type="dxa"/>
          </w:tcPr>
          <w:p w:rsidR="008D2D28" w:rsidRDefault="008D2D28" w:rsidP="00ED55A0"/>
        </w:tc>
        <w:tc>
          <w:tcPr>
            <w:tcW w:w="405" w:type="dxa"/>
            <w:shd w:val="clear" w:color="auto" w:fill="000000"/>
          </w:tcPr>
          <w:p w:rsidR="008D2D28" w:rsidRDefault="008D2D28" w:rsidP="00ED55A0"/>
        </w:tc>
        <w:tc>
          <w:tcPr>
            <w:tcW w:w="406" w:type="dxa"/>
          </w:tcPr>
          <w:p w:rsidR="008D2D28" w:rsidRDefault="008D2D28" w:rsidP="00ED55A0"/>
        </w:tc>
        <w:tc>
          <w:tcPr>
            <w:tcW w:w="406" w:type="dxa"/>
            <w:shd w:val="clear" w:color="auto" w:fill="000000"/>
          </w:tcPr>
          <w:p w:rsidR="008D2D28" w:rsidRDefault="008D2D28" w:rsidP="00ED55A0"/>
        </w:tc>
        <w:tc>
          <w:tcPr>
            <w:tcW w:w="406" w:type="dxa"/>
          </w:tcPr>
          <w:p w:rsidR="008D2D28" w:rsidRDefault="008D2D28" w:rsidP="00ED55A0"/>
        </w:tc>
        <w:tc>
          <w:tcPr>
            <w:tcW w:w="406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75080F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75080F">
            <w:r>
              <w:rPr>
                <w:noProof/>
              </w:rPr>
              <w:pict>
                <v:shape id="_x0000_s1031" type="#_x0000_t75" style="position:absolute;margin-left:27pt;margin-top:6.7pt;width:102.6pt;height:87.25pt;z-index:-251672576">
                  <v:imagedata r:id="rId8" o:title=""/>
                </v:shape>
              </w:pic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Di. 10.04.- Do. 19.04.1945</w:t>
            </w: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9963D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75080F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963DB">
            <w:r>
              <w:rPr>
                <w:noProof/>
              </w:rPr>
              <w:pict>
                <v:shape id="_x0000_s1032" type="#_x0000_t75" style="position:absolute;margin-left:26.8pt;margin-top:6.7pt;width:98.95pt;height:88.5pt;z-index:-251671552">
                  <v:imagedata r:id="rId9" o:title=""/>
                </v:shape>
              </w:pic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Mo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 1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6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</w:p>
          <w:p w:rsidR="008D2D28" w:rsidRDefault="008D2D28" w:rsidP="0075080F">
            <w:pPr>
              <w:jc w:val="center"/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963DB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um 11.30 Uhr</w:t>
            </w:r>
          </w:p>
          <w:p w:rsidR="008D2D28" w:rsidRDefault="008D2D28" w:rsidP="0075080F">
            <w:pPr>
              <w:jc w:val="center"/>
            </w:pPr>
            <w:r>
              <w:rPr>
                <w:noProof/>
              </w:rPr>
              <w:pict>
                <v:shape id="_x0000_s1033" type="#_x0000_t75" style="position:absolute;left:0;text-align:left;margin-left:17.7pt;margin-top:-.2pt;width:116.65pt;height:88.85pt;z-index:-251670528">
                  <v:imagedata r:id="rId10" o:title=""/>
                </v:shape>
              </w:pict>
            </w:r>
          </w:p>
        </w:tc>
      </w:tr>
      <w:tr w:rsidR="008D2D28">
        <w:tc>
          <w:tcPr>
            <w:tcW w:w="405" w:type="dxa"/>
          </w:tcPr>
          <w:p w:rsidR="008D2D28" w:rsidRDefault="008D2D28" w:rsidP="00ED55A0"/>
        </w:tc>
        <w:tc>
          <w:tcPr>
            <w:tcW w:w="405" w:type="dxa"/>
            <w:shd w:val="clear" w:color="auto" w:fill="000000"/>
          </w:tcPr>
          <w:p w:rsidR="008D2D28" w:rsidRDefault="008D2D28" w:rsidP="00ED55A0"/>
        </w:tc>
        <w:tc>
          <w:tcPr>
            <w:tcW w:w="405" w:type="dxa"/>
          </w:tcPr>
          <w:p w:rsidR="008D2D28" w:rsidRDefault="008D2D28" w:rsidP="00ED55A0"/>
        </w:tc>
        <w:tc>
          <w:tcPr>
            <w:tcW w:w="405" w:type="dxa"/>
            <w:shd w:val="clear" w:color="auto" w:fill="000000"/>
          </w:tcPr>
          <w:p w:rsidR="008D2D28" w:rsidRDefault="008D2D28" w:rsidP="00ED55A0"/>
        </w:tc>
        <w:tc>
          <w:tcPr>
            <w:tcW w:w="406" w:type="dxa"/>
          </w:tcPr>
          <w:p w:rsidR="008D2D28" w:rsidRDefault="008D2D28" w:rsidP="00ED55A0"/>
        </w:tc>
        <w:tc>
          <w:tcPr>
            <w:tcW w:w="406" w:type="dxa"/>
            <w:shd w:val="clear" w:color="auto" w:fill="000000"/>
          </w:tcPr>
          <w:p w:rsidR="008D2D28" w:rsidRDefault="008D2D28" w:rsidP="00ED55A0"/>
        </w:tc>
        <w:tc>
          <w:tcPr>
            <w:tcW w:w="406" w:type="dxa"/>
          </w:tcPr>
          <w:p w:rsidR="008D2D28" w:rsidRDefault="008D2D28" w:rsidP="00ED55A0"/>
        </w:tc>
        <w:tc>
          <w:tcPr>
            <w:tcW w:w="406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  <w:tc>
          <w:tcPr>
            <w:tcW w:w="407" w:type="dxa"/>
          </w:tcPr>
          <w:p w:rsidR="008D2D28" w:rsidRDefault="008D2D28" w:rsidP="00ED55A0"/>
        </w:tc>
        <w:tc>
          <w:tcPr>
            <w:tcW w:w="407" w:type="dxa"/>
            <w:shd w:val="clear" w:color="auto" w:fill="000000"/>
          </w:tcPr>
          <w:p w:rsidR="008D2D28" w:rsidRDefault="008D2D28" w:rsidP="00ED55A0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0515C5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887347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Default="008D2D28" w:rsidP="00887347">
            <w:pPr>
              <w:jc w:val="center"/>
              <w:rPr>
                <w:shadow/>
              </w:rPr>
            </w:pPr>
          </w:p>
          <w:p w:rsidR="008D2D28" w:rsidRPr="00887347" w:rsidRDefault="008D2D28" w:rsidP="00887347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CD3532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0515C5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887347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Nachmittag</w:t>
            </w: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4" type="#_x0000_t75" style="position:absolute;left:0;text-align:left;margin-left:23.4pt;margin-top:-.05pt;width:126.35pt;height:91.25pt;z-index:-251669504">
                  <v:imagedata r:id="rId11" o:title=""/>
                </v:shape>
              </w:pict>
            </w: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887347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CD3532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Nachmittag</w:t>
            </w:r>
          </w:p>
          <w:p w:rsidR="008D2D28" w:rsidRDefault="008D2D28" w:rsidP="00887347">
            <w:pPr>
              <w:jc w:val="center"/>
            </w:pPr>
            <w:r>
              <w:rPr>
                <w:noProof/>
              </w:rPr>
              <w:pict>
                <v:shape id="_x0000_s1035" type="#_x0000_t75" style="position:absolute;left:0;text-align:left;margin-left:17.85pt;margin-top:3.6pt;width:125.95pt;height:80.2pt;z-index:251648000">
                  <v:imagedata r:id="rId12" o:title=""/>
                </v:shape>
              </w:pic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CD3532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Nachmittag</w:t>
            </w:r>
          </w:p>
          <w:p w:rsidR="008D2D28" w:rsidRDefault="008D2D28" w:rsidP="00887347">
            <w:pPr>
              <w:jc w:val="center"/>
            </w:pPr>
            <w:r>
              <w:rPr>
                <w:noProof/>
              </w:rPr>
              <w:pict>
                <v:shape id="_x0000_s1036" type="#_x0000_t75" style="position:absolute;left:0;text-align:left;margin-left:8.35pt;margin-top:3.6pt;width:143.65pt;height:90.4pt;z-index:-251667456">
                  <v:imagedata r:id="rId13" o:title=""/>
                </v:shape>
              </w:pict>
            </w:r>
          </w:p>
        </w:tc>
      </w:tr>
      <w:tr w:rsidR="008D2D28"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37" type="#_x0000_t202" style="position:absolute;margin-left:477pt;margin-top:240.6pt;width:18pt;height:18pt;z-index:251669504;mso-position-horizontal-relative:text;mso-position-vertical-relative:text" filled="f" stroked="f">
            <v:textbox>
              <w:txbxContent>
                <w:p w:rsidR="008D2D28" w:rsidRPr="00F03FC7" w:rsidRDefault="008D2D28">
                  <w:pPr>
                    <w:rPr>
                      <w:sz w:val="22"/>
                      <w:szCs w:val="22"/>
                    </w:rPr>
                  </w:pPr>
                  <w:r w:rsidRPr="00F03FC7">
                    <w:rPr>
                      <w:sz w:val="22"/>
                      <w:szCs w:val="22"/>
                    </w:rPr>
                    <w:t>1</w:t>
                  </w:r>
                </w:p>
              </w:txbxContent>
            </v:textbox>
          </v:shape>
        </w:pict>
      </w: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887347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Nachmittag</w:t>
            </w: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8" type="#_x0000_t75" style="position:absolute;left:0;text-align:left;margin-left:23.05pt;margin-top:1.6pt;width:129.95pt;height:82.75pt;z-index:-251666432">
                  <v:imagedata r:id="rId14" o:title=""/>
                </v:shape>
              </w:pict>
            </w: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8873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887347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B95FE7">
            <w:r>
              <w:rPr>
                <w:noProof/>
              </w:rPr>
              <w:pict>
                <v:shape id="_x0000_s1039" type="#_x0000_t75" style="position:absolute;margin-left:17.8pt;margin-top:10pt;width:125.95pt;height:89.65pt;z-index:-251665408">
                  <v:imagedata r:id="rId15" o:title=""/>
                </v:shape>
              </w:pic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887347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887347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5, Abend</w:t>
            </w:r>
          </w:p>
          <w:p w:rsidR="008D2D28" w:rsidRDefault="008D2D28" w:rsidP="00887347">
            <w:pPr>
              <w:jc w:val="center"/>
            </w:pPr>
            <w:r>
              <w:rPr>
                <w:noProof/>
              </w:rPr>
              <w:pict>
                <v:shape id="_x0000_s1040" type="#_x0000_t75" style="position:absolute;left:0;text-align:left;margin-left:17pt;margin-top:1.6pt;width:108pt;height:79.3pt;z-index:251652096">
                  <v:imagedata r:id="rId16" o:title=""/>
                </v:shape>
              </w:pict>
            </w:r>
          </w:p>
        </w:tc>
      </w:tr>
      <w:tr w:rsidR="008D2D28"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5" w:type="dxa"/>
          </w:tcPr>
          <w:p w:rsidR="008D2D28" w:rsidRDefault="008D2D28" w:rsidP="00887347"/>
        </w:tc>
        <w:tc>
          <w:tcPr>
            <w:tcW w:w="405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6" w:type="dxa"/>
          </w:tcPr>
          <w:p w:rsidR="008D2D28" w:rsidRDefault="008D2D28" w:rsidP="00887347"/>
        </w:tc>
        <w:tc>
          <w:tcPr>
            <w:tcW w:w="406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  <w:tc>
          <w:tcPr>
            <w:tcW w:w="407" w:type="dxa"/>
          </w:tcPr>
          <w:p w:rsidR="008D2D28" w:rsidRDefault="008D2D28" w:rsidP="00887347"/>
        </w:tc>
        <w:tc>
          <w:tcPr>
            <w:tcW w:w="407" w:type="dxa"/>
            <w:shd w:val="clear" w:color="auto" w:fill="000000"/>
          </w:tcPr>
          <w:p w:rsidR="008D2D28" w:rsidRDefault="008D2D28" w:rsidP="00887347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Do. 19.04.1945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Abend</w: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1" type="#_x0000_t75" style="position:absolute;left:0;text-align:left;margin-left:32.15pt;margin-top:.2pt;width:93.85pt;height:83.95pt;z-index:251653120">
                  <v:imagedata r:id="rId17" o:title=""/>
                </v:shape>
              </w:pic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9C6651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B95FE7">
            <w:r>
              <w:rPr>
                <w:noProof/>
              </w:rPr>
              <w:pict>
                <v:shape id="_x0000_s1042" type="#_x0000_t75" style="position:absolute;margin-left:17.8pt;margin-top:8.15pt;width:108pt;height:78.55pt;z-index:-251661312">
                  <v:imagedata r:id="rId18" o:title=""/>
                </v:shape>
              </w:pic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zwischen 17 und 18 Uhr</w:t>
            </w:r>
          </w:p>
          <w:p w:rsidR="008D2D28" w:rsidRDefault="008D2D28" w:rsidP="009C6651">
            <w:pPr>
              <w:jc w:val="center"/>
            </w:pPr>
            <w:r>
              <w:rPr>
                <w:noProof/>
              </w:rPr>
              <w:pict>
                <v:shape id="_x0000_s1043" type="#_x0000_t75" style="position:absolute;left:0;text-align:left;margin-left:17.55pt;margin-top:3.15pt;width:116.45pt;height:76.85pt;z-index:251654144">
                  <v:imagedata r:id="rId19" o:title=""/>
                </v:shape>
              </w:pict>
            </w:r>
          </w:p>
        </w:tc>
      </w:tr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um 19.30 Uhr</w: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4" type="#_x0000_t75" style="position:absolute;left:0;text-align:left;margin-left:.7pt;margin-top:8.55pt;width:125.65pt;height:71.95pt;z-index:251657216">
                  <v:imagedata r:id="rId20" o:title=""/>
                </v:shape>
              </w:pic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9C6651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von 21.30 bis 0.30 Uhr</w:t>
            </w:r>
          </w:p>
          <w:p w:rsidR="008D2D28" w:rsidRDefault="008D2D28" w:rsidP="009C6651">
            <w:pPr>
              <w:jc w:val="center"/>
            </w:pPr>
            <w:r>
              <w:rPr>
                <w:noProof/>
              </w:rPr>
              <w:pict>
                <v:shape id="_x0000_s1045" type="#_x0000_t75" style="position:absolute;left:0;text-align:left;margin-left:17.8pt;margin-top:5.3pt;width:99pt;height:76.5pt;z-index:251656192">
                  <v:imagedata r:id="rId21" o:title=""/>
                </v:shape>
              </w:pic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6747D0">
            <w:r>
              <w:rPr>
                <w:noProof/>
              </w:rPr>
              <w:pict>
                <v:shape id="_x0000_s1046" type="#_x0000_t75" style="position:absolute;margin-left:26pt;margin-top:8.6pt;width:108pt;height:78.6pt;z-index:-251658240">
                  <v:imagedata r:id="rId22" o:title=""/>
                </v:shape>
              </w:pic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23.30 Uhr</w:t>
            </w:r>
            <w:r>
              <w:t xml:space="preserve"> </w:t>
            </w:r>
          </w:p>
        </w:tc>
      </w:tr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E32DC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Pr="00887347" w:rsidRDefault="008D2D28" w:rsidP="002E32DC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47" type="#_x0000_t202" style="position:absolute;margin-left:477pt;margin-top:239.6pt;width:18pt;height:18pt;z-index:251670528;mso-position-horizontal-relative:text;mso-position-vertical-relative:text" filled="f" stroked="f">
            <v:textbox>
              <w:txbxContent>
                <w:p w:rsidR="008D2D28" w:rsidRPr="00F03FC7" w:rsidRDefault="008D2D28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xbxContent>
            </v:textbox>
          </v:shape>
        </w:pict>
      </w: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6747D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23.30 Uhr</w:t>
            </w:r>
            <w:r>
              <w:t xml:space="preserve"> </w: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8" type="#_x0000_t75" style="position:absolute;left:0;text-align:left;margin-left:36.7pt;margin-top:4.3pt;width:107.3pt;height:82.45pt;z-index:251674624">
                  <v:imagedata r:id="rId23" o:title=""/>
                </v:shape>
              </w:pict>
            </w: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9963DB" w:rsidRDefault="008D2D28" w:rsidP="009C665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9C6651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D86038" w:rsidRDefault="008D2D28" w:rsidP="00D86038">
            <w:pPr>
              <w:rPr>
                <w:sz w:val="8"/>
                <w:szCs w:val="8"/>
              </w:rPr>
            </w:pPr>
          </w:p>
          <w:p w:rsidR="008D2D28" w:rsidRDefault="008D2D28" w:rsidP="00D8603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i/>
                <w:iCs/>
                <w:sz w:val="14"/>
                <w:szCs w:val="14"/>
              </w:rPr>
              <w:t>Fr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20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23.30 Uhr</w:t>
            </w:r>
            <w:r>
              <w:t xml:space="preserve"> </w:t>
            </w:r>
          </w:p>
          <w:p w:rsidR="008D2D28" w:rsidRDefault="008D2D28" w:rsidP="00D86038">
            <w:r>
              <w:rPr>
                <w:noProof/>
              </w:rPr>
              <w:pict>
                <v:shape id="_x0000_s1049" type="#_x0000_t75" style="position:absolute;margin-left:8.8pt;margin-top:.55pt;width:135pt;height:85pt;z-index:251659264">
                  <v:imagedata r:id="rId24" o:title=""/>
                </v:shape>
              </w:pic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r>
              <w:rPr>
                <w:noProof/>
              </w:rPr>
              <w:pict>
                <v:shape id="_x0000_s1050" type="#_x0000_t75" style="position:absolute;margin-left:17pt;margin-top:14.2pt;width:108pt;height:76.45pt;z-index:251660288">
                  <v:imagedata r:id="rId25" o:title=""/>
                </v:shape>
              </w:pic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Sa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21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von etwa 1 bis 3 Uhr</w:t>
            </w:r>
            <w:r>
              <w:t xml:space="preserve">  </w:t>
            </w:r>
          </w:p>
        </w:tc>
      </w:tr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Pr="00384C9A" w:rsidRDefault="008D2D28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i/>
                <w:iCs/>
                <w:sz w:val="14"/>
                <w:szCs w:val="14"/>
              </w:rPr>
              <w:t>Sa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21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ab 7.30 Uhr und 11 Uhr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8D2D28" w:rsidRDefault="008D2D28" w:rsidP="001A540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51" type="#_x0000_t75" style="position:absolute;left:0;text-align:left;margin-left:27.35pt;margin-top:2.45pt;width:107.65pt;height:78.8pt;z-index:251666432">
                  <v:imagedata r:id="rId26" o:title=""/>
                </v:shape>
              </w:pict>
            </w: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Default="008D2D28" w:rsidP="001A540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D28" w:rsidRPr="0075080F" w:rsidRDefault="008D2D28" w:rsidP="001A5401">
            <w:p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6747D0">
            <w:r>
              <w:rPr>
                <w:rFonts w:ascii="Arial" w:hAnsi="Arial" w:cs="Arial"/>
                <w:i/>
                <w:iCs/>
                <w:sz w:val="14"/>
                <w:szCs w:val="14"/>
              </w:rPr>
              <w:t>Sa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21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um 14 Uhr</w:t>
            </w:r>
            <w:r>
              <w:t xml:space="preserve"> </w:t>
            </w:r>
          </w:p>
          <w:p w:rsidR="008D2D28" w:rsidRDefault="008D2D28" w:rsidP="006747D0">
            <w:r>
              <w:rPr>
                <w:noProof/>
              </w:rPr>
              <w:pict>
                <v:shape id="_x0000_s1052" type="#_x0000_t75" style="position:absolute;margin-left:17.85pt;margin-top:6.05pt;width:116.95pt;height:77.3pt;z-index:251661312">
                  <v:imagedata r:id="rId27" o:title=""/>
                </v:shape>
              </w:pic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1A5401">
            <w:r>
              <w:rPr>
                <w:rFonts w:ascii="Arial" w:hAnsi="Arial" w:cs="Arial"/>
                <w:i/>
                <w:iCs/>
                <w:sz w:val="14"/>
                <w:szCs w:val="14"/>
              </w:rPr>
              <w:t>Sa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21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um 14 Uhr</w:t>
            </w:r>
            <w:r>
              <w:t xml:space="preserve"> </w:t>
            </w:r>
          </w:p>
          <w:p w:rsidR="008D2D28" w:rsidRDefault="008D2D28" w:rsidP="001A5401">
            <w:r>
              <w:rPr>
                <w:noProof/>
              </w:rPr>
              <w:pict>
                <v:shape id="_x0000_s1053" type="#_x0000_t75" style="position:absolute;margin-left:17pt;margin-top:3pt;width:117pt;height:77.6pt;z-index:251665408">
                  <v:imagedata r:id="rId28" o:title=""/>
                </v:shape>
              </w:pict>
            </w:r>
          </w:p>
          <w:p w:rsidR="008D2D28" w:rsidRDefault="008D2D28" w:rsidP="001A5401"/>
          <w:p w:rsidR="008D2D28" w:rsidRDefault="008D2D28" w:rsidP="001A5401"/>
          <w:p w:rsidR="008D2D28" w:rsidRDefault="008D2D28" w:rsidP="001A5401"/>
          <w:p w:rsidR="008D2D28" w:rsidRDefault="008D2D28" w:rsidP="001A5401"/>
          <w:p w:rsidR="008D2D28" w:rsidRDefault="008D2D28" w:rsidP="001A5401"/>
        </w:tc>
      </w:tr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Default="008D2D28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3256"/>
      </w:tblGrid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3256" w:type="dxa"/>
            <w:vMerge w:val="restart"/>
            <w:tcBorders>
              <w:top w:val="nil"/>
              <w:bottom w:val="nil"/>
              <w:right w:val="nil"/>
            </w:tcBorders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>
            <w:pPr>
              <w:jc w:val="center"/>
            </w:pPr>
          </w:p>
        </w:tc>
      </w:tr>
      <w:tr w:rsidR="008D2D28">
        <w:tc>
          <w:tcPr>
            <w:tcW w:w="3244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1A5401">
            <w:pPr>
              <w:rPr>
                <w:rFonts w:ascii="Arial" w:hAnsi="Arial" w:cs="Arial"/>
                <w:i/>
                <w:iCs/>
                <w:sz w:val="14"/>
                <w:szCs w:val="14"/>
              </w:rPr>
            </w:pPr>
            <w:r>
              <w:rPr>
                <w:rFonts w:ascii="Arial" w:hAnsi="Arial" w:cs="Arial"/>
                <w:i/>
                <w:iCs/>
                <w:sz w:val="14"/>
                <w:szCs w:val="14"/>
              </w:rPr>
              <w:t>Sa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 xml:space="preserve">. 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21</w:t>
            </w:r>
            <w:r w:rsidRPr="0075080F">
              <w:rPr>
                <w:rFonts w:ascii="Arial" w:hAnsi="Arial" w:cs="Arial"/>
                <w:i/>
                <w:iCs/>
                <w:sz w:val="14"/>
                <w:szCs w:val="14"/>
              </w:rPr>
              <w:t>.04.1945</w:t>
            </w:r>
            <w:r>
              <w:rPr>
                <w:rFonts w:ascii="Arial" w:hAnsi="Arial" w:cs="Arial"/>
                <w:i/>
                <w:iCs/>
                <w:sz w:val="14"/>
                <w:szCs w:val="14"/>
              </w:rPr>
              <w:t>, etwa um 14 Uhr</w:t>
            </w:r>
          </w:p>
          <w:p w:rsidR="008D2D28" w:rsidRPr="00A83814" w:rsidRDefault="008D2D28" w:rsidP="001A5401">
            <w:pPr>
              <w:rPr>
                <w:rFonts w:ascii="Arial" w:hAnsi="Arial" w:cs="Arial"/>
                <w:i/>
                <w:iCs/>
                <w:sz w:val="10"/>
                <w:szCs w:val="10"/>
              </w:rPr>
            </w:pPr>
          </w:p>
          <w:p w:rsidR="008D2D28" w:rsidRPr="00DB3D56" w:rsidRDefault="008D2D28" w:rsidP="00DB3D56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</w:rPr>
            </w:pPr>
            <w:r>
              <w:pict>
                <v:shape id="_x0000_i1025" type="#_x0000_t75" style="width:112.5pt;height:79.5pt" o:allowoverlap="f">
                  <v:imagedata r:id="rId29" o:title=""/>
                </v:shape>
              </w:pict>
            </w:r>
          </w:p>
        </w:tc>
        <w:tc>
          <w:tcPr>
            <w:tcW w:w="3256" w:type="dxa"/>
            <w:gridSpan w:val="8"/>
          </w:tcPr>
          <w:p w:rsidR="008D2D28" w:rsidRPr="009963DB" w:rsidRDefault="008D2D28" w:rsidP="009C6651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8D2D28" w:rsidRDefault="008D2D28" w:rsidP="009C6651"/>
          <w:p w:rsidR="008D2D28" w:rsidRPr="001A5401" w:rsidRDefault="008D2D28" w:rsidP="009C6651"/>
          <w:p w:rsidR="008D2D28" w:rsidRPr="001A5401" w:rsidRDefault="008D2D28" w:rsidP="0035368C">
            <w:pPr>
              <w:jc w:val="center"/>
              <w:rPr>
                <w:shadow/>
                <w:sz w:val="64"/>
                <w:szCs w:val="64"/>
              </w:rPr>
            </w:pPr>
            <w:r w:rsidRPr="001A5401">
              <w:rPr>
                <w:shadow/>
                <w:sz w:val="64"/>
                <w:szCs w:val="64"/>
              </w:rPr>
              <w:t>Ende</w:t>
            </w:r>
          </w:p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8D2D28" w:rsidRDefault="008D2D28" w:rsidP="009C6651">
            <w:pPr>
              <w:jc w:val="center"/>
            </w:pPr>
          </w:p>
        </w:tc>
      </w:tr>
      <w:tr w:rsidR="008D2D28"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5" w:type="dxa"/>
          </w:tcPr>
          <w:p w:rsidR="008D2D28" w:rsidRDefault="008D2D28" w:rsidP="009C6651"/>
        </w:tc>
        <w:tc>
          <w:tcPr>
            <w:tcW w:w="405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6" w:type="dxa"/>
          </w:tcPr>
          <w:p w:rsidR="008D2D28" w:rsidRDefault="008D2D28" w:rsidP="009C6651"/>
        </w:tc>
        <w:tc>
          <w:tcPr>
            <w:tcW w:w="406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407" w:type="dxa"/>
          </w:tcPr>
          <w:p w:rsidR="008D2D28" w:rsidRDefault="008D2D28" w:rsidP="009C6651"/>
        </w:tc>
        <w:tc>
          <w:tcPr>
            <w:tcW w:w="407" w:type="dxa"/>
            <w:shd w:val="clear" w:color="auto" w:fill="000000"/>
          </w:tcPr>
          <w:p w:rsidR="008D2D28" w:rsidRDefault="008D2D28" w:rsidP="009C6651"/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8D2D28" w:rsidRDefault="008D2D28" w:rsidP="009C6651">
            <w:pPr>
              <w:jc w:val="center"/>
            </w:pPr>
          </w:p>
        </w:tc>
      </w:tr>
      <w:tr w:rsidR="008D2D28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0515C5" w:rsidRDefault="008D2D28" w:rsidP="002846F9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887347" w:rsidRDefault="008D2D28" w:rsidP="002846F9">
            <w:pPr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8D2D28" w:rsidRPr="00224864" w:rsidRDefault="008D2D28" w:rsidP="00224864">
            <w:pPr>
              <w:jc w:val="center"/>
              <w:rPr>
                <w:shadow/>
                <w:sz w:val="20"/>
                <w:szCs w:val="20"/>
              </w:rPr>
            </w:pPr>
          </w:p>
          <w:p w:rsidR="008D2D28" w:rsidRPr="00224864" w:rsidRDefault="008D2D28" w:rsidP="00224864">
            <w:pPr>
              <w:jc w:val="center"/>
              <w:rPr>
                <w:shadow/>
                <w:sz w:val="20"/>
                <w:szCs w:val="20"/>
              </w:rPr>
            </w:pPr>
          </w:p>
          <w:p w:rsidR="008D2D28" w:rsidRDefault="008D2D28" w:rsidP="00224864">
            <w:pPr>
              <w:jc w:val="center"/>
              <w:rPr>
                <w:shadow/>
              </w:rPr>
            </w:pPr>
            <w:r w:rsidRPr="00887347">
              <w:rPr>
                <w:shadow/>
              </w:rPr>
              <w:t>K</w:t>
            </w:r>
            <w:r>
              <w:rPr>
                <w:shadow/>
              </w:rPr>
              <w:t xml:space="preserve">riegsende in </w:t>
            </w:r>
          </w:p>
          <w:p w:rsidR="008D2D28" w:rsidRDefault="008D2D28" w:rsidP="00224864">
            <w:pPr>
              <w:jc w:val="center"/>
              <w:rPr>
                <w:shadow/>
              </w:rPr>
            </w:pPr>
            <w:r>
              <w:rPr>
                <w:shadow/>
              </w:rPr>
              <w:t>Geislingen an der Steige</w:t>
            </w:r>
          </w:p>
          <w:p w:rsidR="008D2D28" w:rsidRPr="00887347" w:rsidRDefault="008D2D28" w:rsidP="002E32DC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D2D28" w:rsidRDefault="008D2D28" w:rsidP="009C6651">
            <w:pPr>
              <w:jc w:val="center"/>
            </w:pPr>
          </w:p>
        </w:tc>
      </w:tr>
    </w:tbl>
    <w:p w:rsidR="008D2D28" w:rsidRDefault="008D2D28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54" type="#_x0000_t202" style="position:absolute;margin-left:477pt;margin-top:14.05pt;width:18pt;height:18pt;z-index:251671552" filled="f" stroked="f">
            <v:textbox>
              <w:txbxContent>
                <w:p w:rsidR="008D2D28" w:rsidRPr="00F03FC7" w:rsidRDefault="008D2D28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</w:t>
                  </w:r>
                </w:p>
              </w:txbxContent>
            </v:textbox>
          </v:shape>
        </w:pict>
      </w:r>
    </w:p>
    <w:p w:rsidR="008D2D28" w:rsidRDefault="008D2D28" w:rsidP="00AE3F24">
      <w:pPr>
        <w:rPr>
          <w:i/>
          <w:iCs/>
          <w:sz w:val="12"/>
          <w:szCs w:val="12"/>
        </w:rPr>
      </w:pPr>
    </w:p>
    <w:p w:rsidR="008D2D28" w:rsidRPr="00A948E1" w:rsidRDefault="008D2D28" w:rsidP="00AE3F24">
      <w:pPr>
        <w:rPr>
          <w:i/>
          <w:iCs/>
          <w:sz w:val="8"/>
          <w:szCs w:val="8"/>
        </w:rPr>
      </w:pPr>
    </w:p>
    <w:p w:rsidR="008D2D28" w:rsidRPr="002846F9" w:rsidRDefault="008D2D28" w:rsidP="00AE3F24">
      <w:pPr>
        <w:rPr>
          <w:i/>
          <w:iCs/>
        </w:rPr>
      </w:pPr>
      <w:r>
        <w:rPr>
          <w:noProof/>
        </w:rPr>
        <w:pict>
          <v:shape id="_x0000_s1055" type="#_x0000_t202" style="position:absolute;margin-left:-27pt;margin-top:-18pt;width:54pt;height:45pt;z-index:251663360" filled="f" stroked="f">
            <v:textbox>
              <w:txbxContent>
                <w:p w:rsidR="008D2D28" w:rsidRPr="0009057A" w:rsidRDefault="008D2D28">
                  <w:pPr>
                    <w:rPr>
                      <w:shadow/>
                      <w:sz w:val="56"/>
                      <w:szCs w:val="56"/>
                    </w:rPr>
                  </w:pPr>
                  <w:r w:rsidRPr="0009057A">
                    <w:rPr>
                      <w:shadow/>
                      <w:sz w:val="56"/>
                      <w:szCs w:val="56"/>
                    </w:rPr>
                    <w:sym w:font="Wingdings" w:char="F022"/>
                  </w:r>
                  <w:r w:rsidRPr="0009057A">
                    <w:rPr>
                      <w:shadow/>
                      <w:sz w:val="56"/>
                      <w:szCs w:val="56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i/>
          <w:iCs/>
        </w:rPr>
        <w:t xml:space="preserve">     </w:t>
      </w:r>
      <w:r w:rsidRPr="002846F9">
        <w:rPr>
          <w:i/>
          <w:iCs/>
        </w:rPr>
        <w:t>Beschreibungen zu den Szenen des Storyboards zum Zuordnen:</w:t>
      </w:r>
    </w:p>
    <w:p w:rsidR="008D2D28" w:rsidRDefault="008D2D28" w:rsidP="000515C5">
      <w:pPr>
        <w:rPr>
          <w:sz w:val="12"/>
          <w:szCs w:val="12"/>
        </w:rPr>
      </w:pPr>
    </w:p>
    <w:p w:rsidR="008D2D28" w:rsidRDefault="008D2D28" w:rsidP="000515C5">
      <w:pPr>
        <w:rPr>
          <w:sz w:val="12"/>
          <w:szCs w:val="12"/>
        </w:rPr>
      </w:pPr>
    </w:p>
    <w:p w:rsidR="008D2D28" w:rsidRPr="00A948E1" w:rsidRDefault="008D2D28" w:rsidP="000515C5">
      <w:pPr>
        <w:rPr>
          <w:sz w:val="12"/>
          <w:szCs w:val="12"/>
        </w:rPr>
      </w:pPr>
    </w:p>
    <w:tbl>
      <w:tblPr>
        <w:tblStyle w:val="TableGrid"/>
        <w:tblW w:w="0" w:type="auto"/>
        <w:tblInd w:w="-106" w:type="dxa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CD3532">
              <w:rPr>
                <w:shadow/>
              </w:rPr>
              <w:t xml:space="preserve">Amerikanische Truppen </w:t>
            </w:r>
          </w:p>
          <w:p w:rsidR="008D2D28" w:rsidRPr="00CD3532" w:rsidRDefault="008D2D28" w:rsidP="002846F9">
            <w:pPr>
              <w:jc w:val="center"/>
              <w:rPr>
                <w:shadow/>
              </w:rPr>
            </w:pPr>
            <w:r w:rsidRPr="00CD3532">
              <w:rPr>
                <w:shadow/>
              </w:rPr>
              <w:t>bis Süßen vorgerückt !</w:t>
            </w: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framePr w:hSpace="142" w:wrap="auto" w:vAnchor="text" w:hAnchor="margin" w:y="1"/>
              <w:suppressOverlap/>
              <w:jc w:val="center"/>
              <w:rPr>
                <w:shadow/>
              </w:rPr>
            </w:pPr>
            <w:r w:rsidRPr="00965043">
              <w:rPr>
                <w:shadow/>
              </w:rPr>
              <w:t xml:space="preserve">4 Frauen entfernen Balken </w:t>
            </w:r>
          </w:p>
          <w:p w:rsidR="008D2D28" w:rsidRDefault="008D2D28" w:rsidP="002846F9">
            <w:pPr>
              <w:framePr w:hSpace="142" w:wrap="auto" w:vAnchor="text" w:hAnchor="margin" w:y="1"/>
              <w:suppressOverlap/>
              <w:jc w:val="center"/>
              <w:rPr>
                <w:shadow/>
              </w:rPr>
            </w:pPr>
            <w:r w:rsidRPr="00965043">
              <w:rPr>
                <w:shadow/>
              </w:rPr>
              <w:t xml:space="preserve">aus der Sperre unter der Zustimmung von </w:t>
            </w: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  <w:r w:rsidRPr="00965043">
              <w:rPr>
                <w:shadow/>
              </w:rPr>
              <w:t>40-50 Zuschauern</w:t>
            </w:r>
          </w:p>
        </w:tc>
        <w:tc>
          <w:tcPr>
            <w:tcW w:w="3256" w:type="dxa"/>
          </w:tcPr>
          <w:p w:rsidR="008D2D28" w:rsidRPr="00CD3532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  <w:r w:rsidRPr="00CD3532">
              <w:rPr>
                <w:shadow/>
                <w:sz w:val="20"/>
                <w:szCs w:val="20"/>
              </w:rPr>
              <w:t>Pi</w:t>
            </w:r>
            <w:r>
              <w:rPr>
                <w:shadow/>
                <w:sz w:val="20"/>
                <w:szCs w:val="20"/>
              </w:rPr>
              <w:t>o</w:t>
            </w:r>
            <w:r w:rsidRPr="00CD3532">
              <w:rPr>
                <w:shadow/>
                <w:sz w:val="20"/>
                <w:szCs w:val="20"/>
              </w:rPr>
              <w:t xml:space="preserve">nier-Oberleutnant besichtigt mit seinen Soldaten Schützenlöcher und gibt Befehl das Haus von Schlosser Jakob Brucker </w:t>
            </w:r>
            <w:r w:rsidRPr="00A948E1">
              <w:rPr>
                <w:shadow/>
                <w:sz w:val="16"/>
                <w:szCs w:val="16"/>
              </w:rPr>
              <w:t xml:space="preserve">(Oberböhringer Str.7) </w:t>
            </w:r>
            <w:r w:rsidRPr="00CD3532">
              <w:rPr>
                <w:shadow/>
                <w:sz w:val="20"/>
                <w:szCs w:val="20"/>
              </w:rPr>
              <w:t xml:space="preserve">wegen der Sicht zu sprengen </w:t>
            </w:r>
          </w:p>
          <w:p w:rsidR="008D2D28" w:rsidRPr="00CD3532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  <w:r w:rsidRPr="00CD3532">
              <w:rPr>
                <w:shadow/>
                <w:sz w:val="20"/>
                <w:szCs w:val="20"/>
              </w:rPr>
              <w:t>– starker Protest Bruckers – Oberleutnant geht / Haus bleibt trotz Befehl noch stehen</w:t>
            </w:r>
          </w:p>
          <w:p w:rsidR="008D2D28" w:rsidRPr="00CD3532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887347">
              <w:rPr>
                <w:shadow/>
              </w:rPr>
              <w:t>Bau der Panzersperre an der Brauereiwirtschaft Adler durch Bergmänner der Grube Karl / Sperrung der Steigen und Zufahrtsstraßen in die Stadt</w:t>
            </w:r>
          </w:p>
          <w:p w:rsidR="008D2D28" w:rsidRPr="00887347" w:rsidRDefault="008D2D28" w:rsidP="002846F9">
            <w:pPr>
              <w:jc w:val="center"/>
              <w:rPr>
                <w:shadow/>
              </w:rPr>
            </w:pPr>
          </w:p>
        </w:tc>
        <w:tc>
          <w:tcPr>
            <w:tcW w:w="3256" w:type="dxa"/>
          </w:tcPr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  <w:r w:rsidRPr="00CD3532">
              <w:rPr>
                <w:shadow/>
              </w:rPr>
              <w:t xml:space="preserve">Befehl des Kampfkommandanten </w:t>
            </w:r>
          </w:p>
          <w:p w:rsidR="008D2D28" w:rsidRDefault="008D2D28" w:rsidP="002E32DC">
            <w:pPr>
              <w:jc w:val="center"/>
              <w:rPr>
                <w:shadow/>
              </w:rPr>
            </w:pPr>
            <w:r w:rsidRPr="00CD3532">
              <w:rPr>
                <w:shadow/>
              </w:rPr>
              <w:t xml:space="preserve">zum Schließen der Sperre </w:t>
            </w:r>
          </w:p>
          <w:p w:rsidR="008D2D28" w:rsidRPr="00CD3532" w:rsidRDefault="008D2D28" w:rsidP="002E32DC">
            <w:pPr>
              <w:jc w:val="center"/>
              <w:rPr>
                <w:shadow/>
              </w:rPr>
            </w:pPr>
            <w:r w:rsidRPr="00CD3532">
              <w:rPr>
                <w:shadow/>
              </w:rPr>
              <w:t>am Adler</w:t>
            </w:r>
          </w:p>
        </w:tc>
        <w:tc>
          <w:tcPr>
            <w:tcW w:w="3256" w:type="dxa"/>
          </w:tcPr>
          <w:p w:rsidR="008D2D28" w:rsidRPr="00D90EB8" w:rsidRDefault="008D2D28" w:rsidP="002846F9">
            <w:pPr>
              <w:jc w:val="center"/>
              <w:rPr>
                <w:shadow/>
                <w:sz w:val="22"/>
                <w:szCs w:val="22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 xml:space="preserve">Volkssturm-Bataillonsführer Ranz befiehlt im Auftrag </w:t>
            </w: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 xml:space="preserve">des Kampfkommandanten </w:t>
            </w: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 xml:space="preserve">die sofortige Schließung </w:t>
            </w:r>
          </w:p>
          <w:p w:rsidR="008D2D28" w:rsidRPr="00B95FE7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  <w:r w:rsidRPr="00D90EB8">
              <w:rPr>
                <w:shadow/>
              </w:rPr>
              <w:t>der Sperre</w:t>
            </w: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Pr="00A52145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</w:p>
          <w:p w:rsidR="008D2D28" w:rsidRPr="00A52145" w:rsidRDefault="008D2D28" w:rsidP="002E32DC">
            <w:pPr>
              <w:jc w:val="center"/>
              <w:rPr>
                <w:shadow/>
                <w:sz w:val="22"/>
                <w:szCs w:val="22"/>
              </w:rPr>
            </w:pPr>
            <w:r w:rsidRPr="00A52145">
              <w:rPr>
                <w:shadow/>
                <w:sz w:val="22"/>
                <w:szCs w:val="22"/>
              </w:rPr>
              <w:t>Kompanieführer Maurer meldet dies an Muck weiter, erhält Vorwürfe und wird für das Schließen der Sperre persönlich verantwortlich gemacht</w:t>
            </w:r>
          </w:p>
          <w:p w:rsidR="008D2D28" w:rsidRPr="00A52145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</w:p>
        </w:tc>
        <w:tc>
          <w:tcPr>
            <w:tcW w:w="3256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E42049">
              <w:rPr>
                <w:shadow/>
              </w:rPr>
              <w:t>Reste der Sperre werden beseitigt und Amerikaner können ungehindert passieren</w:t>
            </w:r>
          </w:p>
          <w:p w:rsidR="008D2D28" w:rsidRPr="00E42049" w:rsidRDefault="008D2D28" w:rsidP="002846F9">
            <w:pPr>
              <w:jc w:val="center"/>
              <w:rPr>
                <w:shadow/>
              </w:rPr>
            </w:pPr>
          </w:p>
          <w:p w:rsidR="008D2D28" w:rsidRPr="00A52145" w:rsidRDefault="008D2D28" w:rsidP="002E32DC">
            <w:pPr>
              <w:jc w:val="center"/>
              <w:rPr>
                <w:shadow/>
              </w:rPr>
            </w:pPr>
          </w:p>
        </w:tc>
        <w:tc>
          <w:tcPr>
            <w:tcW w:w="3256" w:type="dxa"/>
          </w:tcPr>
          <w:p w:rsidR="008D2D28" w:rsidRPr="00965043" w:rsidRDefault="008D2D28" w:rsidP="002E32DC">
            <w:pPr>
              <w:jc w:val="center"/>
              <w:rPr>
                <w:shadow/>
                <w:sz w:val="8"/>
                <w:szCs w:val="8"/>
              </w:rPr>
            </w:pPr>
          </w:p>
          <w:p w:rsidR="008D2D28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  <w:r w:rsidRPr="00965043">
              <w:rPr>
                <w:shadow/>
                <w:sz w:val="20"/>
                <w:szCs w:val="20"/>
              </w:rPr>
              <w:t xml:space="preserve">um ihre Häuser und den Stadtteil besorgte und zunehmend aufgebrachte Frauen öffnen die Sperre auf den Rat des Rentners Johann Mössmers </w:t>
            </w:r>
            <w:r w:rsidRPr="00965043">
              <w:rPr>
                <w:shadow/>
                <w:sz w:val="16"/>
                <w:szCs w:val="16"/>
              </w:rPr>
              <w:t>(Stuttgarter Str.179)</w:t>
            </w:r>
            <w:r w:rsidRPr="00965043">
              <w:rPr>
                <w:shadow/>
                <w:sz w:val="20"/>
                <w:szCs w:val="20"/>
              </w:rPr>
              <w:t xml:space="preserve"> hin / vorbeikommende Polizeibeamte drohen mit schweren Strafen</w:t>
            </w:r>
          </w:p>
          <w:p w:rsidR="008D2D28" w:rsidRPr="00965043" w:rsidRDefault="008D2D28" w:rsidP="002E32DC">
            <w:pPr>
              <w:jc w:val="center"/>
              <w:rPr>
                <w:shadow/>
                <w:sz w:val="12"/>
                <w:szCs w:val="12"/>
              </w:rPr>
            </w:pP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Pr="00D90EB8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  <w:p w:rsidR="008D2D28" w:rsidRDefault="008D2D28" w:rsidP="002846F9">
            <w:pPr>
              <w:jc w:val="center"/>
              <w:rPr>
                <w:shadow/>
                <w:sz w:val="22"/>
                <w:szCs w:val="22"/>
              </w:rPr>
            </w:pPr>
            <w:r w:rsidRPr="00D90EB8">
              <w:rPr>
                <w:shadow/>
                <w:sz w:val="22"/>
                <w:szCs w:val="22"/>
              </w:rPr>
              <w:t>Meldung aus dem Rathaus: Reichsstatthalter Wilhelm Murr verhängt den Ausnahmezustand über Geislingen – d.h. wer Sperren entfernt soll sofort erhängt werden!</w:t>
            </w:r>
          </w:p>
          <w:p w:rsidR="008D2D28" w:rsidRPr="00965043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</w:tc>
        <w:tc>
          <w:tcPr>
            <w:tcW w:w="3256" w:type="dxa"/>
          </w:tcPr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Default="008D2D28" w:rsidP="002E32DC">
            <w:pPr>
              <w:jc w:val="center"/>
              <w:rPr>
                <w:shadow/>
              </w:rPr>
            </w:pPr>
            <w:r w:rsidRPr="00965043">
              <w:rPr>
                <w:shadow/>
              </w:rPr>
              <w:t xml:space="preserve">Balken werden wieder in die Sperre eingelegt – </w:t>
            </w:r>
          </w:p>
          <w:p w:rsidR="008D2D28" w:rsidRDefault="008D2D28" w:rsidP="002E32DC">
            <w:pPr>
              <w:jc w:val="center"/>
              <w:rPr>
                <w:shadow/>
              </w:rPr>
            </w:pPr>
            <w:r w:rsidRPr="00965043">
              <w:rPr>
                <w:shadow/>
              </w:rPr>
              <w:t xml:space="preserve">vermutlich von Leuten der </w:t>
            </w:r>
          </w:p>
          <w:p w:rsidR="008D2D28" w:rsidRPr="00965043" w:rsidRDefault="008D2D28" w:rsidP="002E32DC">
            <w:pPr>
              <w:jc w:val="center"/>
              <w:rPr>
                <w:shadow/>
              </w:rPr>
            </w:pPr>
            <w:r w:rsidRPr="00965043">
              <w:rPr>
                <w:shadow/>
              </w:rPr>
              <w:t>Organisation Todt [OT]</w:t>
            </w:r>
          </w:p>
        </w:tc>
        <w:tc>
          <w:tcPr>
            <w:tcW w:w="3256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965043" w:rsidRDefault="008D2D28" w:rsidP="002846F9">
            <w:pPr>
              <w:jc w:val="center"/>
              <w:rPr>
                <w:shadow/>
              </w:rPr>
            </w:pPr>
            <w:r w:rsidRPr="00887347">
              <w:rPr>
                <w:shadow/>
              </w:rPr>
              <w:t>Kampfkommandant Hauptmann Muck bezieht mit seinen Leuten Quartier im nahe gelegenen Lindenhof</w:t>
            </w: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Default="008D2D28" w:rsidP="002846F9">
            <w:pPr>
              <w:jc w:val="center"/>
              <w:rPr>
                <w:shadow/>
              </w:rPr>
            </w:pPr>
          </w:p>
          <w:p w:rsidR="008D2D28" w:rsidRPr="00F65A00" w:rsidRDefault="008D2D28" w:rsidP="002846F9">
            <w:pPr>
              <w:jc w:val="center"/>
              <w:rPr>
                <w:shadow/>
                <w:sz w:val="8"/>
                <w:szCs w:val="8"/>
              </w:rPr>
            </w:pPr>
            <w:r w:rsidRPr="00D90EB8">
              <w:rPr>
                <w:shadow/>
              </w:rPr>
              <w:t>amerikanische Truppen an der Siechenbrücke / jugendliche Wachen an der Sperre flüchten</w:t>
            </w:r>
          </w:p>
        </w:tc>
        <w:tc>
          <w:tcPr>
            <w:tcW w:w="3256" w:type="dxa"/>
          </w:tcPr>
          <w:p w:rsidR="008D2D28" w:rsidRPr="00D90EB8" w:rsidRDefault="008D2D28" w:rsidP="002E32DC">
            <w:pPr>
              <w:jc w:val="center"/>
              <w:rPr>
                <w:shadow/>
                <w:sz w:val="20"/>
                <w:szCs w:val="20"/>
              </w:rPr>
            </w:pPr>
          </w:p>
          <w:p w:rsidR="008D2D28" w:rsidRPr="00D90EB8" w:rsidRDefault="008D2D28" w:rsidP="002E32DC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>Frauen aus den angrenzenden Wohngebieten versuchen die Konstruktion der Sperre unbrauchbar zu machen – es gelingt ihnen nur teilweise</w:t>
            </w:r>
          </w:p>
        </w:tc>
        <w:tc>
          <w:tcPr>
            <w:tcW w:w="3256" w:type="dxa"/>
          </w:tcPr>
          <w:p w:rsidR="008D2D28" w:rsidRPr="00CD3532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  <w:p w:rsidR="008D2D28" w:rsidRPr="00CD3532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CD3532">
              <w:rPr>
                <w:shadow/>
                <w:sz w:val="20"/>
                <w:szCs w:val="20"/>
              </w:rPr>
              <w:t>Kompanieführer Major a.D. Hauptlehrer Maurer gibt Zugführer Herrlinger Befehl weiter</w:t>
            </w:r>
          </w:p>
          <w:p w:rsidR="008D2D28" w:rsidRPr="00CD3532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>
              <w:rPr>
                <w:shadow/>
                <w:sz w:val="20"/>
                <w:szCs w:val="20"/>
              </w:rPr>
              <w:t xml:space="preserve">[  </w:t>
            </w:r>
            <w:r w:rsidRPr="00A52145">
              <w:rPr>
                <w:shadow/>
              </w:rPr>
              <w:t>…</w:t>
            </w:r>
            <w:r>
              <w:rPr>
                <w:shadow/>
                <w:sz w:val="20"/>
                <w:szCs w:val="20"/>
              </w:rPr>
              <w:t xml:space="preserve"> ]</w:t>
            </w:r>
          </w:p>
          <w:p w:rsidR="008D2D28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CD3532">
              <w:rPr>
                <w:shadow/>
                <w:sz w:val="20"/>
                <w:szCs w:val="20"/>
              </w:rPr>
              <w:t>Zugführer Herrlinger meldet wegen Protest von Frauen ist ein Schließen der Sperre nicht möglich</w:t>
            </w:r>
          </w:p>
          <w:p w:rsidR="008D2D28" w:rsidRPr="00A948E1" w:rsidRDefault="008D2D28" w:rsidP="002E32DC">
            <w:pPr>
              <w:jc w:val="center"/>
              <w:rPr>
                <w:shadow/>
                <w:sz w:val="12"/>
                <w:szCs w:val="12"/>
              </w:rPr>
            </w:pP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Pr="00D90EB8" w:rsidRDefault="008D2D28" w:rsidP="002E32DC">
            <w:pPr>
              <w:jc w:val="center"/>
              <w:rPr>
                <w:shadow/>
                <w:sz w:val="16"/>
                <w:szCs w:val="16"/>
              </w:rPr>
            </w:pPr>
          </w:p>
          <w:p w:rsidR="008D2D28" w:rsidRDefault="008D2D28" w:rsidP="002E32DC">
            <w:pPr>
              <w:jc w:val="center"/>
              <w:rPr>
                <w:shadow/>
                <w:sz w:val="22"/>
                <w:szCs w:val="22"/>
              </w:rPr>
            </w:pPr>
            <w:r w:rsidRPr="00D90EB8">
              <w:rPr>
                <w:shadow/>
                <w:sz w:val="22"/>
                <w:szCs w:val="22"/>
              </w:rPr>
              <w:t>Kompanieführer Maurer versucht die Gründe der Bevölkerung würdigend zu erklären – kommt zu deren Schutz aber dem Befehl zur Schließung der Sperre nach</w:t>
            </w:r>
          </w:p>
          <w:p w:rsidR="008D2D28" w:rsidRPr="00D90EB8" w:rsidRDefault="008D2D28" w:rsidP="002E32DC">
            <w:pPr>
              <w:jc w:val="center"/>
              <w:rPr>
                <w:shadow/>
                <w:sz w:val="16"/>
                <w:szCs w:val="16"/>
              </w:rPr>
            </w:pPr>
          </w:p>
        </w:tc>
        <w:tc>
          <w:tcPr>
            <w:tcW w:w="3256" w:type="dxa"/>
          </w:tcPr>
          <w:p w:rsidR="008D2D28" w:rsidRPr="00965043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  <w:p w:rsidR="008D2D28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965043">
              <w:rPr>
                <w:shadow/>
                <w:sz w:val="20"/>
                <w:szCs w:val="20"/>
              </w:rPr>
              <w:t xml:space="preserve">Kampfkommandant Hauptmann Muck verlässt zusammen mit den Bürgermeistern und den meisten NS-Ortsgruppenleitern die Stadt und bezieht Quartier auf der Alb – Begründung: </w:t>
            </w:r>
            <w:r>
              <w:rPr>
                <w:shadow/>
                <w:sz w:val="20"/>
                <w:szCs w:val="20"/>
              </w:rPr>
              <w:t xml:space="preserve"> </w:t>
            </w:r>
            <w:r w:rsidRPr="00965043">
              <w:rPr>
                <w:shadow/>
                <w:sz w:val="20"/>
                <w:szCs w:val="20"/>
              </w:rPr>
              <w:t xml:space="preserve">Die Stadt sei nicht </w:t>
            </w:r>
          </w:p>
          <w:p w:rsidR="008D2D28" w:rsidRPr="00965043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965043">
              <w:rPr>
                <w:shadow/>
                <w:sz w:val="20"/>
                <w:szCs w:val="20"/>
              </w:rPr>
              <w:t>zu verteidigen.</w:t>
            </w:r>
          </w:p>
          <w:p w:rsidR="008D2D28" w:rsidRPr="00D90EB8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</w:tc>
        <w:tc>
          <w:tcPr>
            <w:tcW w:w="3256" w:type="dxa"/>
          </w:tcPr>
          <w:p w:rsidR="008D2D28" w:rsidRDefault="008D2D28" w:rsidP="0009057A">
            <w:pPr>
              <w:jc w:val="center"/>
              <w:rPr>
                <w:shadow/>
              </w:rPr>
            </w:pPr>
          </w:p>
          <w:p w:rsidR="008D2D28" w:rsidRPr="00D90EB8" w:rsidRDefault="008D2D28" w:rsidP="0009057A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>Rentner Mössmer und eine Frau gehen Amerikaner entgegen</w:t>
            </w:r>
          </w:p>
        </w:tc>
      </w:tr>
    </w:tbl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56" type="#_x0000_t202" style="position:absolute;margin-left:477pt;margin-top:13.2pt;width:18pt;height:18pt;z-index:251672576" filled="f" stroked="f">
            <v:textbox>
              <w:txbxContent>
                <w:p w:rsidR="008D2D28" w:rsidRPr="00F03FC7" w:rsidRDefault="008D2D28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4</w:t>
                  </w:r>
                </w:p>
              </w:txbxContent>
            </v:textbox>
          </v:shape>
        </w:pict>
      </w:r>
    </w:p>
    <w:p w:rsidR="008D2D28" w:rsidRPr="00384C9A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Pr="00D90EB8" w:rsidRDefault="008D2D28" w:rsidP="002E32DC">
            <w:pPr>
              <w:jc w:val="center"/>
              <w:rPr>
                <w:shadow/>
              </w:rPr>
            </w:pPr>
            <w:r>
              <w:rPr>
                <w:shadow/>
              </w:rPr>
              <w:t xml:space="preserve">Frauen entfernen </w:t>
            </w:r>
            <w:r w:rsidRPr="00D90EB8">
              <w:rPr>
                <w:shadow/>
              </w:rPr>
              <w:t>und zersägen Balken trotz verschiedener Drohungen</w:t>
            </w:r>
          </w:p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Pr="00887347" w:rsidRDefault="008D2D28" w:rsidP="002E32DC">
            <w:pPr>
              <w:jc w:val="center"/>
              <w:rPr>
                <w:shadow/>
              </w:rPr>
            </w:pPr>
          </w:p>
        </w:tc>
        <w:tc>
          <w:tcPr>
            <w:tcW w:w="3256" w:type="dxa"/>
          </w:tcPr>
          <w:p w:rsidR="008D2D28" w:rsidRPr="00F65A00" w:rsidRDefault="008D2D28" w:rsidP="002846F9">
            <w:pPr>
              <w:jc w:val="center"/>
              <w:rPr>
                <w:shadow/>
                <w:sz w:val="12"/>
                <w:szCs w:val="12"/>
              </w:rPr>
            </w:pPr>
          </w:p>
          <w:p w:rsidR="008D2D28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F65A00">
              <w:rPr>
                <w:shadow/>
                <w:sz w:val="20"/>
                <w:szCs w:val="20"/>
              </w:rPr>
              <w:t xml:space="preserve">ein OT-Führer mit seinen 10 Leuten wollen Sperre wieder schließen – er wird von Rentner Mössmer gepackt und von zwei Frauen verprügelt / </w:t>
            </w:r>
          </w:p>
          <w:p w:rsidR="008D2D28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F65A00">
              <w:rPr>
                <w:shadow/>
                <w:sz w:val="20"/>
                <w:szCs w:val="20"/>
              </w:rPr>
              <w:t xml:space="preserve">100 Zuschauer feuern diese teilweise an („No druff!“) </w:t>
            </w:r>
          </w:p>
          <w:p w:rsidR="008D2D28" w:rsidRDefault="008D2D28" w:rsidP="002846F9">
            <w:pPr>
              <w:jc w:val="center"/>
              <w:rPr>
                <w:shadow/>
                <w:sz w:val="20"/>
                <w:szCs w:val="20"/>
              </w:rPr>
            </w:pPr>
            <w:r w:rsidRPr="00F65A00">
              <w:rPr>
                <w:shadow/>
                <w:sz w:val="20"/>
                <w:szCs w:val="20"/>
              </w:rPr>
              <w:t>– die OT-Leute flüchten</w:t>
            </w:r>
          </w:p>
          <w:p w:rsidR="008D2D28" w:rsidRPr="002846F9" w:rsidRDefault="008D2D28" w:rsidP="002E32DC">
            <w:pPr>
              <w:jc w:val="center"/>
              <w:rPr>
                <w:shadow/>
                <w:sz w:val="12"/>
                <w:szCs w:val="12"/>
              </w:rPr>
            </w:pPr>
          </w:p>
        </w:tc>
        <w:tc>
          <w:tcPr>
            <w:tcW w:w="3256" w:type="dxa"/>
          </w:tcPr>
          <w:p w:rsidR="008D2D28" w:rsidRDefault="008D2D28" w:rsidP="0009057A">
            <w:pPr>
              <w:jc w:val="center"/>
              <w:rPr>
                <w:shadow/>
              </w:rPr>
            </w:pPr>
          </w:p>
          <w:p w:rsidR="008D2D28" w:rsidRPr="00D90EB8" w:rsidRDefault="008D2D28" w:rsidP="0009057A">
            <w:pPr>
              <w:jc w:val="center"/>
              <w:rPr>
                <w:shadow/>
              </w:rPr>
            </w:pPr>
            <w:r w:rsidRPr="00D90EB8">
              <w:rPr>
                <w:shadow/>
              </w:rPr>
              <w:t>Sperre wird ausgebessert und geschlossen</w:t>
            </w:r>
          </w:p>
        </w:tc>
      </w:tr>
    </w:tbl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p w:rsidR="008D2D28" w:rsidRPr="00A948E1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0"/>
          <w:szCs w:val="10"/>
        </w:rPr>
      </w:pPr>
    </w:p>
    <w:tbl>
      <w:tblPr>
        <w:tblStyle w:val="TableGrid"/>
        <w:tblpPr w:leftFromText="142" w:rightFromText="142" w:vertAnchor="text" w:horzAnchor="margin" w:tblpY="1"/>
        <w:tblOverlap w:val="never"/>
        <w:tblW w:w="0" w:type="auto"/>
        <w:tblInd w:w="0" w:type="dxa"/>
        <w:tblLayout w:type="fixed"/>
        <w:tblLook w:val="01E0"/>
      </w:tblPr>
      <w:tblGrid>
        <w:gridCol w:w="3244"/>
        <w:gridCol w:w="3256"/>
        <w:gridCol w:w="3256"/>
      </w:tblGrid>
      <w:tr w:rsidR="008D2D28">
        <w:tc>
          <w:tcPr>
            <w:tcW w:w="3244" w:type="dxa"/>
          </w:tcPr>
          <w:p w:rsidR="008D2D28" w:rsidRPr="00965043" w:rsidRDefault="008D2D28" w:rsidP="002846F9">
            <w:pPr>
              <w:jc w:val="center"/>
              <w:rPr>
                <w:shadow/>
                <w:sz w:val="16"/>
                <w:szCs w:val="16"/>
              </w:rPr>
            </w:pP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A52145">
              <w:rPr>
                <w:shadow/>
              </w:rPr>
              <w:t xml:space="preserve">Kompanieführer Maurer lässt durch herumlungernde Polen die Sperre schließen /  </w:t>
            </w:r>
          </w:p>
          <w:p w:rsidR="008D2D28" w:rsidRDefault="008D2D28" w:rsidP="002846F9">
            <w:pPr>
              <w:jc w:val="center"/>
              <w:rPr>
                <w:shadow/>
              </w:rPr>
            </w:pPr>
            <w:r w:rsidRPr="00A52145">
              <w:rPr>
                <w:shadow/>
              </w:rPr>
              <w:t>eine Anzahl von Frauen schimpft laut darüber</w:t>
            </w:r>
          </w:p>
          <w:p w:rsidR="008D2D28" w:rsidRPr="002846F9" w:rsidRDefault="008D2D28" w:rsidP="002846F9">
            <w:pPr>
              <w:jc w:val="center"/>
              <w:rPr>
                <w:shadow/>
                <w:sz w:val="16"/>
                <w:szCs w:val="16"/>
              </w:rPr>
            </w:pPr>
          </w:p>
        </w:tc>
        <w:tc>
          <w:tcPr>
            <w:tcW w:w="3256" w:type="dxa"/>
            <w:tcBorders>
              <w:top w:val="nil"/>
              <w:bottom w:val="nil"/>
              <w:right w:val="nil"/>
            </w:tcBorders>
          </w:tcPr>
          <w:p w:rsidR="008D2D28" w:rsidRDefault="008D2D28" w:rsidP="002E32DC">
            <w:pPr>
              <w:jc w:val="center"/>
              <w:rPr>
                <w:shadow/>
              </w:rPr>
            </w:pPr>
          </w:p>
          <w:p w:rsidR="008D2D28" w:rsidRPr="00887347" w:rsidRDefault="008D2D28" w:rsidP="000515C5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:rsidR="008D2D28" w:rsidRDefault="008D2D28" w:rsidP="002E32DC">
            <w:pPr>
              <w:jc w:val="center"/>
            </w:pPr>
          </w:p>
        </w:tc>
      </w:tr>
    </w:tbl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Pr="00EB0BAD" w:rsidRDefault="008D2D28" w:rsidP="00291F04">
      <w:pPr>
        <w:ind w:left="1620" w:hanging="1659"/>
        <w:rPr>
          <w:rFonts w:ascii="Arial" w:hAnsi="Arial" w:cs="Arial"/>
        </w:rPr>
      </w:pPr>
      <w:r>
        <w:rPr>
          <w:noProof/>
        </w:rPr>
        <w:pict>
          <v:rect id="_x0000_s1057" style="position:absolute;left:0;text-align:left;margin-left:-9pt;margin-top:13.15pt;width:477pt;height:1in;z-index:-251648000" strokecolor="gray">
            <v:shadow on="t" opacity=".5" offset="6pt,6pt"/>
          </v:rect>
        </w:pict>
      </w:r>
      <w:r>
        <w:rPr>
          <w:noProof/>
        </w:rPr>
        <w:pict>
          <v:shape id="_x0000_s1058" type="#_x0000_t202" style="position:absolute;left:0;text-align:left;margin-left:0;margin-top:13.15pt;width:54pt;height:36pt;z-index:251667456" filled="f" stroked="f">
            <v:textbox inset=",1mm">
              <w:txbxContent>
                <w:p w:rsidR="008D2D28" w:rsidRPr="00C60337" w:rsidRDefault="008D2D28" w:rsidP="00291F04">
                  <w:pPr>
                    <w:rPr>
                      <w:rFonts w:ascii="Arial" w:hAnsi="Arial" w:cs="Arial"/>
                      <w:shadow/>
                      <w:color w:val="808080"/>
                      <w:sz w:val="8"/>
                      <w:szCs w:val="8"/>
                    </w:rPr>
                  </w:pPr>
                  <w:r w:rsidRPr="00C60337">
                    <w:rPr>
                      <w:rFonts w:ascii="Arial" w:hAnsi="Arial" w:cs="Arial"/>
                      <w:shadow/>
                      <w:color w:val="808080"/>
                      <w:sz w:val="8"/>
                      <w:szCs w:val="8"/>
                    </w:rPr>
                    <w:t xml:space="preserve">  </w:t>
                  </w:r>
                </w:p>
                <w:p w:rsidR="008D2D28" w:rsidRPr="00FA51F9" w:rsidRDefault="008D2D28" w:rsidP="00291F04">
                  <w:pPr>
                    <w:rPr>
                      <w:color w:val="808080"/>
                      <w:sz w:val="44"/>
                      <w:szCs w:val="44"/>
                    </w:rPr>
                  </w:pPr>
                  <w:r w:rsidRPr="00FA51F9"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sym w:font="Wingdings 3" w:char="F075"/>
                  </w:r>
                </w:p>
              </w:txbxContent>
            </v:textbox>
          </v:shape>
        </w:pict>
      </w:r>
    </w:p>
    <w:p w:rsidR="008D2D28" w:rsidRDefault="008D2D28" w:rsidP="00291F04"/>
    <w:p w:rsidR="008D2D28" w:rsidRPr="00FA51F9" w:rsidRDefault="008D2D28" w:rsidP="00115F41">
      <w:pPr>
        <w:ind w:left="1620" w:right="180" w:hanging="1080"/>
        <w:rPr>
          <w:color w:val="808080"/>
        </w:rPr>
      </w:pPr>
      <w:r>
        <w:rPr>
          <w:i/>
          <w:iCs/>
          <w:color w:val="808080"/>
        </w:rPr>
        <w:t xml:space="preserve"> </w:t>
      </w:r>
      <w:r w:rsidRPr="00FA51F9">
        <w:rPr>
          <w:i/>
          <w:iCs/>
          <w:color w:val="808080"/>
        </w:rPr>
        <w:t>Hinweis</w:t>
      </w:r>
      <w:r w:rsidRPr="00FA51F9">
        <w:rPr>
          <w:color w:val="808080"/>
        </w:rPr>
        <w:t>:</w:t>
      </w:r>
      <w:r>
        <w:rPr>
          <w:color w:val="808080"/>
        </w:rPr>
        <w:tab/>
        <w:t>Sind Begriffe unbekannt oder unklar, so können diese (wenn möglich und erlaubt) im Internet selbst recherchiert oder im Lexikon / Schulbuch / … nachgeschlagen werden</w:t>
      </w:r>
      <w:r w:rsidRPr="00FA51F9">
        <w:rPr>
          <w:color w:val="808080"/>
        </w:rPr>
        <w:t>.</w:t>
      </w:r>
    </w:p>
    <w:p w:rsidR="008D2D28" w:rsidRDefault="008D2D28" w:rsidP="00291F04"/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8D2D28" w:rsidRDefault="008D2D28" w:rsidP="000515C5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59" type="#_x0000_t202" style="position:absolute;margin-left:468pt;margin-top:10.5pt;width:18pt;height:18pt;z-index:251673600" filled="f" stroked="f">
            <v:textbox>
              <w:txbxContent>
                <w:p w:rsidR="008D2D28" w:rsidRPr="00F03FC7" w:rsidRDefault="008D2D28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</w:t>
                  </w:r>
                </w:p>
              </w:txbxContent>
            </v:textbox>
          </v:shape>
        </w:pict>
      </w:r>
    </w:p>
    <w:p w:rsidR="008D2D28" w:rsidRDefault="008D2D28" w:rsidP="00EB0BAD">
      <w:r w:rsidRPr="00C17728">
        <w:rPr>
          <w:i/>
          <w:iCs/>
          <w:sz w:val="28"/>
          <w:szCs w:val="28"/>
        </w:rPr>
        <w:t>Bildnachweis</w:t>
      </w:r>
      <w:r w:rsidRPr="00EE50AD">
        <w:t>:</w:t>
      </w:r>
    </w:p>
    <w:p w:rsidR="008D2D28" w:rsidRDefault="008D2D28" w:rsidP="00EB0BAD"/>
    <w:tbl>
      <w:tblPr>
        <w:tblStyle w:val="TableGrid"/>
        <w:tblW w:w="9828" w:type="dxa"/>
        <w:tblInd w:w="-106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1E0"/>
      </w:tblPr>
      <w:tblGrid>
        <w:gridCol w:w="1835"/>
        <w:gridCol w:w="2757"/>
        <w:gridCol w:w="537"/>
        <w:gridCol w:w="1835"/>
        <w:gridCol w:w="2864"/>
      </w:tblGrid>
      <w:tr w:rsidR="008D2D28" w:rsidRPr="004C4E87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26" type="#_x0000_t75" style="width:70.5pt;height:57.75pt" o:allowoverlap="f">
                  <v:imagedata r:id="rId6" o:title=""/>
                </v:shape>
              </w:pict>
            </w:r>
          </w:p>
        </w:tc>
        <w:tc>
          <w:tcPr>
            <w:tcW w:w="7994" w:type="dxa"/>
            <w:gridSpan w:val="4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  <w:p w:rsidR="008D2D28" w:rsidRPr="00C17728" w:rsidRDefault="008D2D28" w:rsidP="00EB0BAD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Logo der </w:t>
            </w:r>
            <w:r>
              <w:rPr>
                <w:sz w:val="20"/>
                <w:szCs w:val="20"/>
              </w:rPr>
              <w:t>Unterrichtssequenz / Skizze einer Panzersperre aus Holzbalken um 1945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Pr="004C4E87" w:rsidRDefault="008D2D28" w:rsidP="00EB0BAD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EB0BAD">
            <w:pPr>
              <w:rPr>
                <w:sz w:val="20"/>
                <w:szCs w:val="20"/>
                <w:lang w:val="en-GB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27" type="#_x0000_t75" style="width:36pt;height:33pt" o:allowoverlap="f">
                  <v:imagedata r:id="rId7" o:title=""/>
                </v:shape>
              </w:pict>
            </w:r>
          </w:p>
        </w:tc>
        <w:tc>
          <w:tcPr>
            <w:tcW w:w="7994" w:type="dxa"/>
            <w:gridSpan w:val="4"/>
          </w:tcPr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>Stern</w:t>
            </w: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>© Roman Blessing</w:t>
            </w:r>
          </w:p>
          <w:p w:rsidR="008D2D28" w:rsidRPr="00C17728" w:rsidRDefault="008D2D28" w:rsidP="00EB0BAD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28" type="#_x0000_t75" style="width:71.25pt;height:60.75pt" o:allowoverlap="f">
                  <v:imagedata r:id="rId8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4C4E87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29" type="#_x0000_t75" style="width:71.25pt;height:63.75pt" o:allowoverlap="f">
                  <v:imagedata r:id="rId9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EB0BAD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30" type="#_x0000_t75" style="width:70.5pt;height:54pt" o:allowoverlap="f">
                  <v:imagedata r:id="rId10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3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31" type="#_x0000_t75" style="width:1in;height:51.75pt" o:allowoverlap="f">
                  <v:imagedata r:id="rId11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4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EB0BAD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32" type="#_x0000_t75" style="width:66.75pt;height:42.75pt" o:allowoverlap="f">
                  <v:imagedata r:id="rId12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5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33" type="#_x0000_t75" style="width:66.75pt;height:42pt" o:allowoverlap="f">
                  <v:imagedata r:id="rId13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4C4E87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6</w:t>
            </w:r>
          </w:p>
          <w:p w:rsidR="008D2D28" w:rsidRPr="00C17728" w:rsidRDefault="008D2D28" w:rsidP="004C4E87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EB0BAD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34" type="#_x0000_t75" style="width:60.75pt;height:38.25pt" o:allowoverlap="f">
                  <v:imagedata r:id="rId14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7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35" type="#_x0000_t75" style="width:62.25pt;height:44.25pt" o:allowoverlap="f">
                  <v:imagedata r:id="rId15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8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36" type="#_x0000_t75" style="width:66pt;height:48.75pt" o:allowoverlap="f">
                  <v:imagedata r:id="rId16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9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37" type="#_x0000_t75" style="width:65.25pt;height:58.5pt" o:allowoverlap="f">
                  <v:imagedata r:id="rId17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0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38" type="#_x0000_t75" style="width:68.25pt;height:50.25pt" o:allowoverlap="f">
                  <v:imagedata r:id="rId18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1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D86038">
            <w:pPr>
              <w:rPr>
                <w:sz w:val="20"/>
                <w:szCs w:val="20"/>
              </w:rPr>
            </w:pPr>
            <w:r>
              <w:pict>
                <v:shape id="_x0000_i1039" type="#_x0000_t75" style="width:66pt;height:43.5pt" o:allowoverlap="f">
                  <v:imagedata r:id="rId19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2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40" type="#_x0000_t75" style="width:61.5pt;height:47.25pt" o:allowoverlap="f">
                  <v:imagedata r:id="rId21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3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41" type="#_x0000_t75" style="width:75.75pt;height:43.5pt" o:allowoverlap="f">
                  <v:imagedata r:id="rId20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4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42" type="#_x0000_t75" style="width:78.75pt;height:57.75pt" o:allowoverlap="f">
                  <v:imagedata r:id="rId22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5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D86038">
            <w:pPr>
              <w:jc w:val="center"/>
              <w:rPr>
                <w:sz w:val="20"/>
                <w:szCs w:val="20"/>
              </w:rPr>
            </w:pPr>
            <w:r w:rsidRPr="00384C9A">
              <w:pict>
                <v:shape id="_x0000_i1043" type="#_x0000_t75" style="width:69.75pt;height:54pt">
                  <v:imagedata r:id="rId23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6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Pr="00384C9A" w:rsidRDefault="008D2D28" w:rsidP="0075080F">
            <w:pPr>
              <w:jc w:val="center"/>
            </w:pPr>
            <w:r>
              <w:pict>
                <v:shape id="_x0000_i1044" type="#_x0000_t75" style="width:81pt;height:51pt" o:allowoverlap="f">
                  <v:imagedata r:id="rId24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7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45" type="#_x0000_t75" style="width:68.25pt;height:48.75pt" o:allowoverlap="f">
                  <v:imagedata r:id="rId25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8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46" type="#_x0000_t75" style="width:71.25pt;height:52.5pt" o:allowoverlap="f">
                  <v:imagedata r:id="rId26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9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47" type="#_x0000_t75" style="width:69.75pt;height:46.5pt" o:allowoverlap="f">
                  <v:imagedata r:id="rId27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20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  <w:tr w:rsidR="008D2D28">
        <w:tc>
          <w:tcPr>
            <w:tcW w:w="1834" w:type="dxa"/>
          </w:tcPr>
          <w:p w:rsidR="008D2D28" w:rsidRDefault="008D2D28" w:rsidP="0075080F">
            <w:pPr>
              <w:jc w:val="center"/>
            </w:pPr>
            <w:r>
              <w:pict>
                <v:shape id="_x0000_i1048" type="#_x0000_t75" style="width:61.5pt;height:40.5pt" o:allowoverlap="f">
                  <v:imagedata r:id="rId28" o:title=""/>
                </v:shape>
              </w:pict>
            </w:r>
          </w:p>
        </w:tc>
        <w:tc>
          <w:tcPr>
            <w:tcW w:w="2758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</w:t>
            </w:r>
            <w:r>
              <w:rPr>
                <w:sz w:val="20"/>
                <w:szCs w:val="20"/>
                <w:lang w:val="en-GB"/>
              </w:rPr>
              <w:t>2</w:t>
            </w:r>
            <w:r w:rsidRPr="004C4E87">
              <w:rPr>
                <w:sz w:val="20"/>
                <w:szCs w:val="20"/>
                <w:lang w:val="en-GB"/>
              </w:rPr>
              <w:t>1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8D2D28" w:rsidRDefault="008D2D28" w:rsidP="00EB0BAD">
            <w:pPr>
              <w:rPr>
                <w:sz w:val="20"/>
                <w:szCs w:val="20"/>
              </w:rPr>
            </w:pPr>
            <w:r>
              <w:pict>
                <v:shape id="_x0000_i1049" type="#_x0000_t75" style="width:63pt;height:44.25pt" o:allowoverlap="f">
                  <v:imagedata r:id="rId29" o:title=""/>
                </v:shape>
              </w:pict>
            </w:r>
          </w:p>
        </w:tc>
        <w:tc>
          <w:tcPr>
            <w:tcW w:w="2864" w:type="dxa"/>
          </w:tcPr>
          <w:p w:rsidR="008D2D28" w:rsidRDefault="008D2D28" w:rsidP="0075080F">
            <w:pPr>
              <w:rPr>
                <w:sz w:val="20"/>
                <w:szCs w:val="20"/>
                <w:lang w:val="en-GB"/>
              </w:rPr>
            </w:pPr>
          </w:p>
          <w:p w:rsidR="008D2D28" w:rsidRPr="004C4E87" w:rsidRDefault="008D2D28" w:rsidP="0075080F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22</w:t>
            </w:r>
          </w:p>
          <w:p w:rsidR="008D2D28" w:rsidRPr="00C17728" w:rsidRDefault="008D2D28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8D2D28" w:rsidRDefault="008D2D28" w:rsidP="0075080F">
            <w:pPr>
              <w:rPr>
                <w:sz w:val="20"/>
                <w:szCs w:val="20"/>
              </w:rPr>
            </w:pPr>
          </w:p>
        </w:tc>
      </w:tr>
    </w:tbl>
    <w:p w:rsidR="008D2D28" w:rsidRDefault="008D2D28" w:rsidP="005C73C7"/>
    <w:sectPr w:rsidR="008D2D28" w:rsidSect="00B95FE7">
      <w:footerReference w:type="default" r:id="rId30"/>
      <w:pgSz w:w="11906" w:h="16838"/>
      <w:pgMar w:top="1079" w:right="1106" w:bottom="719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2D28" w:rsidRDefault="008D2D28">
      <w:r>
        <w:separator/>
      </w:r>
    </w:p>
  </w:endnote>
  <w:endnote w:type="continuationSeparator" w:id="0">
    <w:p w:rsidR="008D2D28" w:rsidRDefault="008D2D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D28" w:rsidRDefault="008D2D28" w:rsidP="0053675C">
    <w:pPr>
      <w:pStyle w:val="Footer"/>
      <w:jc w:val="center"/>
      <w:rPr>
        <w:rFonts w:ascii="Arial" w:hAnsi="Arial" w:cs="Arial"/>
        <w:sz w:val="21"/>
        <w:szCs w:val="21"/>
      </w:rPr>
    </w:pPr>
    <w:r w:rsidRPr="00C67723">
      <w:rPr>
        <w:rFonts w:ascii="Arial" w:hAnsi="Arial" w:cs="Arial"/>
        <w:sz w:val="21"/>
        <w:szCs w:val="21"/>
      </w:rPr>
      <w:t>Arbeitskreis für Landeskunde/Landesgeschichte am RP Stuttgart</w:t>
    </w:r>
  </w:p>
  <w:p w:rsidR="008D2D28" w:rsidRPr="00B95FE7" w:rsidRDefault="008D2D28" w:rsidP="00B95FE7">
    <w:pPr>
      <w:pStyle w:val="Footer"/>
      <w:jc w:val="center"/>
      <w:rPr>
        <w:rFonts w:ascii="Arial" w:hAnsi="Arial" w:cs="Arial"/>
        <w:sz w:val="21"/>
        <w:szCs w:val="21"/>
      </w:rPr>
    </w:pPr>
    <w:r>
      <w:rPr>
        <w:rFonts w:ascii="Arial" w:hAnsi="Arial" w:cs="Arial"/>
        <w:sz w:val="21"/>
        <w:szCs w:val="21"/>
      </w:rPr>
      <w:t>www.landeskunde-bw.de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2D28" w:rsidRDefault="008D2D28">
      <w:r>
        <w:separator/>
      </w:r>
    </w:p>
  </w:footnote>
  <w:footnote w:type="continuationSeparator" w:id="0">
    <w:p w:rsidR="008D2D28" w:rsidRDefault="008D2D2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hyphenationZone w:val="425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4446"/>
    <w:rsid w:val="000515C5"/>
    <w:rsid w:val="00055C2C"/>
    <w:rsid w:val="0009057A"/>
    <w:rsid w:val="000D4D60"/>
    <w:rsid w:val="00115F41"/>
    <w:rsid w:val="0016530A"/>
    <w:rsid w:val="001A5401"/>
    <w:rsid w:val="00224864"/>
    <w:rsid w:val="00231DE9"/>
    <w:rsid w:val="0024350B"/>
    <w:rsid w:val="00276232"/>
    <w:rsid w:val="002846F9"/>
    <w:rsid w:val="00291F04"/>
    <w:rsid w:val="002D5780"/>
    <w:rsid w:val="002E0097"/>
    <w:rsid w:val="002E32DC"/>
    <w:rsid w:val="0035368C"/>
    <w:rsid w:val="003777C4"/>
    <w:rsid w:val="00384C9A"/>
    <w:rsid w:val="003D7950"/>
    <w:rsid w:val="003F698D"/>
    <w:rsid w:val="004701A3"/>
    <w:rsid w:val="00473706"/>
    <w:rsid w:val="00474446"/>
    <w:rsid w:val="004C4E87"/>
    <w:rsid w:val="0053675C"/>
    <w:rsid w:val="005C73C7"/>
    <w:rsid w:val="005D6842"/>
    <w:rsid w:val="00610628"/>
    <w:rsid w:val="006747D0"/>
    <w:rsid w:val="0075080F"/>
    <w:rsid w:val="0075352C"/>
    <w:rsid w:val="00764B45"/>
    <w:rsid w:val="007B00EA"/>
    <w:rsid w:val="00837C90"/>
    <w:rsid w:val="00887347"/>
    <w:rsid w:val="008878FE"/>
    <w:rsid w:val="008D2D28"/>
    <w:rsid w:val="008F11CD"/>
    <w:rsid w:val="008F1488"/>
    <w:rsid w:val="00947471"/>
    <w:rsid w:val="00950ED3"/>
    <w:rsid w:val="00965043"/>
    <w:rsid w:val="009776C7"/>
    <w:rsid w:val="009963DB"/>
    <w:rsid w:val="009B1D26"/>
    <w:rsid w:val="009C6651"/>
    <w:rsid w:val="00A301DA"/>
    <w:rsid w:val="00A52145"/>
    <w:rsid w:val="00A83814"/>
    <w:rsid w:val="00A948E1"/>
    <w:rsid w:val="00AA0CFC"/>
    <w:rsid w:val="00AC6640"/>
    <w:rsid w:val="00AC7E54"/>
    <w:rsid w:val="00AE3F24"/>
    <w:rsid w:val="00B05C9B"/>
    <w:rsid w:val="00B20F14"/>
    <w:rsid w:val="00B95FE7"/>
    <w:rsid w:val="00BA5B20"/>
    <w:rsid w:val="00C17728"/>
    <w:rsid w:val="00C60337"/>
    <w:rsid w:val="00C67723"/>
    <w:rsid w:val="00C85595"/>
    <w:rsid w:val="00CB716C"/>
    <w:rsid w:val="00CD3532"/>
    <w:rsid w:val="00D17656"/>
    <w:rsid w:val="00D438F1"/>
    <w:rsid w:val="00D53DA9"/>
    <w:rsid w:val="00D86038"/>
    <w:rsid w:val="00D90EB8"/>
    <w:rsid w:val="00DB3D56"/>
    <w:rsid w:val="00E251AC"/>
    <w:rsid w:val="00E259D5"/>
    <w:rsid w:val="00E42049"/>
    <w:rsid w:val="00E6493D"/>
    <w:rsid w:val="00E92B93"/>
    <w:rsid w:val="00EB0BAD"/>
    <w:rsid w:val="00ED55A0"/>
    <w:rsid w:val="00EE50AD"/>
    <w:rsid w:val="00EF5AD5"/>
    <w:rsid w:val="00F03DE0"/>
    <w:rsid w:val="00F03FC7"/>
    <w:rsid w:val="00F12841"/>
    <w:rsid w:val="00F65A00"/>
    <w:rsid w:val="00FA51F9"/>
    <w:rsid w:val="00FE08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474446"/>
    <w:rPr>
      <w:color w:val="0000FF"/>
      <w:u w:val="single"/>
    </w:rPr>
  </w:style>
  <w:style w:type="character" w:customStyle="1" w:styleId="uiitem1">
    <w:name w:val="ui_item1"/>
    <w:basedOn w:val="DefaultParagraphFont"/>
    <w:uiPriority w:val="99"/>
    <w:rsid w:val="004701A3"/>
    <w:rPr>
      <w:b/>
      <w:bCs/>
      <w:color w:val="auto"/>
    </w:rPr>
  </w:style>
  <w:style w:type="paragraph" w:styleId="Header">
    <w:name w:val="header"/>
    <w:basedOn w:val="Normal"/>
    <w:link w:val="Head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30A94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30A94"/>
    <w:rPr>
      <w:sz w:val="24"/>
      <w:szCs w:val="24"/>
    </w:rPr>
  </w:style>
  <w:style w:type="table" w:styleId="TableGrid">
    <w:name w:val="Table Grid"/>
    <w:basedOn w:val="TableNormal"/>
    <w:uiPriority w:val="99"/>
    <w:rsid w:val="00EB0BA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6</Pages>
  <Words>820</Words>
  <Characters>5171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Roman Blessing</dc:creator>
  <cp:keywords/>
  <dc:description/>
  <cp:lastModifiedBy>Roman Blessing</cp:lastModifiedBy>
  <cp:revision>2</cp:revision>
  <cp:lastPrinted>2020-05-27T17:44:00Z</cp:lastPrinted>
  <dcterms:created xsi:type="dcterms:W3CDTF">2020-06-01T16:06:00Z</dcterms:created>
  <dcterms:modified xsi:type="dcterms:W3CDTF">2020-06-01T16:06:00Z</dcterms:modified>
</cp:coreProperties>
</file>