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663" w:type="dxa"/>
        <w:tblCellMar>
          <w:left w:w="70" w:type="dxa"/>
          <w:right w:w="70" w:type="dxa"/>
        </w:tblCellMar>
        <w:tblLook w:val="0000" w:firstRow="0" w:lastRow="0" w:firstColumn="0" w:lastColumn="0" w:noHBand="0" w:noVBand="0"/>
      </w:tblPr>
      <w:tblGrid>
        <w:gridCol w:w="4791"/>
        <w:gridCol w:w="4872"/>
      </w:tblGrid>
      <w:tr w:rsidR="009123DE" w:rsidTr="005C0CE4">
        <w:tc>
          <w:tcPr>
            <w:tcW w:w="4791" w:type="dxa"/>
          </w:tcPr>
          <w:p w:rsidR="009123DE" w:rsidRDefault="009123DE" w:rsidP="005C0CE4">
            <w:pPr>
              <w:pStyle w:val="berschrift2"/>
              <w:rPr>
                <w:b/>
                <w:bCs/>
                <w:sz w:val="32"/>
              </w:rPr>
            </w:pPr>
            <w:r>
              <w:rPr>
                <w:sz w:val="32"/>
              </w:rPr>
              <w:br w:type="page"/>
            </w:r>
            <w:r>
              <w:rPr>
                <w:rFonts w:ascii="Arial" w:hAnsi="Arial" w:cs="Arial"/>
                <w:b/>
                <w:bCs/>
                <w:sz w:val="32"/>
              </w:rPr>
              <w:t>Lösungsblatt</w:t>
            </w:r>
          </w:p>
        </w:tc>
        <w:tc>
          <w:tcPr>
            <w:tcW w:w="4872" w:type="dxa"/>
          </w:tcPr>
          <w:p w:rsidR="009123DE" w:rsidRDefault="009123DE" w:rsidP="005C0CE4">
            <w:pPr>
              <w:pStyle w:val="berschrift2"/>
              <w:jc w:val="right"/>
              <w:rPr>
                <w:sz w:val="32"/>
              </w:rPr>
            </w:pPr>
            <w:r>
              <w:rPr>
                <w:rFonts w:ascii="Arial" w:hAnsi="Arial"/>
                <w:b/>
                <w:sz w:val="32"/>
              </w:rPr>
              <w:t>DB01</w:t>
            </w:r>
            <w:r w:rsidR="00F25FA9">
              <w:rPr>
                <w:rFonts w:ascii="Arial" w:hAnsi="Arial"/>
                <w:b/>
                <w:sz w:val="32"/>
              </w:rPr>
              <w:t>_</w:t>
            </w:r>
            <w:r>
              <w:rPr>
                <w:rFonts w:ascii="Arial" w:hAnsi="Arial"/>
                <w:b/>
                <w:sz w:val="32"/>
              </w:rPr>
              <w:t>L</w:t>
            </w:r>
          </w:p>
        </w:tc>
      </w:tr>
    </w:tbl>
    <w:p w:rsidR="009123DE" w:rsidRPr="009123DE" w:rsidRDefault="009123DE">
      <w:pPr>
        <w:rPr>
          <w:bCs/>
        </w:rPr>
      </w:pPr>
    </w:p>
    <w:p w:rsidR="00750073" w:rsidRDefault="00AC6917">
      <w:pPr>
        <w:rPr>
          <w:b/>
          <w:bCs/>
          <w:sz w:val="28"/>
        </w:rPr>
      </w:pPr>
      <w:r>
        <w:rPr>
          <w:b/>
          <w:bCs/>
          <w:sz w:val="28"/>
        </w:rPr>
        <w:t xml:space="preserve">zu </w:t>
      </w:r>
      <w:r w:rsidR="00012604">
        <w:rPr>
          <w:b/>
          <w:bCs/>
          <w:sz w:val="28"/>
        </w:rPr>
        <w:t xml:space="preserve">Aufgabe </w:t>
      </w:r>
      <w:r>
        <w:rPr>
          <w:b/>
          <w:bCs/>
          <w:sz w:val="28"/>
        </w:rPr>
        <w:t>1</w:t>
      </w:r>
      <w:r w:rsidR="00E93CC7">
        <w:rPr>
          <w:b/>
          <w:bCs/>
          <w:sz w:val="28"/>
        </w:rPr>
        <w:t>:</w:t>
      </w:r>
    </w:p>
    <w:p w:rsidR="00AC6917" w:rsidRDefault="00AC6917">
      <w:pPr>
        <w:rPr>
          <w:b/>
          <w:bCs/>
          <w:sz w:val="28"/>
        </w:rPr>
      </w:pPr>
    </w:p>
    <w:tbl>
      <w:tblPr>
        <w:tblW w:w="9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5586"/>
      </w:tblGrid>
      <w:tr w:rsidR="006D7CBB" w:rsidRPr="0098326D" w:rsidTr="003D31FD">
        <w:tc>
          <w:tcPr>
            <w:tcW w:w="4361" w:type="dxa"/>
          </w:tcPr>
          <w:p w:rsidR="00820DB7" w:rsidRPr="0098326D" w:rsidRDefault="00820DB7" w:rsidP="006D7CBB">
            <w:pPr>
              <w:rPr>
                <w:sz w:val="22"/>
              </w:rPr>
            </w:pPr>
          </w:p>
          <w:p w:rsidR="00820DB7" w:rsidRPr="00DA562A" w:rsidRDefault="003D31FD" w:rsidP="00DA562A">
            <w:pPr>
              <w:ind w:left="1418" w:right="-59" w:hanging="1418"/>
              <w:rPr>
                <w:b/>
                <w:bCs/>
                <w:sz w:val="26"/>
                <w:szCs w:val="26"/>
              </w:rPr>
            </w:pPr>
            <w:r w:rsidRPr="00DA562A">
              <w:rPr>
                <w:b/>
                <w:bCs/>
                <w:sz w:val="26"/>
                <w:szCs w:val="26"/>
              </w:rPr>
              <w:t xml:space="preserve">1. </w:t>
            </w:r>
            <w:r w:rsidR="00820DB7" w:rsidRPr="00DA562A">
              <w:rPr>
                <w:b/>
                <w:bCs/>
                <w:sz w:val="26"/>
                <w:szCs w:val="26"/>
              </w:rPr>
              <w:t>Schritt:</w:t>
            </w:r>
            <w:r w:rsidRPr="00DA562A">
              <w:rPr>
                <w:b/>
                <w:bCs/>
                <w:sz w:val="26"/>
                <w:szCs w:val="26"/>
              </w:rPr>
              <w:tab/>
            </w:r>
            <w:r w:rsidR="00820DB7" w:rsidRPr="00DA562A">
              <w:rPr>
                <w:b/>
                <w:bCs/>
                <w:sz w:val="26"/>
                <w:szCs w:val="26"/>
              </w:rPr>
              <w:t xml:space="preserve">Objekte </w:t>
            </w:r>
            <w:r w:rsidRPr="00DA562A">
              <w:rPr>
                <w:b/>
                <w:bCs/>
                <w:sz w:val="26"/>
                <w:szCs w:val="26"/>
              </w:rPr>
              <w:t>bestimmen</w:t>
            </w:r>
          </w:p>
          <w:p w:rsidR="00820DB7" w:rsidRPr="0098326D" w:rsidRDefault="00820DB7" w:rsidP="006D7CBB">
            <w:pPr>
              <w:rPr>
                <w:sz w:val="22"/>
              </w:rPr>
            </w:pPr>
          </w:p>
          <w:p w:rsidR="006D7CBB" w:rsidRPr="0098326D" w:rsidRDefault="006D7CBB" w:rsidP="006D7CBB">
            <w:pPr>
              <w:rPr>
                <w:sz w:val="22"/>
              </w:rPr>
            </w:pPr>
            <w:r w:rsidRPr="0098326D">
              <w:rPr>
                <w:sz w:val="22"/>
              </w:rPr>
              <w:t>Objekte der Fahrradve</w:t>
            </w:r>
            <w:r w:rsidRPr="0098326D">
              <w:rPr>
                <w:sz w:val="22"/>
              </w:rPr>
              <w:t>r</w:t>
            </w:r>
            <w:r w:rsidRPr="0098326D">
              <w:rPr>
                <w:sz w:val="22"/>
              </w:rPr>
              <w:t>mietung:</w:t>
            </w:r>
          </w:p>
          <w:p w:rsidR="006D7CBB" w:rsidRPr="0098326D" w:rsidRDefault="006D7CBB" w:rsidP="0098326D">
            <w:pPr>
              <w:numPr>
                <w:ilvl w:val="0"/>
                <w:numId w:val="1"/>
              </w:numPr>
              <w:rPr>
                <w:sz w:val="22"/>
              </w:rPr>
            </w:pPr>
            <w:r w:rsidRPr="0098326D">
              <w:rPr>
                <w:sz w:val="22"/>
              </w:rPr>
              <w:t xml:space="preserve">Bilder von Fahrrädern, </w:t>
            </w:r>
          </w:p>
          <w:p w:rsidR="006D7CBB" w:rsidRPr="0098326D" w:rsidRDefault="006D7CBB" w:rsidP="0098326D">
            <w:pPr>
              <w:numPr>
                <w:ilvl w:val="0"/>
                <w:numId w:val="1"/>
              </w:numPr>
              <w:rPr>
                <w:sz w:val="22"/>
              </w:rPr>
            </w:pPr>
            <w:r w:rsidRPr="0098326D">
              <w:rPr>
                <w:sz w:val="22"/>
              </w:rPr>
              <w:t xml:space="preserve">Bilder von Mietern und </w:t>
            </w:r>
          </w:p>
          <w:p w:rsidR="006D7CBB" w:rsidRPr="0098326D" w:rsidRDefault="006D7CBB" w:rsidP="0098326D">
            <w:pPr>
              <w:numPr>
                <w:ilvl w:val="0"/>
                <w:numId w:val="1"/>
              </w:numPr>
              <w:rPr>
                <w:sz w:val="22"/>
              </w:rPr>
            </w:pPr>
            <w:r w:rsidRPr="0098326D">
              <w:rPr>
                <w:sz w:val="22"/>
              </w:rPr>
              <w:t xml:space="preserve">Mietverträgen </w:t>
            </w:r>
          </w:p>
          <w:p w:rsidR="00986D59" w:rsidRDefault="006D7CBB" w:rsidP="006D7CBB">
            <w:pPr>
              <w:rPr>
                <w:sz w:val="22"/>
              </w:rPr>
            </w:pPr>
            <w:r w:rsidRPr="0098326D">
              <w:rPr>
                <w:sz w:val="22"/>
              </w:rPr>
              <w:t xml:space="preserve">ungeordnet auf einer Stellwand </w:t>
            </w:r>
            <w:r w:rsidR="00986D59">
              <w:rPr>
                <w:sz w:val="22"/>
              </w:rPr>
              <w:t>anheften.</w:t>
            </w:r>
          </w:p>
          <w:p w:rsidR="00986D59" w:rsidRDefault="00986D59" w:rsidP="006D7CBB">
            <w:pPr>
              <w:rPr>
                <w:sz w:val="22"/>
              </w:rPr>
            </w:pPr>
          </w:p>
          <w:p w:rsidR="006D7CBB" w:rsidRPr="0098326D" w:rsidRDefault="00986D59" w:rsidP="007C4724">
            <w:pPr>
              <w:tabs>
                <w:tab w:val="left" w:pos="1418"/>
              </w:tabs>
              <w:spacing w:after="240"/>
              <w:rPr>
                <w:sz w:val="22"/>
              </w:rPr>
            </w:pPr>
            <w:r w:rsidRPr="00986D59">
              <w:rPr>
                <w:sz w:val="22"/>
              </w:rPr>
              <w:sym w:font="Wingdings" w:char="F0E8"/>
            </w:r>
            <w:r>
              <w:rPr>
                <w:sz w:val="22"/>
              </w:rPr>
              <w:t xml:space="preserve"> Begriff</w:t>
            </w:r>
            <w:r w:rsidR="00E44E5A">
              <w:rPr>
                <w:sz w:val="22"/>
              </w:rPr>
              <w:t>:</w:t>
            </w:r>
            <w:r w:rsidR="00E44E5A">
              <w:rPr>
                <w:sz w:val="22"/>
              </w:rPr>
              <w:tab/>
            </w:r>
            <w:r w:rsidRPr="00986D59">
              <w:rPr>
                <w:b/>
                <w:sz w:val="22"/>
              </w:rPr>
              <w:t>Entität</w:t>
            </w:r>
          </w:p>
        </w:tc>
        <w:tc>
          <w:tcPr>
            <w:tcW w:w="5586" w:type="dxa"/>
          </w:tcPr>
          <w:p w:rsidR="006D7CBB" w:rsidRDefault="007B45E5" w:rsidP="0098326D">
            <w:pPr>
              <w:spacing w:before="60" w:after="60"/>
              <w:rPr>
                <w:noProof/>
                <w:sz w:val="22"/>
              </w:rPr>
            </w:pPr>
            <w:r>
              <w:rPr>
                <w:noProof/>
              </w:rPr>
              <w:pict>
                <v:shapetype id="_x0000_t202" coordsize="21600,21600" o:spt="202" path="m,l,21600r21600,l21600,xe">
                  <v:stroke joinstyle="miter"/>
                  <v:path gradientshapeok="t" o:connecttype="rect"/>
                </v:shapetype>
                <v:shape id="_x0000_s1123" type="#_x0000_t202" style="position:absolute;margin-left:210.4pt;margin-top:81.7pt;width:56.95pt;height:21.45pt;z-index:25172326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w:txbxContent>
                      <w:p w:rsidR="007B45E5" w:rsidRPr="007B45E5" w:rsidRDefault="007B45E5" w:rsidP="007B45E5">
                        <w:pPr>
                          <w:rPr>
                            <w:sz w:val="20"/>
                            <w:szCs w:val="20"/>
                          </w:rPr>
                        </w:pPr>
                        <w:r>
                          <w:rPr>
                            <w:sz w:val="20"/>
                            <w:szCs w:val="20"/>
                          </w:rPr>
                          <w:t>Fahrrad3</w:t>
                        </w:r>
                      </w:p>
                    </w:txbxContent>
                  </v:textbox>
                </v:shape>
              </w:pict>
            </w:r>
            <w:r>
              <w:rPr>
                <w:noProof/>
              </w:rPr>
              <w:pict>
                <v:shape id="_x0000_s1120" type="#_x0000_t202" style="position:absolute;margin-left:200.05pt;margin-top:14.85pt;width:54.9pt;height:19.45pt;z-index:251720192;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style="mso-fit-shape-to-text:t">
                    <w:txbxContent>
                      <w:p w:rsidR="007B45E5" w:rsidRPr="007B45E5" w:rsidRDefault="00212F6D" w:rsidP="007B45E5">
                        <w:pPr>
                          <w:rPr>
                            <w:sz w:val="20"/>
                            <w:szCs w:val="20"/>
                          </w:rPr>
                        </w:pPr>
                        <w:r>
                          <w:rPr>
                            <w:sz w:val="20"/>
                            <w:szCs w:val="20"/>
                          </w:rPr>
                          <w:t>Kunde</w:t>
                        </w:r>
                        <w:r w:rsidR="007B45E5">
                          <w:rPr>
                            <w:sz w:val="20"/>
                            <w:szCs w:val="20"/>
                          </w:rPr>
                          <w:t>2</w:t>
                        </w:r>
                      </w:p>
                    </w:txbxContent>
                  </v:textbox>
                </v:shape>
              </w:pict>
            </w:r>
            <w:r>
              <w:rPr>
                <w:noProof/>
              </w:rPr>
              <w:pict>
                <v:shape id="_x0000_s1119" type="#_x0000_t202" style="position:absolute;margin-left:8.35pt;margin-top:11.45pt;width:54.9pt;height:19.45pt;z-index:251719168;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style="mso-fit-shape-to-text:t">
                    <w:txbxContent>
                      <w:p w:rsidR="007B45E5" w:rsidRPr="007B45E5" w:rsidRDefault="00212F6D">
                        <w:pPr>
                          <w:rPr>
                            <w:sz w:val="20"/>
                            <w:szCs w:val="20"/>
                          </w:rPr>
                        </w:pPr>
                        <w:r>
                          <w:rPr>
                            <w:sz w:val="20"/>
                            <w:szCs w:val="20"/>
                          </w:rPr>
                          <w:t>Kunde</w:t>
                        </w:r>
                        <w:r w:rsidR="007B45E5" w:rsidRPr="007B45E5">
                          <w:rPr>
                            <w:sz w:val="20"/>
                            <w:szCs w:val="20"/>
                          </w:rPr>
                          <w:t>1</w:t>
                        </w:r>
                      </w:p>
                    </w:txbxContent>
                  </v:textbox>
                </v:shape>
              </w:pict>
            </w:r>
            <w:r w:rsidR="00C95E07">
              <w:rPr>
                <w:noProof/>
                <w:sz w:val="22"/>
              </w:rPr>
              <w:drawing>
                <wp:anchor distT="0" distB="0" distL="114300" distR="114300" simplePos="0" relativeHeight="251633664" behindDoc="1" locked="0" layoutInCell="1" allowOverlap="1" wp14:anchorId="61128B7B" wp14:editId="1F7DE20D">
                  <wp:simplePos x="0" y="0"/>
                  <wp:positionH relativeFrom="column">
                    <wp:posOffset>1608455</wp:posOffset>
                  </wp:positionH>
                  <wp:positionV relativeFrom="paragraph">
                    <wp:posOffset>218440</wp:posOffset>
                  </wp:positionV>
                  <wp:extent cx="735965" cy="790575"/>
                  <wp:effectExtent l="0" t="0" r="0" b="0"/>
                  <wp:wrapTight wrapText="bothSides">
                    <wp:wrapPolygon edited="0">
                      <wp:start x="0" y="0"/>
                      <wp:lineTo x="0" y="21340"/>
                      <wp:lineTo x="21246" y="21340"/>
                      <wp:lineTo x="21246"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_Mietvertrag_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35965" cy="790575"/>
                          </a:xfrm>
                          <a:prstGeom prst="rect">
                            <a:avLst/>
                          </a:prstGeom>
                        </pic:spPr>
                      </pic:pic>
                    </a:graphicData>
                  </a:graphic>
                </wp:anchor>
              </w:drawing>
            </w:r>
          </w:p>
          <w:p w:rsidR="00C95E07" w:rsidRDefault="007B45E5" w:rsidP="0098326D">
            <w:pPr>
              <w:spacing w:before="60" w:after="60"/>
              <w:rPr>
                <w:noProof/>
                <w:sz w:val="22"/>
              </w:rPr>
            </w:pPr>
            <w:r>
              <w:rPr>
                <w:noProof/>
              </w:rPr>
              <w:pict>
                <v:shape id="_x0000_s1122" type="#_x0000_t202" style="position:absolute;margin-left:82.95pt;margin-top:91.8pt;width:56.95pt;height:21.45pt;z-index:251722240;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w:txbxContent>
                      <w:p w:rsidR="007B45E5" w:rsidRPr="007B45E5" w:rsidRDefault="007B45E5" w:rsidP="007B45E5">
                        <w:pPr>
                          <w:rPr>
                            <w:sz w:val="20"/>
                            <w:szCs w:val="20"/>
                          </w:rPr>
                        </w:pPr>
                        <w:r>
                          <w:rPr>
                            <w:sz w:val="20"/>
                            <w:szCs w:val="20"/>
                          </w:rPr>
                          <w:t>Fahrrad2</w:t>
                        </w:r>
                      </w:p>
                    </w:txbxContent>
                  </v:textbox>
                </v:shape>
              </w:pict>
            </w:r>
            <w:r w:rsidR="00C95E07">
              <w:rPr>
                <w:noProof/>
                <w:sz w:val="22"/>
              </w:rPr>
              <w:drawing>
                <wp:anchor distT="0" distB="0" distL="114300" distR="114300" simplePos="0" relativeHeight="251635712" behindDoc="1" locked="0" layoutInCell="1" allowOverlap="1" wp14:anchorId="3D0AEAB2" wp14:editId="66DA917E">
                  <wp:simplePos x="0" y="0"/>
                  <wp:positionH relativeFrom="column">
                    <wp:posOffset>941705</wp:posOffset>
                  </wp:positionH>
                  <wp:positionV relativeFrom="paragraph">
                    <wp:posOffset>162560</wp:posOffset>
                  </wp:positionV>
                  <wp:extent cx="648335" cy="695325"/>
                  <wp:effectExtent l="0" t="0" r="0" b="0"/>
                  <wp:wrapTight wrapText="bothSides">
                    <wp:wrapPolygon edited="0">
                      <wp:start x="0" y="0"/>
                      <wp:lineTo x="0" y="21304"/>
                      <wp:lineTo x="20944" y="21304"/>
                      <wp:lineTo x="20944"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_Mietvertrag_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48335" cy="695325"/>
                          </a:xfrm>
                          <a:prstGeom prst="rect">
                            <a:avLst/>
                          </a:prstGeom>
                        </pic:spPr>
                      </pic:pic>
                    </a:graphicData>
                  </a:graphic>
                </wp:anchor>
              </w:drawing>
            </w:r>
          </w:p>
          <w:p w:rsidR="00C95E07" w:rsidRDefault="00C95E07" w:rsidP="0098326D">
            <w:pPr>
              <w:spacing w:before="60" w:after="60"/>
              <w:rPr>
                <w:noProof/>
                <w:sz w:val="22"/>
              </w:rPr>
            </w:pPr>
          </w:p>
          <w:p w:rsidR="00C95E07" w:rsidRDefault="00C95E07" w:rsidP="0098326D">
            <w:pPr>
              <w:spacing w:before="60" w:after="60"/>
              <w:rPr>
                <w:noProof/>
                <w:sz w:val="22"/>
              </w:rPr>
            </w:pPr>
            <w:r>
              <w:rPr>
                <w:noProof/>
                <w:sz w:val="22"/>
              </w:rPr>
              <w:drawing>
                <wp:anchor distT="0" distB="0" distL="114300" distR="114300" simplePos="0" relativeHeight="251631616" behindDoc="1" locked="0" layoutInCell="1" allowOverlap="1" wp14:anchorId="6A0C7F04" wp14:editId="7C719A09">
                  <wp:simplePos x="0" y="0"/>
                  <wp:positionH relativeFrom="column">
                    <wp:posOffset>1905000</wp:posOffset>
                  </wp:positionH>
                  <wp:positionV relativeFrom="paragraph">
                    <wp:posOffset>203200</wp:posOffset>
                  </wp:positionV>
                  <wp:extent cx="694055" cy="704850"/>
                  <wp:effectExtent l="0" t="0" r="0" b="0"/>
                  <wp:wrapTight wrapText="bothSides">
                    <wp:wrapPolygon edited="0">
                      <wp:start x="0" y="0"/>
                      <wp:lineTo x="0" y="21016"/>
                      <wp:lineTo x="20750" y="21016"/>
                      <wp:lineTo x="20750"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_Mietvertrag_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94055" cy="704850"/>
                          </a:xfrm>
                          <a:prstGeom prst="rect">
                            <a:avLst/>
                          </a:prstGeom>
                        </pic:spPr>
                      </pic:pic>
                    </a:graphicData>
                  </a:graphic>
                </wp:anchor>
              </w:drawing>
            </w:r>
          </w:p>
          <w:p w:rsidR="00C95E07" w:rsidRPr="0098326D" w:rsidRDefault="007B45E5" w:rsidP="0098326D">
            <w:pPr>
              <w:spacing w:before="60" w:after="60"/>
              <w:rPr>
                <w:sz w:val="22"/>
              </w:rPr>
            </w:pPr>
            <w:r>
              <w:rPr>
                <w:noProof/>
              </w:rPr>
              <w:pict>
                <v:shape id="_x0000_s1121" type="#_x0000_t202" style="position:absolute;margin-left:8.45pt;margin-top:16.55pt;width:56.95pt;height:21.45pt;z-index:251721216;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w:txbxContent>
                      <w:p w:rsidR="007B45E5" w:rsidRPr="007B45E5" w:rsidRDefault="007B45E5" w:rsidP="007B45E5">
                        <w:pPr>
                          <w:rPr>
                            <w:sz w:val="20"/>
                            <w:szCs w:val="20"/>
                          </w:rPr>
                        </w:pPr>
                        <w:r>
                          <w:rPr>
                            <w:sz w:val="20"/>
                            <w:szCs w:val="20"/>
                          </w:rPr>
                          <w:t>Fahrrad</w:t>
                        </w:r>
                        <w:r w:rsidRPr="007B45E5">
                          <w:rPr>
                            <w:sz w:val="20"/>
                            <w:szCs w:val="20"/>
                          </w:rPr>
                          <w:t>1</w:t>
                        </w:r>
                      </w:p>
                    </w:txbxContent>
                  </v:textbox>
                </v:shape>
              </w:pict>
            </w:r>
          </w:p>
        </w:tc>
      </w:tr>
      <w:tr w:rsidR="008D1207" w:rsidRPr="0098326D" w:rsidTr="003D31FD">
        <w:tc>
          <w:tcPr>
            <w:tcW w:w="4361" w:type="dxa"/>
          </w:tcPr>
          <w:p w:rsidR="008D1207" w:rsidRPr="0098326D" w:rsidRDefault="008D1207" w:rsidP="007A45DD">
            <w:pPr>
              <w:rPr>
                <w:sz w:val="22"/>
              </w:rPr>
            </w:pPr>
          </w:p>
          <w:p w:rsidR="008D1207" w:rsidRPr="00DA562A" w:rsidRDefault="003D31FD" w:rsidP="003D31FD">
            <w:pPr>
              <w:ind w:left="1418" w:right="-201" w:hanging="1418"/>
              <w:rPr>
                <w:b/>
                <w:bCs/>
                <w:sz w:val="26"/>
                <w:szCs w:val="26"/>
              </w:rPr>
            </w:pPr>
            <w:r>
              <w:rPr>
                <w:b/>
                <w:bCs/>
                <w:sz w:val="28"/>
              </w:rPr>
              <w:t>2</w:t>
            </w:r>
            <w:r w:rsidRPr="00DA562A">
              <w:rPr>
                <w:b/>
                <w:bCs/>
                <w:sz w:val="26"/>
                <w:szCs w:val="26"/>
              </w:rPr>
              <w:t>. Schritt:</w:t>
            </w:r>
            <w:r w:rsidRPr="00DA562A">
              <w:rPr>
                <w:b/>
                <w:bCs/>
                <w:sz w:val="26"/>
                <w:szCs w:val="26"/>
              </w:rPr>
              <w:tab/>
            </w:r>
            <w:r w:rsidR="00986D59" w:rsidRPr="00DA562A">
              <w:rPr>
                <w:b/>
                <w:bCs/>
                <w:sz w:val="26"/>
                <w:szCs w:val="26"/>
              </w:rPr>
              <w:t>Beziehungen</w:t>
            </w:r>
            <w:r w:rsidRPr="00DA562A">
              <w:rPr>
                <w:b/>
                <w:bCs/>
                <w:sz w:val="26"/>
                <w:szCs w:val="26"/>
              </w:rPr>
              <w:t xml:space="preserve"> erläutern</w:t>
            </w:r>
          </w:p>
          <w:p w:rsidR="008D1207" w:rsidRPr="0098326D" w:rsidRDefault="008D1207" w:rsidP="007A45DD">
            <w:pPr>
              <w:rPr>
                <w:sz w:val="22"/>
              </w:rPr>
            </w:pPr>
          </w:p>
          <w:p w:rsidR="008D1207" w:rsidRPr="0098326D" w:rsidRDefault="008D1207" w:rsidP="007A45DD">
            <w:pPr>
              <w:rPr>
                <w:sz w:val="22"/>
              </w:rPr>
            </w:pPr>
            <w:r w:rsidRPr="0098326D">
              <w:rPr>
                <w:sz w:val="22"/>
              </w:rPr>
              <w:t>Die einzelnen Objekte werden an der T</w:t>
            </w:r>
            <w:r w:rsidRPr="0098326D">
              <w:rPr>
                <w:sz w:val="22"/>
              </w:rPr>
              <w:t>a</w:t>
            </w:r>
            <w:r w:rsidRPr="0098326D">
              <w:rPr>
                <w:sz w:val="22"/>
              </w:rPr>
              <w:t xml:space="preserve">fel </w:t>
            </w:r>
            <w:r>
              <w:rPr>
                <w:sz w:val="22"/>
              </w:rPr>
              <w:t>zusammen</w:t>
            </w:r>
            <w:r w:rsidRPr="0098326D">
              <w:rPr>
                <w:sz w:val="22"/>
              </w:rPr>
              <w:t>gefasst, z.B.</w:t>
            </w:r>
          </w:p>
          <w:p w:rsidR="008D1207" w:rsidRPr="0098326D" w:rsidRDefault="008D1207" w:rsidP="007A45DD">
            <w:pPr>
              <w:rPr>
                <w:sz w:val="22"/>
              </w:rPr>
            </w:pPr>
          </w:p>
        </w:tc>
        <w:tc>
          <w:tcPr>
            <w:tcW w:w="5586" w:type="dxa"/>
          </w:tcPr>
          <w:p w:rsidR="008D1207" w:rsidRDefault="007B45E5" w:rsidP="007A45DD">
            <w:pPr>
              <w:spacing w:before="60" w:after="60"/>
              <w:rPr>
                <w:sz w:val="22"/>
              </w:rPr>
            </w:pPr>
            <w:r>
              <w:rPr>
                <w:noProof/>
              </w:rPr>
              <w:pict>
                <v:shape id="Textfeld 2" o:spid="_x0000_s1026" type="#_x0000_t202" style="position:absolute;margin-left:96.65pt;margin-top:15.05pt;width:67.3pt;height:31.45pt;z-index:251651072;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8rhQIAABYFAAAOAAAAZHJzL2Uyb0RvYy54bWysVNuO2yAQfa/Uf0C8Z31ZZxNbcVZ7aapK&#10;24u02w8ggGNUDBRI7O2q/94BJ9lsL1JV1Q8YmOEwM+cMi8uhk2jHrRNa1Tg7SzHiimom1KbGnx9W&#10;kzlGzhPFiNSK1/iRO3y5fP1q0ZuK57rVknGLAES5qjc1br03VZI42vKOuDNtuAJjo21HPCztJmGW&#10;9IDeySRP04uk15YZqyl3DnZvRyNeRvym4dR/bBrHPZI1hth8HG0c12FMlgtSbSwxraD7MMg/RNER&#10;oeDSI9Qt8QRtrfgFqhPUaqcbf0Z1l+imEZTHHCCbLP0pm/uWGB5zgeI4cyyT+3+w9MPuk0WC1fj8&#10;HCNFOuDogQ++4ZKhPJSnN64Cr3sDfn641gPQHFN15k7TLw4pfdMSteFX1uq+5YRBeFk4mZwcHXFc&#10;AFn37zWDa8jW6wg0NLYLtYNqIEAHmh6P1EAoiMLmfFrMMrBQMJ2XZZFN4w2kOhw21vm3XHcoTGps&#10;gfkITnZ3zodgSHVwCXc5LQVbCSnjwm7WN9KiHQGVrOK3R3/hJlVwVjocGxHHHYgR7gi2EG1k/anM&#10;8iK9zsvJ6mI+mxSrYjopZ+l8kmbldXmRFmVxu/oeAsyKqhWMcXUnFD8oMCv+juF9L4zaiRpEfY3L&#10;aT4dGfpjkmn8fpdkJzw0pBQd1PzoRKrA6xvFIG1SeSLkOE9ehh+rDDU4/GNVogoC8aME/LAeot4i&#10;gUEha80eQRZWA23AMDwmMGm1/YZRD41ZY/d1SyzHSL5TIK0yK4rQyXFRTGc5LOypZX1qIYoCVI09&#10;RuP0xo/dvzVWbFq4aRSz0lcgx0ZEqTxHtRcxNF/Maf9QhO4+XUev5+ds+QMAAP//AwBQSwMEFAAG&#10;AAgAAAAhAJXwDSHdAAAACQEAAA8AAABkcnMvZG93bnJldi54bWxMj0FOwzAQRfdI3MEaJDaIOq2h&#10;adI4FSCB2Lb0AJN4mkTEdhS7TXp7hhUsv+bp/zfFbra9uNAYOu80LBcJCHK1N51rNBy/3h83IEJE&#10;Z7D3jjRcKcCuvL0pMDd+cnu6HGIjuMSFHDW0MQ65lKFuyWJY+IEc305+tBg5jo00I05cbnu5SpK1&#10;tNg5XmhxoLeW6u/D2Wo4fU4Pz9lUfcRjun9av2KXVv6q9f3d/LIFEWmOfzD86rM6lOxU+bMzQfSc&#10;M6UY1aCSJQgG1CrNQFQaMpWALAv5/4PyBwAA//8DAFBLAQItABQABgAIAAAAIQC2gziS/gAAAOEB&#10;AAATAAAAAAAAAAAAAAAAAAAAAABbQ29udGVudF9UeXBlc10ueG1sUEsBAi0AFAAGAAgAAAAhADj9&#10;If/WAAAAlAEAAAsAAAAAAAAAAAAAAAAALwEAAF9yZWxzLy5yZWxzUEsBAi0AFAAGAAgAAAAhAHUr&#10;/yuFAgAAFgUAAA4AAAAAAAAAAAAAAAAALgIAAGRycy9lMm9Eb2MueG1sUEsBAi0AFAAGAAgAAAAh&#10;AJXwDSHdAAAACQEAAA8AAAAAAAAAAAAAAAAA3wQAAGRycy9kb3ducmV2LnhtbFBLBQYAAAAABAAE&#10;APMAAADpBQAAAAA=&#10;" stroked="f">
                  <v:textbox style="mso-next-textbox:#Textfeld 2">
                    <w:txbxContent>
                      <w:p w:rsidR="007B45E5" w:rsidRPr="00986D59" w:rsidRDefault="007B45E5" w:rsidP="008D1207">
                        <w:pPr>
                          <w:rPr>
                            <w:rFonts w:ascii="Lucida Handwriting" w:hAnsi="Lucida Handwriting"/>
                            <w:b/>
                            <w:sz w:val="18"/>
                          </w:rPr>
                        </w:pPr>
                        <w:r w:rsidRPr="00986D59">
                          <w:rPr>
                            <w:rFonts w:ascii="Lucida Handwriting" w:hAnsi="Lucida Handwriting"/>
                            <w:b/>
                            <w:sz w:val="28"/>
                            <w:szCs w:val="40"/>
                          </w:rPr>
                          <w:t>mietet</w:t>
                        </w:r>
                      </w:p>
                    </w:txbxContent>
                  </v:textbox>
                  <w10:wrap type="square"/>
                </v:shape>
              </w:pict>
            </w:r>
          </w:p>
          <w:p w:rsidR="008D1207" w:rsidRDefault="007B45E5" w:rsidP="008D1207">
            <w:pPr>
              <w:pStyle w:val="berschrift3"/>
              <w:rPr>
                <w:sz w:val="22"/>
              </w:rPr>
            </w:pPr>
            <w:r>
              <w:rPr>
                <w:rFonts w:ascii="Vladimir Script" w:hAnsi="Vladimir Script"/>
                <w:noProof/>
                <w:sz w:val="40"/>
                <w:szCs w:val="40"/>
              </w:rPr>
              <w:pict>
                <v:shapetype id="_x0000_t32" coordsize="21600,21600" o:spt="32" o:oned="t" path="m,l21600,21600e" filled="f">
                  <v:path arrowok="t" fillok="f" o:connecttype="none"/>
                  <o:lock v:ext="edit" shapetype="t"/>
                </v:shapetype>
                <v:shape id="AutoShape 6" o:spid="_x0000_s1110" type="#_x0000_t32" style="position:absolute;margin-left:51.75pt;margin-top:10.1pt;width:49.55pt;height:0;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vVHgIAADwEAAAOAAAAZHJzL2Uyb0RvYy54bWysU9uO2yAQfa/Uf0C8Z32pkyZWnNXKTvqy&#10;bSPt9gMIYBsVAwISJ6r67x3IRdn2parqBzwwM2fO3JaPx0GiA7dOaFXh7CHFiCuqmVBdhb+9biZz&#10;jJwnihGpFa/wiTv8uHr/bjmakue615JxiwBEuXI0Fe69N2WSONrzgbgHbbgCZavtQDxcbZcwS0ZA&#10;H2SSp+ksGbVlxmrKnYPX5qzEq4jftpz6r23ruEeywsDNx9PGcxfOZLUkZWeJ6QW90CD/wGIgQkHQ&#10;G1RDPEF7K/6AGgS12unWP1A9JLptBeUxB8gmS3/L5qUnhsdcoDjO3Mrk/h8s/XLYWiRYhfMMI0UG&#10;6NHT3usYGs1CfUbjSjCr1daGDOlRvZhnTb87pHTdE9XxaPx6MuCbBY/kjUu4OANRduNnzcCGAH4s&#10;1rG1Q4CEMqBj7Mnp1hN+9IjC4yxf5PMpRvSqSkh59TPW+U9cDygIFXbeEtH1vtZKQeO1zWIUcnh2&#10;PrAi5dUhBFV6I6SM/ZcKjVCAaZGm0cNpKVjQBjtnu10tLTqQMELxizmC5t7M6r1iEa3nhK0vsidC&#10;nmWILlXAg8SAz0U6z8iPRbpYz9fzYlLks/WkSJtm8rSpi8lsk32cNh+aum6yn4FaVpS9YIyrwO46&#10;r1nxd/Nw2ZzzpN0m9laH5C16LBiQvf4j6djZ0MzzWOw0O23tteMwotH4sk5hB+7vIN8v/eoXAAAA&#10;//8DAFBLAwQUAAYACAAAACEAETaFDdwAAAAIAQAADwAAAGRycy9kb3ducmV2LnhtbEyPQWrDMBBF&#10;94XeQUwgu0S2aVLXtRxKoBAKXTTxASbW1DaxRsZSEuX2UemiXX7m8f+bchPMIC40ud6ygnSZgCBu&#10;rO65VVAf3hc5COeRNQ6WScGNHGyqx4cSC22v/EWXvW9FLGFXoILO+7GQ0jUdGXRLOxLH27edDPoY&#10;p1bqCa+x3AwyS5K1NNhzXOhwpG1HzWl/Ngqe65emDod0t915S3L1gbfPgErNZ+HtFYSn4P9g+NGP&#10;6lBFp6M9s3ZiULBIk3VEFWRPGYgI5PkKxPE3y6qU/x+o7gAAAP//AwBQSwECLQAUAAYACAAAACEA&#10;toM4kv4AAADhAQAAEwAAAAAAAAAAAAAAAAAAAAAAW0NvbnRlbnRfVHlwZXNdLnhtbFBLAQItABQA&#10;BgAIAAAAIQA4/SH/1gAAAJQBAAALAAAAAAAAAAAAAAAAAC8BAABfcmVscy8ucmVsc1BLAQItABQA&#10;BgAIAAAAIQC/RmvVHgIAADwEAAAOAAAAAAAAAAAAAAAAAC4CAABkcnMvZTJvRG9jLnhtbFBLAQIt&#10;ABQABgAIAAAAIQARNoUN3AAAAAgBAAAPAAAAAAAAAAAAAAAAAHgEAABkcnMvZG93bnJldi54bWxQ&#10;SwUGAAAAAAQABADzAAAAgQUAAAAA&#10;" strokeweight="2pt"/>
              </w:pict>
            </w:r>
            <w:r>
              <w:rPr>
                <w:noProof/>
              </w:rPr>
              <w:pict>
                <v:shape id="_x0000_s1124" type="#_x0000_t202" style="position:absolute;margin-left:-2.75pt;margin-top:.4pt;width:54.9pt;height:19.45pt;z-index:251724288;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style="mso-next-textbox:#_x0000_s1124;mso-fit-shape-to-text:t">
                    <w:txbxContent>
                      <w:p w:rsidR="007B45E5" w:rsidRPr="007B45E5" w:rsidRDefault="00212F6D" w:rsidP="007B45E5">
                        <w:pPr>
                          <w:rPr>
                            <w:sz w:val="20"/>
                            <w:szCs w:val="20"/>
                          </w:rPr>
                        </w:pPr>
                        <w:r>
                          <w:rPr>
                            <w:sz w:val="20"/>
                            <w:szCs w:val="20"/>
                          </w:rPr>
                          <w:t>Kunde</w:t>
                        </w:r>
                      </w:p>
                    </w:txbxContent>
                  </v:textbox>
                </v:shape>
              </w:pict>
            </w:r>
          </w:p>
          <w:p w:rsidR="008D1207" w:rsidRPr="00986D59" w:rsidRDefault="008D1207" w:rsidP="007A45DD">
            <w:pPr>
              <w:spacing w:before="60" w:after="60"/>
              <w:rPr>
                <w:i/>
                <w:sz w:val="22"/>
              </w:rPr>
            </w:pPr>
          </w:p>
          <w:p w:rsidR="008D1207" w:rsidRDefault="007B45E5" w:rsidP="007A45DD">
            <w:pPr>
              <w:spacing w:before="60" w:after="60"/>
              <w:rPr>
                <w:sz w:val="22"/>
              </w:rPr>
            </w:pPr>
            <w:r>
              <w:rPr>
                <w:noProof/>
              </w:rPr>
              <w:pict>
                <v:shape id="AutoShape 9" o:spid="_x0000_s1109" type="#_x0000_t32" style="position:absolute;margin-left:173.35pt;margin-top:8.45pt;width:0;height:42.1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dVfHgIAADwEAAAOAAAAZHJzL2Uyb0RvYy54bWysU8GO2jAQvVfqP1i+QxI2sBARVqsEetm2&#10;SLv9AGM7xKpjW7YhoKr/3rEDiG0vVdUcnLE98+bNvPHy6dRJdOTWCa1KnI1TjLiimgm1L/G3t81o&#10;jpHzRDEiteIlPnOHn1YfPyx7U/CJbrVk3CIAUa7oTYlb702RJI62vCNurA1XcNlo2xEPW7tPmCU9&#10;oHcymaTpLOm1ZcZqyp2D03q4xKuI3zSc+q9N47hHssTAzcfVxnUX1mS1JMXeEtMKeqFB/oFFR4SC&#10;pDeomniCDlb8AdUJarXTjR9T3SW6aQTlsQaoJkt/q+a1JYbHWqA5ztza5P4fLP1y3FokGGi3wEiR&#10;DjR6PngdU6NF6E9vXAFuldraUCE9qVfzoul3h5SuWqL2PDq/nQ3EZiEieRcSNs5All3/WTPwIYAf&#10;m3VqbBcgoQ3oFDU53zThJ4/ocEjhdPqQzx6jXAkprnHGOv+J6w4Fo8TOWyL2ra+0UiC8tlnMQo4v&#10;zgdWpLgGhKRKb4SUUX+pUF/iyTRP0xjhtBQs3AY/Z/e7Slp0JGGE4hdrhJt7N6sPikW0lhO2vtie&#10;CDnYkF2qgAeFAZ+LNczIj0W6WM/X83yUT2brUZ7W9eh5U+Wj2SZ7nNYPdVXV2c9ALcuLVjDGVWB3&#10;ndcs/7t5uLycYdJuE3vrQ/IePTYMyF7/kXRUNog5jMVOs/PWXhWHEY3Ol+cU3sD9Huz7R7/6BQAA&#10;//8DAFBLAwQUAAYACAAAACEAvjNMMt0AAAAKAQAADwAAAGRycy9kb3ducmV2LnhtbEyPzWrDMBCE&#10;74W+g9hCb43s/jiNYzmUQCEUemjiB9hYG9vUWhlLSZy375YemuPOfMzOFKvJ9epEY+g8G0hnCSji&#10;2tuOGwPV7v3hFVSIyBZ7z2TgQgFW5e1Ngbn1Z/6i0zY2SkI45GigjXHItQ51Sw7DzA/E4h386DDK&#10;OTbajniWcNfrxyTJtMOO5UOLA61bqr+3R2dgXi3qatqlm/UmetIvH3j5nNCY+7vpbQkq0hT/Yfit&#10;L9WhlE57f2QbVG/g6TmbCypGtgAlwJ+wFyFJU9Bloa8nlD8AAAD//wMAUEsBAi0AFAAGAAgAAAAh&#10;ALaDOJL+AAAA4QEAABMAAAAAAAAAAAAAAAAAAAAAAFtDb250ZW50X1R5cGVzXS54bWxQSwECLQAU&#10;AAYACAAAACEAOP0h/9YAAACUAQAACwAAAAAAAAAAAAAAAAAvAQAAX3JlbHMvLnJlbHNQSwECLQAU&#10;AAYACAAAACEAXRnVXx4CAAA8BAAADgAAAAAAAAAAAAAAAAAuAgAAZHJzL2Uyb0RvYy54bWxQSwEC&#10;LQAUAAYACAAAACEAvjNMMt0AAAAKAQAADwAAAAAAAAAAAAAAAAB4BAAAZHJzL2Rvd25yZXYueG1s&#10;UEsFBgAAAAAEAAQA8wAAAIIFAAAAAA==&#10;" strokeweight="2pt"/>
              </w:pict>
            </w:r>
          </w:p>
          <w:p w:rsidR="008D1207" w:rsidRDefault="007B45E5" w:rsidP="007A45DD">
            <w:pPr>
              <w:spacing w:before="60" w:after="60"/>
              <w:rPr>
                <w:sz w:val="22"/>
              </w:rPr>
            </w:pPr>
            <w:r>
              <w:rPr>
                <w:noProof/>
              </w:rPr>
              <w:pict>
                <v:shape id="_x0000_s1125" type="#_x0000_t202" style="position:absolute;margin-left:211.1pt;margin-top:-48.45pt;width:56.95pt;height:21.45pt;z-index:251725312;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w:txbxContent>
                      <w:p w:rsidR="007B45E5" w:rsidRPr="007B45E5" w:rsidRDefault="007B45E5" w:rsidP="007B45E5">
                        <w:pPr>
                          <w:rPr>
                            <w:sz w:val="20"/>
                            <w:szCs w:val="20"/>
                          </w:rPr>
                        </w:pPr>
                        <w:r>
                          <w:rPr>
                            <w:sz w:val="20"/>
                            <w:szCs w:val="20"/>
                          </w:rPr>
                          <w:t>Fahrrad</w:t>
                        </w:r>
                      </w:p>
                    </w:txbxContent>
                  </v:textbox>
                </v:shape>
              </w:pict>
            </w:r>
            <w:r>
              <w:rPr>
                <w:noProof/>
              </w:rPr>
              <w:pict>
                <v:shape id="AutoShape 8" o:spid="_x0000_s1108" type="#_x0000_t32" style="position:absolute;margin-left:26.4pt;margin-top:.15pt;width:0;height:42.1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PmoHwIAADwEAAAOAAAAZHJzL2Uyb0RvYy54bWysU02P2yAQvVfqf0DcE9tZ52OtOKuVnfSy&#10;bSPt9gcQwDEqBgQkTlT1v3fASZRtL1VVH/AAM2/ezBuWT6dOoiO3TmhV4mycYsQV1UyofYm/vW1G&#10;C4ycJ4oRqRUv8Zk7/LT6+GHZm4JPdKsl4xYBiHJFb0rcem+KJHG05R1xY224gstG24542Np9wizp&#10;Ab2TySRNZ0mvLTNWU+4cnNbDJV5F/Kbh1H9tGsc9kiUGbj6uNq67sCarJSn2lphW0AsN8g8sOiIU&#10;JL1B1cQTdLDiD6hOUKudbvyY6i7RTSMojzVANVn6WzWvLTE81gLNcebWJvf/YOmX49YiwUC7OUaK&#10;dKDR88HrmBotQn964wpwq9TWhgrpSb2aF02/O6R01RK159H57WwgNgsRybuQsHEGsuz6z5qBDwH8&#10;2KxTY7sACW1Ap6jJ+aYJP3lEh0MKp9OHfDaPciWkuMYZ6/wnrjsUjBI7b4nYt77SSoHw2mYxCzm+&#10;OB9YkeIaEJIqvRFSRv2lQn2JJ9M8TWOE01KwcBv8nN3vKmnRkYQRil+sEW7u3aw+KBbRWk7Y+mJ7&#10;IuRgQ3apAh4UBnwu1jAjPx7Tx/VivchH+WS2HuVpXY+eN1U+mm2y+bR+qKuqzn4GalletIIxrgK7&#10;67xm+d/Nw+XlDJN2m9hbH5L36LFhQPb6j6SjskHMYSx2mp239qo4jGh0vjyn8Abu92DfP/rVLwAA&#10;AP//AwBQSwMEFAAGAAgAAAAhAKXZos7ZAAAABQEAAA8AAABkcnMvZG93bnJldi54bWxMzsFKw0AQ&#10;BuC74DssI3izm1ajNWZSpCAUwUPbPMA0OybB7GzIbtvt27t60ePPP/zzlatoB3XiyfdOEOazDBRL&#10;40wvLUK9f7tbgvKBxNDghBEu7GFVXV+VVBh3li2fdqFVaUR8QQhdCGOhtW86tuRnbmRJ3aebLIUU&#10;p1abic5p3A56kWWP2lIv6UNHI687br52R4vwVD83ddzPN+tNcKzzd7p8REK8vYmvL6ACx/B3DD/8&#10;RIcqmQ7uKMarASFfJHlAuAeV2t90QFg+5KCrUv/XV98AAAD//wMAUEsBAi0AFAAGAAgAAAAhALaD&#10;OJL+AAAA4QEAABMAAAAAAAAAAAAAAAAAAAAAAFtDb250ZW50X1R5cGVzXS54bWxQSwECLQAUAAYA&#10;CAAAACEAOP0h/9YAAACUAQAACwAAAAAAAAAAAAAAAAAvAQAAX3JlbHMvLnJlbHNQSwECLQAUAAYA&#10;CAAAACEAVLj5qB8CAAA8BAAADgAAAAAAAAAAAAAAAAAuAgAAZHJzL2Uyb0RvYy54bWxQSwECLQAU&#10;AAYACAAAACEApdmiztkAAAAFAQAADwAAAAAAAAAAAAAAAAB5BAAAZHJzL2Rvd25yZXYueG1sUEsF&#10;BgAAAAAEAAQA8wAAAH8FAAAAAA==&#10;" strokeweight="2pt"/>
              </w:pict>
            </w:r>
          </w:p>
          <w:p w:rsidR="003759AA" w:rsidRDefault="00986D59" w:rsidP="007A45DD">
            <w:pPr>
              <w:spacing w:before="60" w:after="60"/>
              <w:rPr>
                <w:sz w:val="22"/>
              </w:rPr>
            </w:pPr>
            <w:r>
              <w:rPr>
                <w:noProof/>
                <w:sz w:val="22"/>
              </w:rPr>
              <w:drawing>
                <wp:anchor distT="0" distB="0" distL="114300" distR="114300" simplePos="0" relativeHeight="251649024" behindDoc="1" locked="0" layoutInCell="1" allowOverlap="1" wp14:anchorId="5B7D55AE" wp14:editId="724CCB93">
                  <wp:simplePos x="0" y="0"/>
                  <wp:positionH relativeFrom="column">
                    <wp:posOffset>1370482</wp:posOffset>
                  </wp:positionH>
                  <wp:positionV relativeFrom="paragraph">
                    <wp:posOffset>92075</wp:posOffset>
                  </wp:positionV>
                  <wp:extent cx="694055" cy="704850"/>
                  <wp:effectExtent l="0" t="0" r="0" b="0"/>
                  <wp:wrapTight wrapText="bothSides">
                    <wp:wrapPolygon edited="0">
                      <wp:start x="0" y="0"/>
                      <wp:lineTo x="0" y="21016"/>
                      <wp:lineTo x="20750" y="21016"/>
                      <wp:lineTo x="20750" y="0"/>
                      <wp:lineTo x="0" y="0"/>
                    </wp:wrapPolygon>
                  </wp:wrapTight>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_Mietvertrag_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94055" cy="704850"/>
                          </a:xfrm>
                          <a:prstGeom prst="rect">
                            <a:avLst/>
                          </a:prstGeom>
                        </pic:spPr>
                      </pic:pic>
                    </a:graphicData>
                  </a:graphic>
                </wp:anchor>
              </w:drawing>
            </w:r>
          </w:p>
          <w:p w:rsidR="00986D59" w:rsidRDefault="007B45E5" w:rsidP="007A45DD">
            <w:pPr>
              <w:spacing w:before="60" w:after="60"/>
              <w:rPr>
                <w:sz w:val="22"/>
              </w:rPr>
            </w:pPr>
            <w:r>
              <w:rPr>
                <w:noProof/>
              </w:rPr>
              <w:pict>
                <v:shape id="Text Box 4" o:spid="_x0000_s1027" type="#_x0000_t202" style="position:absolute;margin-left:-.05pt;margin-top:10.8pt;width:82.85pt;height:31.45pt;z-index:251654144;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0JdhAIAABcFAAAOAAAAZHJzL2Uyb0RvYy54bWysVNmO2yAUfa/Uf0C8Z7zUzsTWOKNZmqrS&#10;dJFm+gEEcIyKgQKJPa36773gJJPpIlVV/YBZLucu51wuLsdeoh23TmjV4OwsxYgrqplQmwZ/eljN&#10;Fhg5TxQjUive4Efu8OXy5YuLwdQ8152WjFsEIMrVg2lw572pk8TRjvfEnWnDFRy22vbEw9JuEmbJ&#10;AOi9TPI0nSeDtsxYTblzsHs7HeJlxG9bTv2HtnXcI9lgiM3H0cZxHcZkeUHqjSWmE3QfBvmHKHoi&#10;FDg9Qt0ST9DWil+gekGtdrr1Z1T3iW5bQXnMAbLJ0p+yue+I4TEXKI4zxzK5/wdL3+8+WiQYcFdg&#10;pEgPHD3w0aNrPaIilGcwrgarewN2foRtMI2pOnOn6WeHlL7piNrwK2v10HHCILws3ExOrk44LoCs&#10;h3eagRuy9ToCja3tQ+2gGgjQgabHIzUhFBpcpmWeVSVGFM5eVVWRldEFqQ+3jXX+Ddc9CpMGW6A+&#10;opPdnfMhGlIfTIIzp6VgKyFlXNjN+kZatCMgk1X89ujPzKQKxkqHaxPitANBgo9wFsKNtH+rsrxI&#10;r/NqtpovzmfFqihn1Xm6mKVZdV3N06IqblffQ4BZUXeCMa7uhOIHCWbF31G8b4ZJPFGEaGhwVebl&#10;RNEfk0zj97ske+GhI6XoG7w4GpE6EPtaMUib1J4IOc2T5+HHKkMNDv9YlSiDwPykAT+uxyi4efAe&#10;JLLW7BF0YTXQBuTDawKTTtuvGA3QmQ12X7bEcozkWwXaqrKiCK0cF0V5nsPCnp6sT0+IogDVYI/R&#10;NL3xU/tvjRWbDjxNalb6CvTYiiiVp6j2KobuizntX4rQ3qfraPX0ni1/AAAA//8DAFBLAwQUAAYA&#10;CAAAACEAy1bOfNsAAAAHAQAADwAAAGRycy9kb3ducmV2LnhtbEyOQU+DQBSE7yb+h80z8WLahabQ&#10;ijwaNdF4be0PeMArENm3hN0W+u/dnvQ2k5nMfPluNr268Og6KwjxMgLFUtm6kwbh+P2x2IJynqSm&#10;3gojXNnBrri/yymr7SR7vhx8o8KIuIwQWu+HTGtXtWzILe3AErKTHQ35YMdG1yNNYdz0ehVFqTbU&#10;SXhoaeD3lqufw9kgnL6mp+R5Kj/9cbNfp2/UbUp7RXx8mF9fQHme/V8ZbvgBHYrAVNqz1E71CIs4&#10;FBFWcQrqFqdJECXCdp2ALnL9n7/4BQAA//8DAFBLAQItABQABgAIAAAAIQC2gziS/gAAAOEBAAAT&#10;AAAAAAAAAAAAAAAAAAAAAABbQ29udGVudF9UeXBlc10ueG1sUEsBAi0AFAAGAAgAAAAhADj9If/W&#10;AAAAlAEAAAsAAAAAAAAAAAAAAAAALwEAAF9yZWxzLy5yZWxzUEsBAi0AFAAGAAgAAAAhAKwnQl2E&#10;AgAAFwUAAA4AAAAAAAAAAAAAAAAALgIAAGRycy9lMm9Eb2MueG1sUEsBAi0AFAAGAAgAAAAhAMtW&#10;znzbAAAABwEAAA8AAAAAAAAAAAAAAAAA3gQAAGRycy9kb3ducmV2LnhtbFBLBQYAAAAABAAEAPMA&#10;AADmBQAAAAA=&#10;" stroked="f">
                  <v:textbox style="mso-next-textbox:#Text Box 4">
                    <w:txbxContent>
                      <w:p w:rsidR="007B45E5" w:rsidRPr="00986D59" w:rsidRDefault="007B45E5" w:rsidP="00986D59">
                        <w:pPr>
                          <w:ind w:left="-142"/>
                          <w:rPr>
                            <w:b/>
                            <w:sz w:val="22"/>
                          </w:rPr>
                        </w:pPr>
                        <w:r w:rsidRPr="00986D59">
                          <w:rPr>
                            <w:rFonts w:ascii="Lucida Handwriting" w:hAnsi="Lucida Handwriting"/>
                            <w:b/>
                            <w:szCs w:val="40"/>
                          </w:rPr>
                          <w:t>vereinbart</w:t>
                        </w:r>
                      </w:p>
                    </w:txbxContent>
                  </v:textbox>
                  <w10:wrap type="square"/>
                </v:shape>
              </w:pict>
            </w:r>
            <w:r>
              <w:rPr>
                <w:noProof/>
              </w:rPr>
              <w:pict>
                <v:shape id="Text Box 5" o:spid="_x0000_s1028" type="#_x0000_t202" style="position:absolute;margin-left:200.4pt;margin-top:3.35pt;width:67.3pt;height:44.9pt;z-index:251655168;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T7hQIAABYFAAAOAAAAZHJzL2Uyb0RvYy54bWysVNuO2yAQfa/Uf0C8Z31ZexNb66z20lSV&#10;thdptx9AAMeoGCiQ2Nuq/94BJ2m6baWqqh8wMMNhZs4ZLq/GXqIdt05o1eDsLMWIK6qZUJsGf3xc&#10;zRYYOU8UI1Ir3uAn7vDV8uWLy8HUPNedloxbBCDK1YNpcOe9qZPE0Y73xJ1pwxUYW2174mFpNwmz&#10;ZAD0XiZ5ml4kg7bMWE25c7B7NxnxMuK3Laf+fds67pFsMMTm42jjuA5jsrwk9cYS0wm6D4P8QxQ9&#10;EQouPULdEU/Q1opfoHpBrXa69WdU94luW0F5zAGyydJn2Tx0xPCYCxTHmWOZ3P+Dpe92HywSDLg7&#10;x0iRHjh65KNHN3pEZSjPYFwNXg8G/PwI2+AaU3XmXtNPDil92xG14dfW6qHjhEF4WTiZnBydcFwA&#10;WQ9vNYNryNbrCDS2tg+1g2ogQAeano7UhFAobC7KYp6BhYKpnKf5eaQuIfXhsLHOv+a6R2HSYAvM&#10;R3Cyu3c+BEPqg0u4y2kp2EpIGRd2s76VFu0IqGQVvxj/MzepgrPS4diEOO1AjHBHsIVoI+tfqywv&#10;0pu8mq0uFvNZsSrKWTVPF7M0q26qi7SoirvVtxBgVtSdYIyre6H4QYFZ8XcM73th0k7UIBoaXJV5&#10;OTH0xyTT+P0uyV54aEgpeqj50YnUgddXikHapPZEyGme/Bx+rDLU4PCPVYkqCMRPEvDjeox6mx/E&#10;tdbsCWRhNdAGDMNjApNO2y8YDdCYDXaft8RyjOQbBdKqsqIInRwXRTnPYWFPLetTC1EUoBrsMZqm&#10;t37q/q2xYtPBTZOYlb4GObYiSiXodopqL2JovpjT/qEI3X26jl4/nrPldwAAAP//AwBQSwMEFAAG&#10;AAgAAAAhAMrTs3HdAAAACAEAAA8AAABkcnMvZG93bnJldi54bWxMj81OwzAQhO9IvIO1SFwQtYH8&#10;0JBNBUggri19gE28TSJiO4rdJn17zIkeRzOa+abcLGYQJ5587yzCw0qBYNs43dsWYf/9cf8Mwgey&#10;mgZnGeHMHjbV9VVJhXaz3fJpF1oRS6wvCKELYSyk9E3HhvzKjWyjd3CToRDl1Eo90RzLzSAflcqk&#10;od7GhY5Gfu+4+dkdDcLha75L13P9Gfb5NsneqM9rd0a8vVleX0AEXsJ/GP7wIzpUkal2R6u9GBAS&#10;pSJ6QMhyENFPn9IERI2wzlKQVSkvD1S/AAAA//8DAFBLAQItABQABgAIAAAAIQC2gziS/gAAAOEB&#10;AAATAAAAAAAAAAAAAAAAAAAAAABbQ29udGVudF9UeXBlc10ueG1sUEsBAi0AFAAGAAgAAAAhADj9&#10;If/WAAAAlAEAAAsAAAAAAAAAAAAAAAAALwEAAF9yZWxzLy5yZWxzUEsBAi0AFAAGAAgAAAAhADX5&#10;dPuFAgAAFgUAAA4AAAAAAAAAAAAAAAAALgIAAGRycy9lMm9Eb2MueG1sUEsBAi0AFAAGAAgAAAAh&#10;AMrTs3HdAAAACAEAAA8AAAAAAAAAAAAAAAAA3wQAAGRycy9kb3ducmV2LnhtbFBLBQYAAAAABAAE&#10;APMAAADpBQAAAAA=&#10;" stroked="f">
                  <v:textbox style="mso-next-textbox:#Text Box 5">
                    <w:txbxContent>
                      <w:p w:rsidR="007B45E5" w:rsidRPr="00986D59" w:rsidRDefault="007B45E5" w:rsidP="00986D59">
                        <w:pPr>
                          <w:ind w:right="-74"/>
                          <w:rPr>
                            <w:rFonts w:ascii="Lucida Handwriting" w:hAnsi="Lucida Handwriting"/>
                            <w:b/>
                            <w:szCs w:val="40"/>
                          </w:rPr>
                        </w:pPr>
                        <w:r w:rsidRPr="00986D59">
                          <w:rPr>
                            <w:rFonts w:ascii="Lucida Handwriting" w:hAnsi="Lucida Handwriting"/>
                            <w:b/>
                            <w:szCs w:val="40"/>
                          </w:rPr>
                          <w:t>bezieht sich auf</w:t>
                        </w:r>
                      </w:p>
                    </w:txbxContent>
                  </v:textbox>
                  <w10:wrap type="square"/>
                </v:shape>
              </w:pict>
            </w:r>
          </w:p>
          <w:p w:rsidR="00986D59" w:rsidRDefault="007B45E5" w:rsidP="007A45DD">
            <w:pPr>
              <w:spacing w:before="60" w:after="60"/>
              <w:rPr>
                <w:sz w:val="22"/>
              </w:rPr>
            </w:pPr>
            <w:r>
              <w:rPr>
                <w:noProof/>
              </w:rPr>
              <w:pict>
                <v:shape id="AutoShape 10" o:spid="_x0000_s1107" type="#_x0000_t32" style="position:absolute;margin-left:-92.25pt;margin-top:8.05pt;width:28.8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frkIAIAAD0EAAAOAAAAZHJzL2Uyb0RvYy54bWysU82O2jAQvlfqO1i+s0nYwLIRYbVKoJdt&#10;i7TbBzC2k1h1bMs2BFT13Ts2BLHtpaqagzP2zHzz880sn469RAdundCqxNldihFXVDOh2hJ/e9tM&#10;Fhg5TxQjUite4hN3+Gn18cNyMAWf6k5Lxi0CEOWKwZS4894USeJox3vi7rThCpSNtj3xcLVtwiwZ&#10;AL2XyTRN58mgLTNWU+4cvNZnJV5F/Kbh1H9tGsc9kiWG3Hw8bTx34UxWS1K0lphO0Esa5B+y6IlQ&#10;EPQKVRNP0N6KP6B6Qa12uvF3VPeJbhpBeawBqsnS36p57YjhsRZojjPXNrn/B0u/HLYWCQbcTTFS&#10;pAeOnvdex9Aoiw0ajCvArlJbG0qkR/VqXjT97pDSVUdUy6P128mAcxZamrxzCRdnIMxu+KwZ2BAI&#10;ELt1bGwfIKEP6BhJOV1J4UePKDzez2cPc6COjqqEFKOfsc5/4rpHQSix85aItvOVVgqY1zaLUcjh&#10;xfmQFSlGhxBU6Y2QMg6AVGgo8XSWp2n0cFoKFrTBztl2V0mLDiTMUPxijaC5NbN6r1hE6zhh64vs&#10;iZBnGaJLFfCgMMjnIp2H5Mdj+rherBf5JJ/O15M8revJ86bKJ/NN9jCr7+uqqrOfIbUsLzrBGFch&#10;u3Fgs/zvBuKyOudRu47stQ/Je/TYMEh2/MekI7OBzLBhrthpdtrakXGY0Wh82aewBLd3kG+3fvUL&#10;AAD//wMAUEsDBBQABgAIAAAAIQAGWChZ3gAAAAsBAAAPAAAAZHJzL2Rvd25yZXYueG1sTI/BasMw&#10;DIbvg72D0WC31ElZ0zaNU0ZhUAY7rM0DqLGahMVyiN3Wfft57LAdpf/j16dyG8wgrjS53rKCbJaC&#10;IG6s7rlVUB/fkhUI55E1DpZJwZ0cbKvHhxILbW/8SdeDb0UsYVeggs77sZDSNR0ZdDM7EsfsbCeD&#10;Po5TK/WEt1huBjlP01wa7Dle6HCkXUfN1+FiFCzrdVOHY7bf7b0luXjH+0dApZ6fwusGhKfg/2D4&#10;0Y/qUEWnk72wdmJQkGSrl0VkY5JnICKRZPN8DeL0u5FVKf//UH0DAAD//wMAUEsBAi0AFAAGAAgA&#10;AAAhALaDOJL+AAAA4QEAABMAAAAAAAAAAAAAAAAAAAAAAFtDb250ZW50X1R5cGVzXS54bWxQSwEC&#10;LQAUAAYACAAAACEAOP0h/9YAAACUAQAACwAAAAAAAAAAAAAAAAAvAQAAX3JlbHMvLnJlbHNQSwEC&#10;LQAUAAYACAAAACEAT5H65CACAAA9BAAADgAAAAAAAAAAAAAAAAAuAgAAZHJzL2Uyb0RvYy54bWxQ&#10;SwECLQAUAAYACAAAACEABlgoWd4AAAALAQAADwAAAAAAAAAAAAAAAAB6BAAAZHJzL2Rvd25yZXYu&#10;eG1sUEsFBgAAAAAEAAQA8wAAAIUFAAAAAA==&#10;" strokeweight="2pt"/>
              </w:pict>
            </w:r>
            <w:r>
              <w:rPr>
                <w:noProof/>
              </w:rPr>
              <w:pict>
                <v:shape id="AutoShape 11" o:spid="_x0000_s1106" type="#_x0000_t32" style="position:absolute;margin-left:-4.8pt;margin-top:7.25pt;width:38.55pt;height:0;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MHIAIAADwEAAAOAAAAZHJzL2Uyb0RvYy54bWysU82O0zAQviPxDpbvbZKSLm3UdLVKWi4L&#10;VNrlAVzbaSwSj2W7TSvEuzN2f6BwQYgcnLFn5pufb2bxeOw7cpDWKdAlzcYpJVJzEErvSvrldT2a&#10;UeI804J1oGVJT9LRx+XbN4vBFHICLXRCWoIg2hWDKWnrvSmSxPFW9syNwUiNygZszzxe7S4Rlg2I&#10;3nfJJE0fkgGsMBa4dA5f67OSLiN+00juPzeNk550JcXcfDxtPLfhTJYLVuwsM63ilzTYP2TRM6Ux&#10;6A2qZp6RvVV/QPWKW3DQ+DGHPoGmUVzGGrCaLP2tmpeWGRlrweY4c2uT+3+w/NNhY4kSJZ1TolmP&#10;FD3tPcTIJMtCfwbjCjSr9MaGCvlRv5hn4F8d0VC1TO9ktH49GXSOHsmdS7g4g1G2w0cQaMMwQGzW&#10;sbF9gMQ2kGPk5HTjRB494fiYz+bT2ZQSflUlrLj6Gev8Bwk9CUJJnbdM7VpfgdZIPNgsRmGHZ+ex&#10;DnS8OoSgGtaq6yL/nSZDSSfTPE2jh4NOiaANds7utlVnyYGFEYpf6Aqi3ZlZ2GsR0VrJxOoie6a6&#10;s4z2nQ54WBjmc5HOM/Jtns5Xs9UsH+WTh9UoT+t69LSu8tHDOns/rd/VVVVn30NqWV60SgipQ3bX&#10;ec3yv5uHy+acJ+02sbc+JPfosURM9vqPSUdmA5nnsdiCOG1s6EYgGUc0Gl/WKezAr/do9XPplz8A&#10;AAD//wMAUEsDBBQABgAIAAAAIQCpsSIc2gAAAAcBAAAPAAAAZHJzL2Rvd25yZXYueG1sTI5BS8NA&#10;EIXvgv9hGcFbu6nY1MZsihSEIniwzQ+YZsckmJ0N2W27/feOeNDT8OY93vvKTXKDOtMUes8GFvMM&#10;FHHjbc+tgfrwOnsCFSKyxcEzGbhSgE11e1NiYf2FP+i8j62SEg4FGuhiHAutQ9ORwzD3I7F4n35y&#10;GEVOrbYTXqTcDfohy3LtsGdZ6HCkbUfN1/7kDKzqdVOnw2K33UVPevmG1/eExtzfpZdnUJFS/AvD&#10;D76gQyVMR39iG9RgYLbOJSn/xyUo8fOV3OOv1lWp//NX3wAAAP//AwBQSwECLQAUAAYACAAAACEA&#10;toM4kv4AAADhAQAAEwAAAAAAAAAAAAAAAAAAAAAAW0NvbnRlbnRfVHlwZXNdLnhtbFBLAQItABQA&#10;BgAIAAAAIQA4/SH/1gAAAJQBAAALAAAAAAAAAAAAAAAAAC8BAABfcmVscy8ucmVsc1BLAQItABQA&#10;BgAIAAAAIQD/VGMHIAIAADwEAAAOAAAAAAAAAAAAAAAAAC4CAABkcnMvZTJvRG9jLnhtbFBLAQIt&#10;ABQABgAIAAAAIQCpsSIc2gAAAAcBAAAPAAAAAAAAAAAAAAAAAHoEAABkcnMvZG93bnJldi54bWxQ&#10;SwUGAAAAAAQABADzAAAAgQUAAAAA&#10;" strokeweight="2pt"/>
              </w:pict>
            </w:r>
          </w:p>
          <w:p w:rsidR="008D1207" w:rsidRDefault="008D1207" w:rsidP="007A45DD">
            <w:pPr>
              <w:spacing w:before="60" w:after="60"/>
              <w:rPr>
                <w:sz w:val="22"/>
              </w:rPr>
            </w:pPr>
          </w:p>
          <w:p w:rsidR="00AC6917" w:rsidRPr="0098326D" w:rsidRDefault="007B45E5" w:rsidP="007A45DD">
            <w:pPr>
              <w:spacing w:before="60" w:after="60"/>
              <w:rPr>
                <w:sz w:val="22"/>
              </w:rPr>
            </w:pPr>
            <w:r>
              <w:rPr>
                <w:noProof/>
              </w:rPr>
              <w:pict>
                <v:shape id="AutoShape 7" o:spid="_x0000_s1111" type="#_x0000_t32" style="position:absolute;margin-left:163.7pt;margin-top:-116.45pt;width:49.55pt;height:0;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KOHgIAADwEAAAOAAAAZHJzL2Uyb0RvYy54bWysU82O2jAQvlfqO1i+Q34aWIgIq1UCvWy7&#10;SLt9AGM7idXEtmxDQFXfvWNDENteqqo5OGPPzDff/K0eT32HjtxYoWSBk2mMEZdUMSGbAn97204W&#10;GFlHJCOdkrzAZ27x4/rjh9Wgc56qVnWMGwQg0uaDLnDrnM6jyNKW98ROleYSlLUyPXFwNU3EDBkA&#10;ve+iNI7n0aAM00ZRbi28VhclXgf8uubUvdS15Q51BQZuLpwmnHt/RusVyRtDdCvolQb5BxY9ERKC&#10;3qAq4gg6GPEHVC+oUVbVbkpVH6m6FpSHHCCbJP4tm9eWaB5ygeJYfSuT/X+w9OtxZ5BgBU6XGEnS&#10;Q4+eDk6F0OjB12fQNgezUu6Mz5Ce5Kt+VvS7RVKVLZEND8ZvZw2+ifeI3rn4i9UQZT98UQxsCOCH&#10;Yp1q03tIKAM6hZ6cbz3hJ4coPM7TZbqYYURHVUTy0U8b6z5z1SMvFNg6Q0TTulJJCY1XJglRyPHZ&#10;Os+K5KODDyrVVnRd6H8n0QAFmGVxHDys6gTzWm9nTbMvO4OOxI9Q+EKOoLk3M+ogWUBrOWGbq+yI&#10;6C4yRO+kx4PEgM9VuszIj2W83Cw2i2ySpfPNJIuravK0LbPJfJs8zKpPVVlWyU9PLcnyVjDGpWc3&#10;zmuS/d08XDfnMmm3ib3VIXqPHgoGZMd/IB0665t5GYu9YuedGTsOIxqMr+vkd+D+DvL90q9/AQAA&#10;//8DAFBLAwQUAAYACAAAACEA/U5qMd0AAAAJAQAADwAAAGRycy9kb3ducmV2LnhtbEyPzU7DMBCE&#10;70i8g7VI3KjTpPwkxKlQJaQKiQNtHmAbL0lEvI5it03fnkUc4Dizn2ZnyvXsBnWiKfSeDSwXCSji&#10;xtueWwP1/vXuCVSIyBYHz2TgQgHW1fVViYX1Z/6g0y62SkI4FGigi3EstA5NRw7Dwo/Ecvv0k8Mo&#10;cmq1nfAs4W7QaZI8aIc9y4cOR9p01Hztjs7AY5039bxfbjfb6Enfv+HlfUZjbm/ml2dQkeb4B8NP&#10;fakOlXQ6+CPboAbR+SoT1ECaySYB0jxbgTr8Groq9f8F1TcAAAD//wMAUEsBAi0AFAAGAAgAAAAh&#10;ALaDOJL+AAAA4QEAABMAAAAAAAAAAAAAAAAAAAAAAFtDb250ZW50X1R5cGVzXS54bWxQSwECLQAU&#10;AAYACAAAACEAOP0h/9YAAACUAQAACwAAAAAAAAAAAAAAAAAvAQAAX3JlbHMvLnJlbHNQSwECLQAU&#10;AAYACAAAACEAXCvyjh4CAAA8BAAADgAAAAAAAAAAAAAAAAAuAgAAZHJzL2Uyb0RvYy54bWxQSwEC&#10;LQAUAAYACAAAACEA/U5qMd0AAAAJAQAADwAAAAAAAAAAAAAAAAB4BAAAZHJzL2Rvd25yZXYueG1s&#10;UEsFBgAAAAAEAAQA8wAAAIIFAAAAAA==&#10;" strokeweight="2pt"/>
              </w:pict>
            </w:r>
          </w:p>
        </w:tc>
      </w:tr>
      <w:tr w:rsidR="00820DB7" w:rsidRPr="0098326D" w:rsidTr="003D31FD">
        <w:tc>
          <w:tcPr>
            <w:tcW w:w="4361" w:type="dxa"/>
          </w:tcPr>
          <w:p w:rsidR="00476790" w:rsidRPr="0098326D" w:rsidRDefault="00476790" w:rsidP="00820DB7">
            <w:pPr>
              <w:rPr>
                <w:sz w:val="22"/>
              </w:rPr>
            </w:pPr>
          </w:p>
          <w:p w:rsidR="00476790" w:rsidRPr="00DA562A" w:rsidRDefault="003D31FD" w:rsidP="003D31FD">
            <w:pPr>
              <w:ind w:left="1418" w:right="-201" w:hanging="1418"/>
              <w:rPr>
                <w:b/>
                <w:bCs/>
                <w:sz w:val="26"/>
                <w:szCs w:val="26"/>
              </w:rPr>
            </w:pPr>
            <w:r>
              <w:rPr>
                <w:b/>
                <w:bCs/>
                <w:sz w:val="28"/>
              </w:rPr>
              <w:t>3</w:t>
            </w:r>
            <w:r w:rsidRPr="00DA562A">
              <w:rPr>
                <w:b/>
                <w:bCs/>
                <w:sz w:val="26"/>
                <w:szCs w:val="26"/>
              </w:rPr>
              <w:t>. Schritt:</w:t>
            </w:r>
            <w:r w:rsidRPr="00DA562A">
              <w:rPr>
                <w:b/>
                <w:bCs/>
                <w:sz w:val="26"/>
                <w:szCs w:val="26"/>
              </w:rPr>
              <w:tab/>
            </w:r>
            <w:r w:rsidR="00AC6917" w:rsidRPr="00DA562A">
              <w:rPr>
                <w:b/>
                <w:bCs/>
                <w:sz w:val="26"/>
                <w:szCs w:val="26"/>
              </w:rPr>
              <w:t>Objekte</w:t>
            </w:r>
            <w:r w:rsidR="004952AE" w:rsidRPr="00DA562A">
              <w:rPr>
                <w:b/>
                <w:bCs/>
                <w:sz w:val="26"/>
                <w:szCs w:val="26"/>
              </w:rPr>
              <w:t xml:space="preserve"> und Beziehu</w:t>
            </w:r>
            <w:r w:rsidR="004952AE" w:rsidRPr="00DA562A">
              <w:rPr>
                <w:b/>
                <w:bCs/>
                <w:sz w:val="26"/>
                <w:szCs w:val="26"/>
              </w:rPr>
              <w:t>n</w:t>
            </w:r>
            <w:r w:rsidR="004952AE" w:rsidRPr="00DA562A">
              <w:rPr>
                <w:b/>
                <w:bCs/>
                <w:sz w:val="26"/>
                <w:szCs w:val="26"/>
              </w:rPr>
              <w:t>gen</w:t>
            </w:r>
            <w:r w:rsidRPr="00DA562A">
              <w:rPr>
                <w:b/>
                <w:bCs/>
                <w:sz w:val="26"/>
                <w:szCs w:val="26"/>
              </w:rPr>
              <w:t xml:space="preserve"> </w:t>
            </w:r>
            <w:r w:rsidR="00AC6917" w:rsidRPr="00DA562A">
              <w:rPr>
                <w:b/>
                <w:bCs/>
                <w:sz w:val="26"/>
                <w:szCs w:val="26"/>
              </w:rPr>
              <w:t>gruppieren</w:t>
            </w:r>
          </w:p>
          <w:p w:rsidR="00476790" w:rsidRPr="0098326D" w:rsidRDefault="00476790" w:rsidP="00820DB7">
            <w:pPr>
              <w:rPr>
                <w:sz w:val="22"/>
              </w:rPr>
            </w:pPr>
          </w:p>
          <w:p w:rsidR="00820DB7" w:rsidRDefault="004952AE" w:rsidP="007C4724">
            <w:pPr>
              <w:rPr>
                <w:b/>
                <w:sz w:val="22"/>
              </w:rPr>
            </w:pPr>
            <w:r w:rsidRPr="00986D59">
              <w:rPr>
                <w:sz w:val="22"/>
              </w:rPr>
              <w:sym w:font="Wingdings" w:char="F0E8"/>
            </w:r>
            <w:r>
              <w:rPr>
                <w:sz w:val="22"/>
              </w:rPr>
              <w:t xml:space="preserve"> Begriffe</w:t>
            </w:r>
            <w:r w:rsidR="00E44E5A">
              <w:rPr>
                <w:sz w:val="22"/>
              </w:rPr>
              <w:t>:</w:t>
            </w:r>
            <w:r>
              <w:rPr>
                <w:sz w:val="22"/>
              </w:rPr>
              <w:tab/>
            </w:r>
            <w:r w:rsidRPr="00986D59">
              <w:rPr>
                <w:b/>
                <w:sz w:val="22"/>
              </w:rPr>
              <w:t>Entität</w:t>
            </w:r>
            <w:r>
              <w:rPr>
                <w:b/>
                <w:sz w:val="22"/>
              </w:rPr>
              <w:t>styp</w:t>
            </w:r>
          </w:p>
          <w:p w:rsidR="004952AE" w:rsidRPr="0098326D" w:rsidRDefault="004952AE" w:rsidP="007C4724">
            <w:pPr>
              <w:tabs>
                <w:tab w:val="left" w:pos="1418"/>
              </w:tabs>
              <w:spacing w:before="120"/>
              <w:rPr>
                <w:sz w:val="22"/>
              </w:rPr>
            </w:pPr>
            <w:r>
              <w:rPr>
                <w:b/>
                <w:sz w:val="22"/>
              </w:rPr>
              <w:tab/>
              <w:t>Beziehungstyp</w:t>
            </w:r>
          </w:p>
        </w:tc>
        <w:tc>
          <w:tcPr>
            <w:tcW w:w="5586" w:type="dxa"/>
          </w:tcPr>
          <w:p w:rsidR="00C95E07" w:rsidRDefault="00212F6D" w:rsidP="0098326D">
            <w:pPr>
              <w:spacing w:before="60" w:after="60"/>
              <w:rPr>
                <w:sz w:val="22"/>
              </w:rPr>
            </w:pPr>
            <w:r>
              <w:rPr>
                <w:noProof/>
              </w:rPr>
              <w:pict>
                <v:shape id="_x0000_s1126" type="#_x0000_t202" style="position:absolute;margin-left:2.15pt;margin-top:6.85pt;width:54.9pt;height:19.45pt;z-index:251726336;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style="mso-fit-shape-to-text:t">
                    <w:txbxContent>
                      <w:p w:rsidR="00212F6D" w:rsidRPr="007B45E5" w:rsidRDefault="00212F6D" w:rsidP="00212F6D">
                        <w:pPr>
                          <w:rPr>
                            <w:sz w:val="20"/>
                            <w:szCs w:val="20"/>
                          </w:rPr>
                        </w:pPr>
                        <w:r>
                          <w:rPr>
                            <w:sz w:val="20"/>
                            <w:szCs w:val="20"/>
                          </w:rPr>
                          <w:t>Kunde</w:t>
                        </w:r>
                        <w:r w:rsidRPr="007B45E5">
                          <w:rPr>
                            <w:sz w:val="20"/>
                            <w:szCs w:val="20"/>
                          </w:rPr>
                          <w:t>1</w:t>
                        </w:r>
                      </w:p>
                    </w:txbxContent>
                  </v:textbox>
                </v:shape>
              </w:pict>
            </w:r>
          </w:p>
          <w:p w:rsidR="00212F6D" w:rsidRDefault="00212F6D" w:rsidP="0098326D">
            <w:pPr>
              <w:spacing w:before="60" w:after="60"/>
              <w:rPr>
                <w:sz w:val="22"/>
              </w:rPr>
            </w:pPr>
            <w:bookmarkStart w:id="0" w:name="_GoBack"/>
            <w:bookmarkEnd w:id="0"/>
            <w:r>
              <w:rPr>
                <w:noProof/>
              </w:rPr>
              <w:pict>
                <v:shape id="_x0000_s1128" type="#_x0000_t202" style="position:absolute;margin-left:194.35pt;margin-top:6.55pt;width:56.95pt;height:21.45pt;z-index:25172838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w:txbxContent>
                      <w:p w:rsidR="00212F6D" w:rsidRPr="007B45E5" w:rsidRDefault="00212F6D" w:rsidP="00212F6D">
                        <w:pPr>
                          <w:rPr>
                            <w:sz w:val="20"/>
                            <w:szCs w:val="20"/>
                          </w:rPr>
                        </w:pPr>
                        <w:r>
                          <w:rPr>
                            <w:sz w:val="20"/>
                            <w:szCs w:val="20"/>
                          </w:rPr>
                          <w:t>Fahrrad</w:t>
                        </w:r>
                        <w:r w:rsidRPr="007B45E5">
                          <w:rPr>
                            <w:sz w:val="20"/>
                            <w:szCs w:val="20"/>
                          </w:rPr>
                          <w:t>1</w:t>
                        </w:r>
                      </w:p>
                    </w:txbxContent>
                  </v:textbox>
                </v:shape>
              </w:pict>
            </w:r>
            <w:r>
              <w:rPr>
                <w:noProof/>
              </w:rPr>
              <w:pict>
                <v:shape id="_x0000_s1127" type="#_x0000_t202" style="position:absolute;margin-left:15.7pt;margin-top:4.3pt;width:54.9pt;height:19.45pt;z-index:251727360;visibility:visible;mso-height-percent:200;mso-wrap-distance-left:9pt;mso-wrap-distance-top:0;mso-wrap-distance-right:9pt;mso-wrap-distance-bottom:0;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style="mso-fit-shape-to-text:t">
                    <w:txbxContent>
                      <w:p w:rsidR="00212F6D" w:rsidRPr="007B45E5" w:rsidRDefault="00212F6D" w:rsidP="00212F6D">
                        <w:pPr>
                          <w:rPr>
                            <w:sz w:val="20"/>
                            <w:szCs w:val="20"/>
                          </w:rPr>
                        </w:pPr>
                        <w:r>
                          <w:rPr>
                            <w:sz w:val="20"/>
                            <w:szCs w:val="20"/>
                          </w:rPr>
                          <w:t>Kunde2</w:t>
                        </w:r>
                      </w:p>
                    </w:txbxContent>
                  </v:textbox>
                </v:shape>
              </w:pict>
            </w:r>
          </w:p>
          <w:p w:rsidR="00212F6D" w:rsidRDefault="00212F6D" w:rsidP="0098326D">
            <w:pPr>
              <w:spacing w:before="60" w:after="60"/>
              <w:rPr>
                <w:sz w:val="22"/>
              </w:rPr>
            </w:pPr>
          </w:p>
          <w:p w:rsidR="00212F6D" w:rsidRDefault="00212F6D" w:rsidP="0098326D">
            <w:pPr>
              <w:spacing w:before="60" w:after="60"/>
              <w:rPr>
                <w:sz w:val="22"/>
              </w:rPr>
            </w:pPr>
          </w:p>
          <w:p w:rsidR="00C95E07" w:rsidRDefault="00C95E07" w:rsidP="0098326D">
            <w:pPr>
              <w:spacing w:before="60" w:after="60"/>
              <w:rPr>
                <w:noProof/>
                <w:sz w:val="22"/>
              </w:rPr>
            </w:pPr>
          </w:p>
          <w:p w:rsidR="00212F6D" w:rsidRDefault="00212F6D" w:rsidP="0098326D">
            <w:pPr>
              <w:spacing w:before="60" w:after="60"/>
              <w:rPr>
                <w:sz w:val="22"/>
              </w:rPr>
            </w:pPr>
          </w:p>
          <w:p w:rsidR="00C95E07" w:rsidRDefault="00C95E07" w:rsidP="0098326D">
            <w:pPr>
              <w:spacing w:before="60" w:after="60"/>
              <w:rPr>
                <w:sz w:val="22"/>
              </w:rPr>
            </w:pPr>
          </w:p>
          <w:p w:rsidR="00820DB7" w:rsidRPr="0098326D" w:rsidRDefault="00212F6D" w:rsidP="0098326D">
            <w:pPr>
              <w:spacing w:before="60" w:after="60"/>
              <w:rPr>
                <w:sz w:val="22"/>
              </w:rPr>
            </w:pPr>
            <w:r>
              <w:rPr>
                <w:noProof/>
              </w:rPr>
              <w:pict>
                <v:shape id="_x0000_s1129" type="#_x0000_t202" style="position:absolute;margin-left:181.2pt;margin-top:-67.9pt;width:56.95pt;height:21.45pt;z-index:251729408;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w:txbxContent>
                      <w:p w:rsidR="00212F6D" w:rsidRPr="007B45E5" w:rsidRDefault="00212F6D" w:rsidP="00212F6D">
                        <w:pPr>
                          <w:rPr>
                            <w:sz w:val="20"/>
                            <w:szCs w:val="20"/>
                          </w:rPr>
                        </w:pPr>
                        <w:r>
                          <w:rPr>
                            <w:sz w:val="20"/>
                            <w:szCs w:val="20"/>
                          </w:rPr>
                          <w:t>Fahrrad2</w:t>
                        </w:r>
                      </w:p>
                    </w:txbxContent>
                  </v:textbox>
                </v:shape>
              </w:pict>
            </w:r>
            <w:r>
              <w:rPr>
                <w:noProof/>
              </w:rPr>
              <w:pict>
                <v:shape id="_x0000_s1130" type="#_x0000_t202" style="position:absolute;margin-left:191.85pt;margin-top:-50.35pt;width:56.95pt;height:21.45pt;z-index:251730432;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mrKgIAAE8EAAAOAAAAZHJzL2Uyb0RvYy54bWysVNtu2zAMfR+wfxD0vthxkjYx4hRdugwD&#10;ugvQ7gMYSY6FyZImKbGzry8lp2l2exnmB0EUqaPDQ9LLm75V5CCcl0ZXdDzKKRGaGS71rqJfHzdv&#10;5pT4AJqDMlpU9Cg8vVm9frXsbCkK0xjFhSMIon3Z2Yo2IdgyyzxrRAt+ZKzQ6KyNayGg6XYZd9Ah&#10;equyIs+vss44bp1hwns8vRucdJXw61qw8LmuvQhEVRS5hbS6tG7jmq2WUO4c2EayEw34BxYtSI2P&#10;nqHuIADZO/kbVCuZM97UYcRMm5m6lkykHDCbcf5LNg8NWJFyQXG8Pcvk/x8s+3T44ojkFZ3k15Ro&#10;aLFIj6IPtVCcFFGfzvoSwx4sBob+remxzilXb+8N++aJNusG9E7cOme6RgBHfuN4M7u4OuD4CLLt&#10;PhqOz8A+mATU166N4qEcBNGxTsdzbZAKYXhYTK6nxdWMEoa+8TSfLOaz9AaUz9et8+G9MC2Jm4o6&#10;LH6Ch8O9D5EOlM8h8TVvlOQbqVQy3G67Vo4cABtlk74T+k9hSpOuootZMRsU+CtEnr4/QbQyYMcr&#10;2VZ0fg6CMur2TvPUjwGkGvZIWemTkFG7QcXQb/uhZknmqPLW8CNK68zQ4TiRuGmM+0FJh91dUf99&#10;D05Qoj5oLM9iPJ3GcUjGdHZdoOEuPdtLD2iGUBUNlAzbdUgjlISzt1jGjUwCvzA5ccauTbqfJiyO&#10;xaWdol7+A6snAAAA//8DAFBLAwQUAAYACAAAACEA/S8y1tsAAAAFAQAADwAAAGRycy9kb3ducmV2&#10;LnhtbEyPwU7DMBBE70j8g7VI3KiTFBVI41RVBNdKbZG4buNtErDXIXbS8PcYLnBZaTSjmbfFZrZG&#10;TDT4zrGCdJGAIK6d7rhR8Hp8uXsE4QOyRuOYFHyRh015fVVgrt2F9zQdQiNiCfscFbQh9LmUvm7J&#10;ol+4njh6ZzdYDFEOjdQDXmK5NTJLkpW02HFcaLGnqqX64zBaBeOx2k77Knt/m3b6frd6RovmU6nb&#10;m3m7BhFoDn9h+MGP6FBGppMbWXthFMRHwu+N3vJh+QTipCDL0hRkWcj/9OU3AAAA//8DAFBLAQIt&#10;ABQABgAIAAAAIQC2gziS/gAAAOEBAAATAAAAAAAAAAAAAAAAAAAAAABbQ29udGVudF9UeXBlc10u&#10;eG1sUEsBAi0AFAAGAAgAAAAhADj9If/WAAAAlAEAAAsAAAAAAAAAAAAAAAAALwEAAF9yZWxzLy5y&#10;ZWxzUEsBAi0AFAAGAAgAAAAhAJ6UOasqAgAATwQAAA4AAAAAAAAAAAAAAAAALgIAAGRycy9lMm9E&#10;b2MueG1sUEsBAi0AFAAGAAgAAAAhAP0vMtbbAAAABQEAAA8AAAAAAAAAAAAAAAAAhAQAAGRycy9k&#10;b3ducmV2LnhtbFBLBQYAAAAABAAEAPMAAACMBQAAAAA=&#10;">
                  <v:textbox>
                    <w:txbxContent>
                      <w:p w:rsidR="00212F6D" w:rsidRPr="007B45E5" w:rsidRDefault="00212F6D" w:rsidP="00212F6D">
                        <w:pPr>
                          <w:rPr>
                            <w:sz w:val="20"/>
                            <w:szCs w:val="20"/>
                          </w:rPr>
                        </w:pPr>
                        <w:r>
                          <w:rPr>
                            <w:sz w:val="20"/>
                            <w:szCs w:val="20"/>
                          </w:rPr>
                          <w:t>Fahrrad3</w:t>
                        </w:r>
                      </w:p>
                    </w:txbxContent>
                  </v:textbox>
                </v:shape>
              </w:pict>
            </w:r>
            <w:r>
              <w:rPr>
                <w:noProof/>
                <w:sz w:val="22"/>
              </w:rPr>
              <w:drawing>
                <wp:anchor distT="0" distB="0" distL="114300" distR="114300" simplePos="0" relativeHeight="251641856" behindDoc="1" locked="0" layoutInCell="1" allowOverlap="1" wp14:anchorId="3AC6C8BD" wp14:editId="770FD120">
                  <wp:simplePos x="0" y="0"/>
                  <wp:positionH relativeFrom="column">
                    <wp:posOffset>731520</wp:posOffset>
                  </wp:positionH>
                  <wp:positionV relativeFrom="paragraph">
                    <wp:posOffset>-926465</wp:posOffset>
                  </wp:positionV>
                  <wp:extent cx="735965" cy="790575"/>
                  <wp:effectExtent l="0" t="0" r="0" b="0"/>
                  <wp:wrapTight wrapText="bothSides">
                    <wp:wrapPolygon edited="0">
                      <wp:start x="0" y="0"/>
                      <wp:lineTo x="0" y="21340"/>
                      <wp:lineTo x="21246" y="21340"/>
                      <wp:lineTo x="21246" y="0"/>
                      <wp:lineTo x="0" y="0"/>
                    </wp:wrapPolygon>
                  </wp:wrapTight>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_Mietvertrag_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35965" cy="790575"/>
                          </a:xfrm>
                          <a:prstGeom prst="rect">
                            <a:avLst/>
                          </a:prstGeom>
                        </pic:spPr>
                      </pic:pic>
                    </a:graphicData>
                  </a:graphic>
                </wp:anchor>
              </w:drawing>
            </w:r>
            <w:r>
              <w:rPr>
                <w:noProof/>
                <w:sz w:val="22"/>
              </w:rPr>
              <w:drawing>
                <wp:anchor distT="0" distB="0" distL="114300" distR="114300" simplePos="0" relativeHeight="251639808" behindDoc="1" locked="0" layoutInCell="1" allowOverlap="1" wp14:anchorId="34D6A9FE" wp14:editId="2A44485F">
                  <wp:simplePos x="0" y="0"/>
                  <wp:positionH relativeFrom="column">
                    <wp:posOffset>1455420</wp:posOffset>
                  </wp:positionH>
                  <wp:positionV relativeFrom="paragraph">
                    <wp:posOffset>-863600</wp:posOffset>
                  </wp:positionV>
                  <wp:extent cx="648335" cy="695325"/>
                  <wp:effectExtent l="0" t="0" r="0" b="0"/>
                  <wp:wrapTight wrapText="bothSides">
                    <wp:wrapPolygon edited="0">
                      <wp:start x="0" y="0"/>
                      <wp:lineTo x="0" y="21304"/>
                      <wp:lineTo x="20944" y="21304"/>
                      <wp:lineTo x="20944" y="0"/>
                      <wp:lineTo x="0" y="0"/>
                    </wp:wrapPolygon>
                  </wp:wrapTight>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_Mietvertrag_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48335" cy="695325"/>
                          </a:xfrm>
                          <a:prstGeom prst="rect">
                            <a:avLst/>
                          </a:prstGeom>
                        </pic:spPr>
                      </pic:pic>
                    </a:graphicData>
                  </a:graphic>
                </wp:anchor>
              </w:drawing>
            </w:r>
            <w:r w:rsidR="003759AA">
              <w:object w:dxaOrig="7365" w:dyaOrig="24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8.8pt;height:86.95pt" o:ole="">
                  <v:imagedata r:id="rId11" o:title=""/>
                </v:shape>
                <o:OLEObject Type="Embed" ProgID="PBrush" ShapeID="_x0000_i1025" DrawAspect="Content" ObjectID="_1453611678" r:id="rId12"/>
              </w:object>
            </w:r>
          </w:p>
        </w:tc>
      </w:tr>
      <w:tr w:rsidR="00476790" w:rsidRPr="0098326D" w:rsidTr="003D31FD">
        <w:tc>
          <w:tcPr>
            <w:tcW w:w="4361" w:type="dxa"/>
          </w:tcPr>
          <w:p w:rsidR="00476790" w:rsidRPr="0098326D" w:rsidRDefault="00476790" w:rsidP="00476790">
            <w:pPr>
              <w:rPr>
                <w:sz w:val="22"/>
              </w:rPr>
            </w:pPr>
          </w:p>
          <w:p w:rsidR="003D31FD" w:rsidRPr="00DA562A" w:rsidRDefault="003D31FD" w:rsidP="00DA562A">
            <w:pPr>
              <w:ind w:left="1418" w:right="-59" w:hanging="1418"/>
              <w:rPr>
                <w:b/>
                <w:bCs/>
                <w:sz w:val="26"/>
                <w:szCs w:val="26"/>
              </w:rPr>
            </w:pPr>
            <w:r w:rsidRPr="00DA562A">
              <w:rPr>
                <w:b/>
                <w:bCs/>
                <w:sz w:val="26"/>
                <w:szCs w:val="26"/>
              </w:rPr>
              <w:t>4. Schritt:</w:t>
            </w:r>
            <w:r w:rsidRPr="00DA562A">
              <w:rPr>
                <w:b/>
                <w:bCs/>
                <w:sz w:val="26"/>
                <w:szCs w:val="26"/>
              </w:rPr>
              <w:tab/>
              <w:t xml:space="preserve">Anzahl beteiligter </w:t>
            </w:r>
            <w:r w:rsidRPr="00DA562A">
              <w:rPr>
                <w:b/>
                <w:bCs/>
                <w:sz w:val="26"/>
                <w:szCs w:val="26"/>
              </w:rPr>
              <w:br/>
              <w:t>Entitäten bestimmen</w:t>
            </w:r>
          </w:p>
          <w:p w:rsidR="00476790" w:rsidRPr="0098326D" w:rsidRDefault="00476790" w:rsidP="00476790">
            <w:pPr>
              <w:rPr>
                <w:sz w:val="22"/>
              </w:rPr>
            </w:pPr>
          </w:p>
          <w:p w:rsidR="00AC6917" w:rsidRDefault="00AC6917" w:rsidP="007C4724">
            <w:pPr>
              <w:tabs>
                <w:tab w:val="left" w:pos="1418"/>
              </w:tabs>
              <w:rPr>
                <w:b/>
                <w:sz w:val="22"/>
              </w:rPr>
            </w:pPr>
            <w:r w:rsidRPr="00986D59">
              <w:rPr>
                <w:sz w:val="22"/>
              </w:rPr>
              <w:sym w:font="Wingdings" w:char="F0E8"/>
            </w:r>
            <w:r>
              <w:rPr>
                <w:sz w:val="22"/>
              </w:rPr>
              <w:t xml:space="preserve"> Begriff</w:t>
            </w:r>
            <w:r w:rsidR="00B119DB">
              <w:rPr>
                <w:sz w:val="22"/>
              </w:rPr>
              <w:t>e</w:t>
            </w:r>
            <w:r w:rsidR="00E44E5A">
              <w:rPr>
                <w:sz w:val="22"/>
              </w:rPr>
              <w:t>:</w:t>
            </w:r>
            <w:r>
              <w:rPr>
                <w:sz w:val="22"/>
              </w:rPr>
              <w:tab/>
            </w:r>
            <w:r>
              <w:rPr>
                <w:b/>
                <w:sz w:val="22"/>
              </w:rPr>
              <w:t>Kardinalität</w:t>
            </w:r>
          </w:p>
          <w:p w:rsidR="00B119DB" w:rsidRDefault="00B119DB" w:rsidP="007C4724">
            <w:pPr>
              <w:tabs>
                <w:tab w:val="left" w:pos="1418"/>
              </w:tabs>
              <w:rPr>
                <w:b/>
                <w:sz w:val="22"/>
              </w:rPr>
            </w:pPr>
          </w:p>
          <w:p w:rsidR="00B119DB" w:rsidRDefault="00B119DB" w:rsidP="007C4724">
            <w:pPr>
              <w:tabs>
                <w:tab w:val="left" w:pos="1418"/>
              </w:tabs>
              <w:rPr>
                <w:b/>
                <w:sz w:val="22"/>
              </w:rPr>
            </w:pPr>
            <w:r>
              <w:rPr>
                <w:b/>
                <w:sz w:val="22"/>
              </w:rPr>
              <w:tab/>
              <w:t>Entity-Relationship-Dia</w:t>
            </w:r>
            <w:r>
              <w:rPr>
                <w:b/>
                <w:sz w:val="22"/>
              </w:rPr>
              <w:softHyphen/>
            </w:r>
          </w:p>
          <w:p w:rsidR="00B119DB" w:rsidRDefault="00B119DB" w:rsidP="00B119DB">
            <w:pPr>
              <w:tabs>
                <w:tab w:val="left" w:pos="1418"/>
                <w:tab w:val="left" w:pos="3315"/>
              </w:tabs>
              <w:rPr>
                <w:b/>
                <w:sz w:val="22"/>
              </w:rPr>
            </w:pPr>
            <w:r>
              <w:rPr>
                <w:b/>
                <w:sz w:val="22"/>
              </w:rPr>
              <w:tab/>
              <w:t>gramm</w:t>
            </w:r>
          </w:p>
          <w:p w:rsidR="00476790" w:rsidRPr="0098326D" w:rsidRDefault="00476790" w:rsidP="00AC6917">
            <w:pPr>
              <w:rPr>
                <w:sz w:val="22"/>
              </w:rPr>
            </w:pPr>
          </w:p>
          <w:p w:rsidR="00476790" w:rsidRPr="0098326D" w:rsidRDefault="00476790" w:rsidP="00820DB7">
            <w:pPr>
              <w:rPr>
                <w:sz w:val="22"/>
              </w:rPr>
            </w:pPr>
          </w:p>
        </w:tc>
        <w:tc>
          <w:tcPr>
            <w:tcW w:w="5586" w:type="dxa"/>
          </w:tcPr>
          <w:p w:rsidR="00476790" w:rsidRDefault="00476790" w:rsidP="0098326D">
            <w:pPr>
              <w:spacing w:before="60" w:after="60"/>
              <w:rPr>
                <w:sz w:val="22"/>
              </w:rPr>
            </w:pPr>
          </w:p>
          <w:p w:rsidR="003D31FD" w:rsidRDefault="00AC6917" w:rsidP="0098326D">
            <w:pPr>
              <w:spacing w:before="60" w:after="60"/>
            </w:pPr>
            <w:r>
              <w:object w:dxaOrig="7530" w:dyaOrig="2460">
                <v:shape id="_x0000_i1026" type="#_x0000_t75" style="width:267.6pt;height:86.95pt" o:ole="">
                  <v:imagedata r:id="rId13" o:title=""/>
                </v:shape>
                <o:OLEObject Type="Embed" ProgID="PBrush" ShapeID="_x0000_i1026" DrawAspect="Content" ObjectID="_1453611679" r:id="rId14"/>
              </w:object>
            </w:r>
          </w:p>
          <w:p w:rsidR="00AC6917" w:rsidRPr="0098326D" w:rsidRDefault="00AC6917" w:rsidP="0098326D">
            <w:pPr>
              <w:spacing w:before="60" w:after="60"/>
              <w:rPr>
                <w:sz w:val="22"/>
              </w:rPr>
            </w:pPr>
          </w:p>
        </w:tc>
      </w:tr>
    </w:tbl>
    <w:p w:rsidR="00AC6917" w:rsidRDefault="00AC6917" w:rsidP="00AC6917">
      <w:r>
        <w:br w:type="page"/>
      </w:r>
    </w:p>
    <w:tbl>
      <w:tblPr>
        <w:tblW w:w="99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5586"/>
      </w:tblGrid>
      <w:tr w:rsidR="00501915" w:rsidRPr="0098326D" w:rsidTr="007A45DD">
        <w:tc>
          <w:tcPr>
            <w:tcW w:w="4361" w:type="dxa"/>
          </w:tcPr>
          <w:p w:rsidR="00501915" w:rsidRPr="0098326D" w:rsidRDefault="00501915" w:rsidP="007A45DD">
            <w:pPr>
              <w:rPr>
                <w:sz w:val="22"/>
              </w:rPr>
            </w:pPr>
          </w:p>
          <w:p w:rsidR="00501915" w:rsidRPr="00DA562A" w:rsidRDefault="00501915" w:rsidP="00DA562A">
            <w:pPr>
              <w:ind w:left="1418" w:right="-59" w:hanging="1418"/>
              <w:rPr>
                <w:b/>
                <w:bCs/>
                <w:sz w:val="26"/>
                <w:szCs w:val="26"/>
              </w:rPr>
            </w:pPr>
            <w:r w:rsidRPr="00DA562A">
              <w:rPr>
                <w:b/>
                <w:bCs/>
                <w:sz w:val="26"/>
                <w:szCs w:val="26"/>
              </w:rPr>
              <w:t>5 Schritt:</w:t>
            </w:r>
            <w:r w:rsidRPr="00DA562A">
              <w:rPr>
                <w:b/>
                <w:bCs/>
                <w:sz w:val="26"/>
                <w:szCs w:val="26"/>
              </w:rPr>
              <w:tab/>
              <w:t>Merkmale der Entit</w:t>
            </w:r>
            <w:r w:rsidRPr="00DA562A">
              <w:rPr>
                <w:b/>
                <w:bCs/>
                <w:sz w:val="26"/>
                <w:szCs w:val="26"/>
              </w:rPr>
              <w:t>ä</w:t>
            </w:r>
            <w:r w:rsidRPr="00DA562A">
              <w:rPr>
                <w:b/>
                <w:bCs/>
                <w:sz w:val="26"/>
                <w:szCs w:val="26"/>
              </w:rPr>
              <w:t>ten bestimmen.</w:t>
            </w:r>
          </w:p>
          <w:p w:rsidR="00501915" w:rsidRPr="0098326D" w:rsidRDefault="00501915" w:rsidP="007A45DD">
            <w:pPr>
              <w:rPr>
                <w:sz w:val="22"/>
              </w:rPr>
            </w:pPr>
          </w:p>
          <w:p w:rsidR="00501915" w:rsidRDefault="00501915" w:rsidP="007C4724">
            <w:pPr>
              <w:tabs>
                <w:tab w:val="left" w:pos="1440"/>
              </w:tabs>
              <w:rPr>
                <w:b/>
                <w:sz w:val="22"/>
              </w:rPr>
            </w:pPr>
            <w:r w:rsidRPr="00986D59">
              <w:rPr>
                <w:sz w:val="22"/>
              </w:rPr>
              <w:sym w:font="Wingdings" w:char="F0E8"/>
            </w:r>
            <w:r>
              <w:rPr>
                <w:sz w:val="22"/>
              </w:rPr>
              <w:t xml:space="preserve"> Begriff: </w:t>
            </w:r>
            <w:r>
              <w:rPr>
                <w:sz w:val="22"/>
              </w:rPr>
              <w:tab/>
            </w:r>
            <w:r>
              <w:rPr>
                <w:b/>
                <w:sz w:val="22"/>
              </w:rPr>
              <w:t>Attribut</w:t>
            </w:r>
          </w:p>
          <w:p w:rsidR="00501915" w:rsidRDefault="00501915" w:rsidP="007A45DD">
            <w:pPr>
              <w:rPr>
                <w:sz w:val="22"/>
              </w:rPr>
            </w:pPr>
          </w:p>
          <w:p w:rsidR="005A3A3D" w:rsidRPr="0098326D" w:rsidRDefault="005A3A3D" w:rsidP="005A3A3D">
            <w:pPr>
              <w:rPr>
                <w:sz w:val="22"/>
              </w:rPr>
            </w:pPr>
            <w:r>
              <w:rPr>
                <w:sz w:val="22"/>
              </w:rPr>
              <w:t xml:space="preserve">Für Attributnamen gelten </w:t>
            </w:r>
            <w:r w:rsidRPr="0098326D">
              <w:rPr>
                <w:sz w:val="22"/>
              </w:rPr>
              <w:t>die folgenden Regeln:</w:t>
            </w:r>
            <w:r w:rsidRPr="0098326D">
              <w:rPr>
                <w:sz w:val="22"/>
              </w:rPr>
              <w:br/>
              <w:t>- maximal 64 Zeichen lang,</w:t>
            </w:r>
            <w:r w:rsidRPr="0098326D">
              <w:rPr>
                <w:sz w:val="22"/>
              </w:rPr>
              <w:br/>
              <w:t>- keine Sonderzeichen,</w:t>
            </w:r>
            <w:r w:rsidRPr="0098326D">
              <w:rPr>
                <w:sz w:val="22"/>
              </w:rPr>
              <w:br/>
              <w:t>- nur Kleinbuchstaben</w:t>
            </w:r>
            <w:r w:rsidRPr="0098326D">
              <w:rPr>
                <w:sz w:val="22"/>
              </w:rPr>
              <w:br/>
            </w:r>
          </w:p>
          <w:p w:rsidR="005A3A3D" w:rsidRPr="0098326D" w:rsidRDefault="005A3A3D" w:rsidP="005A3A3D">
            <w:pPr>
              <w:rPr>
                <w:sz w:val="22"/>
              </w:rPr>
            </w:pPr>
            <w:r w:rsidRPr="0098326D">
              <w:rPr>
                <w:sz w:val="22"/>
              </w:rPr>
              <w:t>Attribute (genau: Attributnamen) sind die Eigenschaften, die jeder Kunde hat.</w:t>
            </w:r>
          </w:p>
          <w:p w:rsidR="00501915" w:rsidRPr="0098326D" w:rsidRDefault="005A3A3D" w:rsidP="007A45DD">
            <w:pPr>
              <w:rPr>
                <w:sz w:val="22"/>
              </w:rPr>
            </w:pPr>
            <w:r w:rsidRPr="0098326D">
              <w:rPr>
                <w:sz w:val="22"/>
              </w:rPr>
              <w:t>Datentyp ist die Art der Daten, die ein A</w:t>
            </w:r>
            <w:r w:rsidRPr="0098326D">
              <w:rPr>
                <w:sz w:val="22"/>
              </w:rPr>
              <w:t>t</w:t>
            </w:r>
            <w:r w:rsidRPr="0098326D">
              <w:rPr>
                <w:sz w:val="22"/>
              </w:rPr>
              <w:t>tributwert aufnehmen kann.</w:t>
            </w:r>
          </w:p>
        </w:tc>
        <w:tc>
          <w:tcPr>
            <w:tcW w:w="5586" w:type="dxa"/>
          </w:tcPr>
          <w:p w:rsidR="00501915" w:rsidRDefault="00501915" w:rsidP="007A45DD">
            <w:pPr>
              <w:rPr>
                <w:sz w:val="22"/>
              </w:rPr>
            </w:pPr>
          </w:p>
          <w:p w:rsidR="00501915" w:rsidRDefault="00501915" w:rsidP="007A45DD">
            <w:pPr>
              <w:rPr>
                <w:sz w:val="22"/>
              </w:rPr>
            </w:pPr>
            <w:r>
              <w:object w:dxaOrig="7605" w:dyaOrig="975">
                <v:shape id="_x0000_i1027" type="#_x0000_t75" style="width:244.55pt;height:30.55pt" o:ole="">
                  <v:imagedata r:id="rId15" o:title=""/>
                </v:shape>
                <o:OLEObject Type="Embed" ProgID="PBrush" ShapeID="_x0000_i1027" DrawAspect="Content" ObjectID="_1453611680" r:id="rId16"/>
              </w:object>
            </w:r>
          </w:p>
          <w:p w:rsidR="00501915" w:rsidRDefault="00501915" w:rsidP="007A45DD">
            <w:pPr>
              <w:tabs>
                <w:tab w:val="left" w:pos="2018"/>
                <w:tab w:val="left" w:pos="3861"/>
              </w:tabs>
              <w:ind w:left="72"/>
              <w:rPr>
                <w:sz w:val="22"/>
              </w:rPr>
            </w:pPr>
            <w:r>
              <w:rPr>
                <w:sz w:val="22"/>
              </w:rPr>
              <w:t>- vorname</w:t>
            </w:r>
            <w:r>
              <w:rPr>
                <w:sz w:val="22"/>
              </w:rPr>
              <w:tab/>
              <w:t>- von</w:t>
            </w:r>
            <w:r>
              <w:rPr>
                <w:sz w:val="22"/>
              </w:rPr>
              <w:tab/>
              <w:t>- bezeichnung</w:t>
            </w:r>
          </w:p>
          <w:p w:rsidR="00501915" w:rsidRDefault="00501915" w:rsidP="007A45DD">
            <w:pPr>
              <w:tabs>
                <w:tab w:val="left" w:pos="2018"/>
                <w:tab w:val="left" w:pos="3861"/>
              </w:tabs>
              <w:ind w:left="72"/>
              <w:rPr>
                <w:sz w:val="22"/>
              </w:rPr>
            </w:pPr>
            <w:r>
              <w:rPr>
                <w:sz w:val="22"/>
              </w:rPr>
              <w:t>- name</w:t>
            </w:r>
            <w:r>
              <w:rPr>
                <w:sz w:val="22"/>
              </w:rPr>
              <w:tab/>
              <w:t>- bis</w:t>
            </w:r>
            <w:r>
              <w:rPr>
                <w:sz w:val="22"/>
              </w:rPr>
              <w:tab/>
              <w:t>- rahmennr</w:t>
            </w:r>
          </w:p>
          <w:p w:rsidR="00501915" w:rsidRPr="0098326D" w:rsidRDefault="00501915" w:rsidP="006A0FE8">
            <w:pPr>
              <w:tabs>
                <w:tab w:val="left" w:pos="2018"/>
                <w:tab w:val="left" w:pos="3861"/>
              </w:tabs>
              <w:ind w:left="72" w:right="-192"/>
              <w:rPr>
                <w:sz w:val="22"/>
              </w:rPr>
            </w:pPr>
            <w:r>
              <w:rPr>
                <w:sz w:val="22"/>
              </w:rPr>
              <w:tab/>
            </w:r>
            <w:r>
              <w:rPr>
                <w:sz w:val="22"/>
              </w:rPr>
              <w:tab/>
              <w:t>- tagesmietpreis</w:t>
            </w:r>
          </w:p>
        </w:tc>
      </w:tr>
      <w:tr w:rsidR="001A593F" w:rsidRPr="0098326D" w:rsidTr="007A45DD">
        <w:tc>
          <w:tcPr>
            <w:tcW w:w="4361" w:type="dxa"/>
          </w:tcPr>
          <w:p w:rsidR="001A593F" w:rsidRPr="0098326D" w:rsidRDefault="001A593F" w:rsidP="007A45DD">
            <w:pPr>
              <w:rPr>
                <w:sz w:val="22"/>
              </w:rPr>
            </w:pPr>
          </w:p>
          <w:p w:rsidR="001A593F" w:rsidRPr="00DA562A" w:rsidRDefault="001A593F" w:rsidP="007A45DD">
            <w:pPr>
              <w:ind w:left="1418" w:right="-59" w:hanging="1418"/>
              <w:rPr>
                <w:b/>
                <w:bCs/>
                <w:sz w:val="26"/>
                <w:szCs w:val="26"/>
              </w:rPr>
            </w:pPr>
            <w:r w:rsidRPr="00DA562A">
              <w:rPr>
                <w:b/>
                <w:bCs/>
                <w:sz w:val="26"/>
                <w:szCs w:val="26"/>
              </w:rPr>
              <w:t>6 Schritt:</w:t>
            </w:r>
            <w:r w:rsidRPr="00DA562A">
              <w:rPr>
                <w:b/>
                <w:bCs/>
                <w:sz w:val="26"/>
                <w:szCs w:val="26"/>
              </w:rPr>
              <w:tab/>
              <w:t>Identifizierungs</w:t>
            </w:r>
            <w:r w:rsidR="00474BCB">
              <w:rPr>
                <w:b/>
                <w:bCs/>
                <w:sz w:val="26"/>
                <w:szCs w:val="26"/>
              </w:rPr>
              <w:softHyphen/>
              <w:t>s</w:t>
            </w:r>
            <w:r w:rsidRPr="00DA562A">
              <w:rPr>
                <w:b/>
                <w:bCs/>
                <w:sz w:val="26"/>
                <w:szCs w:val="26"/>
              </w:rPr>
              <w:t xml:space="preserve">chlüssel bestimmen </w:t>
            </w:r>
          </w:p>
          <w:p w:rsidR="001A593F" w:rsidRPr="0098326D" w:rsidRDefault="001A593F" w:rsidP="007A45DD">
            <w:pPr>
              <w:tabs>
                <w:tab w:val="left" w:pos="1389"/>
              </w:tabs>
              <w:rPr>
                <w:sz w:val="22"/>
              </w:rPr>
            </w:pPr>
          </w:p>
          <w:p w:rsidR="001A593F" w:rsidRDefault="001A593F" w:rsidP="007A45DD">
            <w:pPr>
              <w:tabs>
                <w:tab w:val="left" w:pos="1418"/>
              </w:tabs>
              <w:rPr>
                <w:b/>
                <w:sz w:val="22"/>
              </w:rPr>
            </w:pPr>
            <w:r w:rsidRPr="00986D59">
              <w:rPr>
                <w:sz w:val="22"/>
              </w:rPr>
              <w:sym w:font="Wingdings" w:char="F0E8"/>
            </w:r>
            <w:r>
              <w:rPr>
                <w:sz w:val="22"/>
              </w:rPr>
              <w:t xml:space="preserve"> Begriff: </w:t>
            </w:r>
            <w:r>
              <w:rPr>
                <w:sz w:val="22"/>
              </w:rPr>
              <w:tab/>
            </w:r>
            <w:r>
              <w:rPr>
                <w:b/>
                <w:sz w:val="22"/>
              </w:rPr>
              <w:t>Primärschlüssel</w:t>
            </w:r>
          </w:p>
          <w:p w:rsidR="001A593F" w:rsidRPr="0098326D" w:rsidRDefault="001A593F" w:rsidP="007A45DD">
            <w:pPr>
              <w:rPr>
                <w:sz w:val="22"/>
              </w:rPr>
            </w:pPr>
          </w:p>
          <w:p w:rsidR="001A593F" w:rsidRPr="0098326D" w:rsidRDefault="001A593F" w:rsidP="007A45DD">
            <w:pPr>
              <w:rPr>
                <w:sz w:val="22"/>
              </w:rPr>
            </w:pPr>
          </w:p>
        </w:tc>
        <w:tc>
          <w:tcPr>
            <w:tcW w:w="5586" w:type="dxa"/>
          </w:tcPr>
          <w:p w:rsidR="001A593F" w:rsidRDefault="001A593F" w:rsidP="007A45DD">
            <w:pPr>
              <w:rPr>
                <w:sz w:val="22"/>
              </w:rPr>
            </w:pPr>
          </w:p>
          <w:p w:rsidR="001A593F" w:rsidRDefault="001A593F" w:rsidP="007A45DD">
            <w:pPr>
              <w:rPr>
                <w:sz w:val="22"/>
              </w:rPr>
            </w:pPr>
            <w:r>
              <w:object w:dxaOrig="7605" w:dyaOrig="975">
                <v:shape id="_x0000_i1028" type="#_x0000_t75" style="width:244.55pt;height:30.55pt" o:ole="">
                  <v:imagedata r:id="rId15" o:title=""/>
                </v:shape>
                <o:OLEObject Type="Embed" ProgID="PBrush" ShapeID="_x0000_i1028" DrawAspect="Content" ObjectID="_1453611681" r:id="rId17"/>
              </w:object>
            </w:r>
          </w:p>
          <w:p w:rsidR="001A593F" w:rsidRPr="001A593F" w:rsidRDefault="001A593F" w:rsidP="007A45DD">
            <w:pPr>
              <w:tabs>
                <w:tab w:val="left" w:pos="2018"/>
                <w:tab w:val="left" w:pos="3861"/>
              </w:tabs>
              <w:ind w:left="72"/>
              <w:rPr>
                <w:b/>
                <w:sz w:val="22"/>
              </w:rPr>
            </w:pPr>
            <w:r w:rsidRPr="001A593F">
              <w:rPr>
                <w:b/>
                <w:sz w:val="22"/>
              </w:rPr>
              <w:t>- kundennr</w:t>
            </w:r>
            <w:r w:rsidRPr="001A593F">
              <w:rPr>
                <w:b/>
                <w:sz w:val="22"/>
              </w:rPr>
              <w:tab/>
              <w:t>- vermietnr</w:t>
            </w:r>
            <w:r w:rsidRPr="001A593F">
              <w:rPr>
                <w:b/>
                <w:sz w:val="22"/>
              </w:rPr>
              <w:tab/>
              <w:t>- fahrradnr</w:t>
            </w:r>
          </w:p>
          <w:p w:rsidR="001A593F" w:rsidRDefault="001A593F" w:rsidP="007A45DD">
            <w:pPr>
              <w:tabs>
                <w:tab w:val="left" w:pos="2018"/>
                <w:tab w:val="left" w:pos="3861"/>
              </w:tabs>
              <w:ind w:left="72"/>
              <w:rPr>
                <w:sz w:val="22"/>
              </w:rPr>
            </w:pPr>
            <w:r>
              <w:rPr>
                <w:sz w:val="22"/>
              </w:rPr>
              <w:t>- vorname</w:t>
            </w:r>
            <w:r>
              <w:rPr>
                <w:sz w:val="22"/>
              </w:rPr>
              <w:tab/>
              <w:t>- von</w:t>
            </w:r>
            <w:r>
              <w:rPr>
                <w:sz w:val="22"/>
              </w:rPr>
              <w:tab/>
              <w:t>- bezeichnung</w:t>
            </w:r>
          </w:p>
          <w:p w:rsidR="001A593F" w:rsidRDefault="001A593F" w:rsidP="007A45DD">
            <w:pPr>
              <w:tabs>
                <w:tab w:val="left" w:pos="2018"/>
                <w:tab w:val="left" w:pos="3861"/>
              </w:tabs>
              <w:ind w:left="72"/>
              <w:rPr>
                <w:sz w:val="22"/>
              </w:rPr>
            </w:pPr>
            <w:r>
              <w:rPr>
                <w:sz w:val="22"/>
              </w:rPr>
              <w:t>- name</w:t>
            </w:r>
            <w:r>
              <w:rPr>
                <w:sz w:val="22"/>
              </w:rPr>
              <w:tab/>
              <w:t>- bis</w:t>
            </w:r>
            <w:r>
              <w:rPr>
                <w:sz w:val="22"/>
              </w:rPr>
              <w:tab/>
              <w:t>- rahmennr</w:t>
            </w:r>
          </w:p>
          <w:p w:rsidR="001A593F" w:rsidRDefault="001A593F" w:rsidP="007A45DD">
            <w:pPr>
              <w:tabs>
                <w:tab w:val="left" w:pos="2018"/>
                <w:tab w:val="left" w:pos="3861"/>
              </w:tabs>
              <w:ind w:left="72" w:right="-192"/>
              <w:rPr>
                <w:sz w:val="22"/>
              </w:rPr>
            </w:pPr>
            <w:r>
              <w:rPr>
                <w:sz w:val="22"/>
              </w:rPr>
              <w:tab/>
            </w:r>
            <w:r>
              <w:rPr>
                <w:sz w:val="22"/>
              </w:rPr>
              <w:tab/>
              <w:t>- tagesmietpreis</w:t>
            </w:r>
          </w:p>
          <w:p w:rsidR="001A593F" w:rsidRPr="0098326D" w:rsidRDefault="001A593F" w:rsidP="007A45DD">
            <w:pPr>
              <w:spacing w:before="60" w:after="60"/>
              <w:rPr>
                <w:sz w:val="22"/>
              </w:rPr>
            </w:pPr>
          </w:p>
        </w:tc>
      </w:tr>
      <w:tr w:rsidR="00AC6917" w:rsidRPr="0098326D" w:rsidTr="007A45DD">
        <w:tc>
          <w:tcPr>
            <w:tcW w:w="4361" w:type="dxa"/>
          </w:tcPr>
          <w:p w:rsidR="00AC6917" w:rsidRPr="0098326D" w:rsidRDefault="00AC6917" w:rsidP="007A45DD">
            <w:pPr>
              <w:rPr>
                <w:sz w:val="22"/>
              </w:rPr>
            </w:pPr>
          </w:p>
          <w:p w:rsidR="00AC6917" w:rsidRPr="00DA562A" w:rsidRDefault="001A593F" w:rsidP="001A593F">
            <w:pPr>
              <w:ind w:left="1418" w:right="-59" w:hanging="1418"/>
              <w:rPr>
                <w:b/>
                <w:bCs/>
                <w:sz w:val="26"/>
                <w:szCs w:val="26"/>
              </w:rPr>
            </w:pPr>
            <w:r w:rsidRPr="00DA562A">
              <w:rPr>
                <w:b/>
                <w:bCs/>
                <w:sz w:val="26"/>
                <w:szCs w:val="26"/>
              </w:rPr>
              <w:t>7</w:t>
            </w:r>
            <w:r w:rsidR="00AC6917" w:rsidRPr="00DA562A">
              <w:rPr>
                <w:b/>
                <w:bCs/>
                <w:sz w:val="26"/>
                <w:szCs w:val="26"/>
              </w:rPr>
              <w:t xml:space="preserve"> Schritt:</w:t>
            </w:r>
            <w:r w:rsidR="00AC6917" w:rsidRPr="00DA562A">
              <w:rPr>
                <w:b/>
                <w:bCs/>
                <w:sz w:val="26"/>
                <w:szCs w:val="26"/>
              </w:rPr>
              <w:tab/>
            </w:r>
            <w:r w:rsidRPr="00DA562A">
              <w:rPr>
                <w:b/>
                <w:bCs/>
                <w:sz w:val="26"/>
                <w:szCs w:val="26"/>
              </w:rPr>
              <w:t>Verbindungs</w:t>
            </w:r>
            <w:r w:rsidR="00474BCB">
              <w:rPr>
                <w:b/>
                <w:bCs/>
                <w:sz w:val="26"/>
                <w:szCs w:val="26"/>
              </w:rPr>
              <w:softHyphen/>
            </w:r>
            <w:r w:rsidR="00474BCB">
              <w:rPr>
                <w:b/>
                <w:bCs/>
                <w:sz w:val="26"/>
                <w:szCs w:val="26"/>
              </w:rPr>
              <w:br/>
              <w:t>schlüs</w:t>
            </w:r>
            <w:r w:rsidRPr="00DA562A">
              <w:rPr>
                <w:b/>
                <w:bCs/>
                <w:sz w:val="26"/>
                <w:szCs w:val="26"/>
              </w:rPr>
              <w:t xml:space="preserve">sel bestimmen </w:t>
            </w:r>
          </w:p>
          <w:p w:rsidR="00AC6917" w:rsidRPr="0098326D" w:rsidRDefault="00AC6917" w:rsidP="007C4724">
            <w:pPr>
              <w:tabs>
                <w:tab w:val="left" w:pos="1389"/>
              </w:tabs>
              <w:rPr>
                <w:sz w:val="22"/>
              </w:rPr>
            </w:pPr>
          </w:p>
          <w:p w:rsidR="00E44E5A" w:rsidRDefault="00E44E5A" w:rsidP="007C4724">
            <w:pPr>
              <w:tabs>
                <w:tab w:val="left" w:pos="1418"/>
              </w:tabs>
              <w:rPr>
                <w:b/>
                <w:sz w:val="22"/>
              </w:rPr>
            </w:pPr>
            <w:r w:rsidRPr="00986D59">
              <w:rPr>
                <w:sz w:val="22"/>
              </w:rPr>
              <w:sym w:font="Wingdings" w:char="F0E8"/>
            </w:r>
            <w:r>
              <w:rPr>
                <w:sz w:val="22"/>
              </w:rPr>
              <w:t xml:space="preserve"> Begriff</w:t>
            </w:r>
            <w:r w:rsidR="007C4724">
              <w:rPr>
                <w:sz w:val="22"/>
              </w:rPr>
              <w:t>e</w:t>
            </w:r>
            <w:r>
              <w:rPr>
                <w:sz w:val="22"/>
              </w:rPr>
              <w:t xml:space="preserve">: </w:t>
            </w:r>
            <w:r>
              <w:rPr>
                <w:sz w:val="22"/>
              </w:rPr>
              <w:tab/>
            </w:r>
            <w:r w:rsidR="001A593F">
              <w:rPr>
                <w:b/>
                <w:sz w:val="22"/>
              </w:rPr>
              <w:t>Fremdschlüssel</w:t>
            </w:r>
          </w:p>
          <w:p w:rsidR="007C4724" w:rsidRDefault="007C4724" w:rsidP="007C4724">
            <w:pPr>
              <w:tabs>
                <w:tab w:val="left" w:pos="1418"/>
              </w:tabs>
              <w:rPr>
                <w:b/>
                <w:sz w:val="22"/>
              </w:rPr>
            </w:pPr>
            <w:r>
              <w:rPr>
                <w:b/>
                <w:sz w:val="22"/>
              </w:rPr>
              <w:tab/>
            </w:r>
          </w:p>
          <w:p w:rsidR="001A593F" w:rsidRPr="001A593F" w:rsidRDefault="001A593F" w:rsidP="007C4724">
            <w:pPr>
              <w:tabs>
                <w:tab w:val="left" w:pos="1418"/>
              </w:tabs>
              <w:rPr>
                <w:b/>
              </w:rPr>
            </w:pPr>
          </w:p>
          <w:p w:rsidR="001A593F" w:rsidRPr="00DA562A" w:rsidRDefault="001A593F" w:rsidP="007C4724">
            <w:pPr>
              <w:tabs>
                <w:tab w:val="left" w:pos="1418"/>
              </w:tabs>
              <w:rPr>
                <w:b/>
                <w:sz w:val="28"/>
                <w:szCs w:val="28"/>
              </w:rPr>
            </w:pPr>
          </w:p>
          <w:p w:rsidR="001A593F" w:rsidRPr="001A593F" w:rsidRDefault="001A593F" w:rsidP="007C4724">
            <w:pPr>
              <w:tabs>
                <w:tab w:val="left" w:pos="1418"/>
              </w:tabs>
              <w:rPr>
                <w:b/>
                <w:sz w:val="26"/>
                <w:szCs w:val="26"/>
              </w:rPr>
            </w:pPr>
          </w:p>
          <w:p w:rsidR="001A593F" w:rsidRDefault="001A593F" w:rsidP="007C4724">
            <w:pPr>
              <w:tabs>
                <w:tab w:val="left" w:pos="1418"/>
              </w:tabs>
              <w:rPr>
                <w:b/>
                <w:sz w:val="22"/>
              </w:rPr>
            </w:pPr>
            <w:r>
              <w:rPr>
                <w:b/>
                <w:sz w:val="22"/>
              </w:rPr>
              <w:tab/>
              <w:t>Relationenmodell</w:t>
            </w:r>
          </w:p>
          <w:p w:rsidR="00AC6917" w:rsidRPr="0098326D" w:rsidRDefault="00AC6917" w:rsidP="007A45DD">
            <w:pPr>
              <w:rPr>
                <w:sz w:val="22"/>
              </w:rPr>
            </w:pPr>
          </w:p>
          <w:p w:rsidR="00AC6917" w:rsidRPr="0098326D" w:rsidRDefault="00AC6917" w:rsidP="007A45DD">
            <w:pPr>
              <w:rPr>
                <w:sz w:val="22"/>
              </w:rPr>
            </w:pPr>
          </w:p>
        </w:tc>
        <w:tc>
          <w:tcPr>
            <w:tcW w:w="5586" w:type="dxa"/>
          </w:tcPr>
          <w:p w:rsidR="00AC6917" w:rsidRDefault="00AC6917" w:rsidP="00501915">
            <w:pPr>
              <w:rPr>
                <w:sz w:val="22"/>
              </w:rPr>
            </w:pPr>
          </w:p>
          <w:p w:rsidR="00501915" w:rsidRDefault="00501915" w:rsidP="00501915">
            <w:pPr>
              <w:rPr>
                <w:sz w:val="22"/>
              </w:rPr>
            </w:pPr>
            <w:r>
              <w:object w:dxaOrig="7605" w:dyaOrig="975">
                <v:shape id="_x0000_i1029" type="#_x0000_t75" style="width:244.55pt;height:30.55pt" o:ole="">
                  <v:imagedata r:id="rId15" o:title=""/>
                </v:shape>
                <o:OLEObject Type="Embed" ProgID="PBrush" ShapeID="_x0000_i1029" DrawAspect="Content" ObjectID="_1453611682" r:id="rId18"/>
              </w:object>
            </w:r>
          </w:p>
          <w:p w:rsidR="001A593F" w:rsidRPr="001A593F" w:rsidRDefault="001A593F" w:rsidP="001A593F">
            <w:pPr>
              <w:tabs>
                <w:tab w:val="left" w:pos="2018"/>
                <w:tab w:val="left" w:pos="3861"/>
              </w:tabs>
              <w:ind w:left="72"/>
              <w:rPr>
                <w:sz w:val="22"/>
              </w:rPr>
            </w:pPr>
            <w:r w:rsidRPr="001A593F">
              <w:rPr>
                <w:sz w:val="22"/>
              </w:rPr>
              <w:t>- kundennr</w:t>
            </w:r>
            <w:r w:rsidRPr="001A593F">
              <w:rPr>
                <w:sz w:val="22"/>
              </w:rPr>
              <w:tab/>
              <w:t>- vermietnr</w:t>
            </w:r>
            <w:r w:rsidRPr="001A593F">
              <w:rPr>
                <w:sz w:val="22"/>
              </w:rPr>
              <w:tab/>
              <w:t>- fahrradnr</w:t>
            </w:r>
          </w:p>
          <w:p w:rsidR="00501915" w:rsidRDefault="00501915" w:rsidP="00501915">
            <w:pPr>
              <w:tabs>
                <w:tab w:val="left" w:pos="2018"/>
                <w:tab w:val="left" w:pos="3861"/>
              </w:tabs>
              <w:ind w:left="72"/>
              <w:rPr>
                <w:sz w:val="22"/>
              </w:rPr>
            </w:pPr>
            <w:r>
              <w:rPr>
                <w:sz w:val="22"/>
              </w:rPr>
              <w:t>- vorname</w:t>
            </w:r>
            <w:r>
              <w:rPr>
                <w:sz w:val="22"/>
              </w:rPr>
              <w:tab/>
              <w:t>- von</w:t>
            </w:r>
            <w:r>
              <w:rPr>
                <w:sz w:val="22"/>
              </w:rPr>
              <w:tab/>
              <w:t>- bezeichnung</w:t>
            </w:r>
          </w:p>
          <w:p w:rsidR="00501915" w:rsidRDefault="00501915" w:rsidP="00501915">
            <w:pPr>
              <w:tabs>
                <w:tab w:val="left" w:pos="2018"/>
                <w:tab w:val="left" w:pos="3861"/>
              </w:tabs>
              <w:ind w:left="72"/>
              <w:rPr>
                <w:sz w:val="22"/>
              </w:rPr>
            </w:pPr>
            <w:r>
              <w:rPr>
                <w:sz w:val="22"/>
              </w:rPr>
              <w:t>- name</w:t>
            </w:r>
            <w:r>
              <w:rPr>
                <w:sz w:val="22"/>
              </w:rPr>
              <w:tab/>
              <w:t>- bis</w:t>
            </w:r>
            <w:r>
              <w:rPr>
                <w:sz w:val="22"/>
              </w:rPr>
              <w:tab/>
              <w:t>- rahmennr</w:t>
            </w:r>
          </w:p>
          <w:p w:rsidR="00501915" w:rsidRDefault="00501915" w:rsidP="00501915">
            <w:pPr>
              <w:tabs>
                <w:tab w:val="left" w:pos="2018"/>
                <w:tab w:val="left" w:pos="3861"/>
              </w:tabs>
              <w:ind w:left="72" w:right="-192"/>
              <w:rPr>
                <w:sz w:val="22"/>
              </w:rPr>
            </w:pPr>
            <w:r>
              <w:rPr>
                <w:sz w:val="22"/>
              </w:rPr>
              <w:tab/>
            </w:r>
            <w:r w:rsidR="001A593F">
              <w:rPr>
                <w:sz w:val="22"/>
              </w:rPr>
              <w:t>- </w:t>
            </w:r>
            <w:r w:rsidR="001A593F" w:rsidRPr="001A593F">
              <w:rPr>
                <w:b/>
                <w:sz w:val="22"/>
              </w:rPr>
              <w:t>kundennr</w:t>
            </w:r>
            <w:r>
              <w:rPr>
                <w:sz w:val="22"/>
              </w:rPr>
              <w:tab/>
              <w:t>- tagesmietpreis</w:t>
            </w:r>
          </w:p>
          <w:p w:rsidR="001A593F" w:rsidRDefault="001A593F" w:rsidP="00501915">
            <w:pPr>
              <w:tabs>
                <w:tab w:val="left" w:pos="2018"/>
                <w:tab w:val="left" w:pos="3861"/>
              </w:tabs>
              <w:ind w:left="72" w:right="-192"/>
              <w:rPr>
                <w:sz w:val="22"/>
              </w:rPr>
            </w:pPr>
            <w:r>
              <w:rPr>
                <w:sz w:val="22"/>
              </w:rPr>
              <w:tab/>
              <w:t>- </w:t>
            </w:r>
            <w:r w:rsidRPr="001A593F">
              <w:rPr>
                <w:b/>
                <w:sz w:val="22"/>
              </w:rPr>
              <w:t>fahrradnr</w:t>
            </w:r>
          </w:p>
          <w:p w:rsidR="001A593F" w:rsidRDefault="001A593F" w:rsidP="007A45DD">
            <w:pPr>
              <w:spacing w:before="60" w:after="60"/>
              <w:rPr>
                <w:sz w:val="22"/>
              </w:rPr>
            </w:pPr>
          </w:p>
          <w:p w:rsidR="00AC6917" w:rsidRDefault="001A593F" w:rsidP="007A45DD">
            <w:pPr>
              <w:spacing w:before="60" w:after="60"/>
              <w:rPr>
                <w:sz w:val="22"/>
              </w:rPr>
            </w:pPr>
            <w:r>
              <w:rPr>
                <w:sz w:val="22"/>
              </w:rPr>
              <w:t>Schreibweise im Relationenmodell:</w:t>
            </w:r>
          </w:p>
          <w:p w:rsidR="001A593F" w:rsidRDefault="001A593F" w:rsidP="001A593F">
            <w:pPr>
              <w:rPr>
                <w:sz w:val="22"/>
              </w:rPr>
            </w:pPr>
            <w:r>
              <w:rPr>
                <w:sz w:val="22"/>
              </w:rPr>
              <w:t>Kunde(</w:t>
            </w:r>
            <w:r w:rsidRPr="001A593F">
              <w:rPr>
                <w:sz w:val="22"/>
                <w:u w:val="single"/>
              </w:rPr>
              <w:t>kundennr</w:t>
            </w:r>
            <w:r>
              <w:rPr>
                <w:sz w:val="22"/>
              </w:rPr>
              <w:t>, vorname, name)</w:t>
            </w:r>
          </w:p>
          <w:p w:rsidR="001A593F" w:rsidRDefault="001A593F" w:rsidP="001A593F">
            <w:pPr>
              <w:tabs>
                <w:tab w:val="left" w:pos="4613"/>
              </w:tabs>
              <w:rPr>
                <w:sz w:val="22"/>
              </w:rPr>
            </w:pPr>
            <w:r>
              <w:rPr>
                <w:sz w:val="22"/>
              </w:rPr>
              <w:t>Vermietung(</w:t>
            </w:r>
            <w:r w:rsidRPr="001A593F">
              <w:rPr>
                <w:sz w:val="22"/>
                <w:u w:val="single"/>
              </w:rPr>
              <w:t>vermietnr</w:t>
            </w:r>
            <w:r>
              <w:rPr>
                <w:sz w:val="22"/>
              </w:rPr>
              <w:t xml:space="preserve">, von, bis, </w:t>
            </w:r>
            <w:r w:rsidRPr="001A593F">
              <w:rPr>
                <w:sz w:val="22"/>
              </w:rPr>
              <w:sym w:font="Wingdings" w:char="F0E1"/>
            </w:r>
            <w:r w:rsidRPr="001A593F">
              <w:rPr>
                <w:sz w:val="22"/>
              </w:rPr>
              <w:t>kundennr</w:t>
            </w:r>
            <w:r>
              <w:rPr>
                <w:sz w:val="22"/>
              </w:rPr>
              <w:t xml:space="preserve">, </w:t>
            </w:r>
            <w:r w:rsidRPr="001A593F">
              <w:rPr>
                <w:sz w:val="22"/>
              </w:rPr>
              <w:sym w:font="Wingdings" w:char="F0E1"/>
            </w:r>
            <w:r w:rsidRPr="001A593F">
              <w:rPr>
                <w:sz w:val="22"/>
              </w:rPr>
              <w:t>fahr</w:t>
            </w:r>
            <w:r>
              <w:rPr>
                <w:sz w:val="22"/>
              </w:rPr>
              <w:br/>
            </w:r>
            <w:r>
              <w:rPr>
                <w:sz w:val="22"/>
              </w:rPr>
              <w:tab/>
            </w:r>
            <w:r w:rsidRPr="001A593F">
              <w:rPr>
                <w:sz w:val="22"/>
              </w:rPr>
              <w:t>radnr</w:t>
            </w:r>
            <w:r>
              <w:rPr>
                <w:sz w:val="22"/>
              </w:rPr>
              <w:t>)</w:t>
            </w:r>
          </w:p>
          <w:p w:rsidR="001A593F" w:rsidRPr="0098326D" w:rsidRDefault="001A593F" w:rsidP="00FC3ECF">
            <w:pPr>
              <w:tabs>
                <w:tab w:val="left" w:pos="4711"/>
              </w:tabs>
              <w:spacing w:after="120"/>
              <w:rPr>
                <w:sz w:val="22"/>
              </w:rPr>
            </w:pPr>
            <w:r>
              <w:rPr>
                <w:sz w:val="22"/>
              </w:rPr>
              <w:t>Fahrrad(</w:t>
            </w:r>
            <w:r w:rsidRPr="001A593F">
              <w:rPr>
                <w:sz w:val="22"/>
                <w:u w:val="single"/>
              </w:rPr>
              <w:t>fahrradnr</w:t>
            </w:r>
            <w:r>
              <w:rPr>
                <w:sz w:val="22"/>
              </w:rPr>
              <w:t>, bezeichnung, rahmennr, tagesmiet-</w:t>
            </w:r>
            <w:r>
              <w:rPr>
                <w:sz w:val="22"/>
              </w:rPr>
              <w:br/>
            </w:r>
            <w:r>
              <w:rPr>
                <w:sz w:val="22"/>
              </w:rPr>
              <w:tab/>
              <w:t>preis)</w:t>
            </w:r>
          </w:p>
        </w:tc>
      </w:tr>
    </w:tbl>
    <w:p w:rsidR="00AC6917" w:rsidRDefault="00AC6917"/>
    <w:p w:rsidR="00DA562A" w:rsidRDefault="00DA562A"/>
    <w:p w:rsidR="005A3A3D" w:rsidRDefault="005A3A3D">
      <w:pPr>
        <w:rPr>
          <w:b/>
          <w:sz w:val="28"/>
        </w:rPr>
      </w:pPr>
      <w:r>
        <w:rPr>
          <w:b/>
          <w:sz w:val="28"/>
        </w:rPr>
        <w:br w:type="page"/>
      </w:r>
    </w:p>
    <w:p w:rsidR="00DA562A" w:rsidRPr="00DA562A" w:rsidRDefault="00DA562A">
      <w:pPr>
        <w:rPr>
          <w:b/>
          <w:sz w:val="28"/>
        </w:rPr>
      </w:pPr>
      <w:r w:rsidRPr="00DA562A">
        <w:rPr>
          <w:b/>
          <w:sz w:val="28"/>
        </w:rPr>
        <w:lastRenderedPageBreak/>
        <w:t>Begriffe:</w:t>
      </w:r>
    </w:p>
    <w:p w:rsidR="00DA562A" w:rsidRDefault="00DA562A"/>
    <w:p w:rsidR="006A4DF4" w:rsidRPr="00443A4C" w:rsidRDefault="006A4DF4" w:rsidP="00FC3ECF">
      <w:pPr>
        <w:ind w:left="1985" w:hanging="1985"/>
        <w:rPr>
          <w:sz w:val="22"/>
        </w:rPr>
      </w:pPr>
      <w:r w:rsidRPr="00FC3ECF">
        <w:rPr>
          <w:b/>
          <w:sz w:val="22"/>
          <w:szCs w:val="22"/>
        </w:rPr>
        <w:t>Entität</w:t>
      </w:r>
      <w:r>
        <w:rPr>
          <w:b/>
          <w:sz w:val="28"/>
          <w:szCs w:val="28"/>
        </w:rPr>
        <w:tab/>
      </w:r>
      <w:r w:rsidRPr="00443A4C">
        <w:rPr>
          <w:sz w:val="22"/>
        </w:rPr>
        <w:t>Eindeutig bestimmbares, von anderen wohlunterscheidbares Objekt der re</w:t>
      </w:r>
      <w:r w:rsidRPr="00443A4C">
        <w:rPr>
          <w:sz w:val="22"/>
        </w:rPr>
        <w:t>a</w:t>
      </w:r>
      <w:r w:rsidRPr="00443A4C">
        <w:rPr>
          <w:sz w:val="22"/>
        </w:rPr>
        <w:t>len Welt oder Vorstellung</w:t>
      </w:r>
      <w:r w:rsidR="00FC3ECF" w:rsidRPr="00443A4C">
        <w:rPr>
          <w:sz w:val="22"/>
        </w:rPr>
        <w:t>, dem Informationen zugeordnet sind</w:t>
      </w:r>
      <w:r w:rsidRPr="00443A4C">
        <w:rPr>
          <w:sz w:val="22"/>
        </w:rPr>
        <w:t>.</w:t>
      </w:r>
      <w:r w:rsidR="00C705D3" w:rsidRPr="00443A4C">
        <w:rPr>
          <w:sz w:val="22"/>
        </w:rPr>
        <w:br/>
      </w:r>
      <w:r w:rsidRPr="00443A4C">
        <w:rPr>
          <w:sz w:val="22"/>
        </w:rPr>
        <w:t>(Individuum oder Gegenstand</w:t>
      </w:r>
      <w:r w:rsidR="00FC3ECF" w:rsidRPr="00443A4C">
        <w:rPr>
          <w:sz w:val="22"/>
        </w:rPr>
        <w:t>; materiell oder immateriell</w:t>
      </w:r>
      <w:r w:rsidR="00C705D3" w:rsidRPr="00443A4C">
        <w:rPr>
          <w:sz w:val="22"/>
        </w:rPr>
        <w:t>)</w:t>
      </w:r>
    </w:p>
    <w:p w:rsidR="006A4DF4" w:rsidRPr="00443A4C" w:rsidRDefault="006A4DF4" w:rsidP="006A4DF4">
      <w:pPr>
        <w:rPr>
          <w:sz w:val="10"/>
          <w:szCs w:val="12"/>
        </w:rPr>
      </w:pPr>
    </w:p>
    <w:p w:rsidR="006A4DF4" w:rsidRPr="00443A4C" w:rsidRDefault="00C705D3" w:rsidP="006A0FE8">
      <w:pPr>
        <w:tabs>
          <w:tab w:val="left" w:pos="2552"/>
        </w:tabs>
        <w:ind w:left="1985"/>
        <w:rPr>
          <w:sz w:val="22"/>
        </w:rPr>
      </w:pPr>
      <w:r w:rsidRPr="00443A4C">
        <w:rPr>
          <w:b/>
          <w:sz w:val="22"/>
        </w:rPr>
        <w:sym w:font="Wingdings" w:char="F0E8"/>
      </w:r>
      <w:r w:rsidR="006A4DF4" w:rsidRPr="00443A4C">
        <w:rPr>
          <w:sz w:val="22"/>
        </w:rPr>
        <w:tab/>
        <w:t xml:space="preserve">Datensatz, Tupel, </w:t>
      </w:r>
      <w:r w:rsidR="006A4DF4" w:rsidRPr="00443A4C">
        <w:rPr>
          <w:sz w:val="22"/>
        </w:rPr>
        <w:br/>
      </w:r>
      <w:r w:rsidR="006A0FE8" w:rsidRPr="00443A4C">
        <w:rPr>
          <w:sz w:val="22"/>
        </w:rPr>
        <w:tab/>
      </w:r>
      <w:r w:rsidR="006A4DF4" w:rsidRPr="00443A4C">
        <w:rPr>
          <w:sz w:val="22"/>
        </w:rPr>
        <w:t xml:space="preserve">Zeile einer </w:t>
      </w:r>
      <w:r w:rsidR="00FC3ECF" w:rsidRPr="00443A4C">
        <w:rPr>
          <w:sz w:val="22"/>
        </w:rPr>
        <w:t>Datenbankt</w:t>
      </w:r>
      <w:r w:rsidR="006A4DF4" w:rsidRPr="00443A4C">
        <w:rPr>
          <w:sz w:val="22"/>
        </w:rPr>
        <w:t>abelle</w:t>
      </w:r>
      <w:r w:rsidR="00443A4C" w:rsidRPr="00443A4C">
        <w:rPr>
          <w:sz w:val="22"/>
        </w:rPr>
        <w:t>.</w:t>
      </w:r>
    </w:p>
    <w:p w:rsidR="006A4DF4" w:rsidRDefault="006A4DF4" w:rsidP="006A4DF4"/>
    <w:p w:rsidR="00C705D3" w:rsidRPr="00443A4C" w:rsidRDefault="006A4DF4" w:rsidP="00FC3ECF">
      <w:pPr>
        <w:ind w:left="1985" w:hanging="1985"/>
        <w:rPr>
          <w:sz w:val="22"/>
        </w:rPr>
      </w:pPr>
      <w:r w:rsidRPr="00FC3ECF">
        <w:rPr>
          <w:b/>
          <w:sz w:val="22"/>
          <w:szCs w:val="22"/>
        </w:rPr>
        <w:t>Tupel</w:t>
      </w:r>
      <w:r w:rsidRPr="00CF325A">
        <w:rPr>
          <w:b/>
          <w:sz w:val="28"/>
          <w:szCs w:val="28"/>
        </w:rPr>
        <w:t xml:space="preserve"> </w:t>
      </w:r>
      <w:r w:rsidR="00C705D3">
        <w:rPr>
          <w:b/>
          <w:sz w:val="28"/>
          <w:szCs w:val="28"/>
        </w:rPr>
        <w:tab/>
      </w:r>
      <w:r w:rsidR="00C705D3" w:rsidRPr="00443A4C">
        <w:rPr>
          <w:sz w:val="22"/>
        </w:rPr>
        <w:t>Ein Satz zusammengehöriger Werte.</w:t>
      </w:r>
      <w:r w:rsidR="00C705D3" w:rsidRPr="00443A4C">
        <w:rPr>
          <w:sz w:val="22"/>
        </w:rPr>
        <w:br/>
        <w:t>Ein Tupel wird im relationalen Datenbank-Management-System als Zeile g</w:t>
      </w:r>
      <w:r w:rsidR="00C705D3" w:rsidRPr="00443A4C">
        <w:rPr>
          <w:sz w:val="22"/>
        </w:rPr>
        <w:t>e</w:t>
      </w:r>
      <w:r w:rsidR="00C705D3" w:rsidRPr="00443A4C">
        <w:rPr>
          <w:sz w:val="22"/>
        </w:rPr>
        <w:t>speichert.</w:t>
      </w:r>
    </w:p>
    <w:p w:rsidR="006A4DF4" w:rsidRPr="00443A4C" w:rsidRDefault="006A4DF4" w:rsidP="006A4DF4">
      <w:pPr>
        <w:rPr>
          <w:sz w:val="14"/>
          <w:szCs w:val="16"/>
        </w:rPr>
      </w:pPr>
    </w:p>
    <w:p w:rsidR="00C705D3" w:rsidRPr="00443A4C" w:rsidRDefault="00C705D3" w:rsidP="006A0FE8">
      <w:pPr>
        <w:tabs>
          <w:tab w:val="left" w:pos="708"/>
          <w:tab w:val="left" w:pos="1416"/>
          <w:tab w:val="left" w:pos="2124"/>
          <w:tab w:val="left" w:pos="2552"/>
          <w:tab w:val="left" w:pos="2832"/>
          <w:tab w:val="left" w:pos="3540"/>
          <w:tab w:val="left" w:pos="4248"/>
          <w:tab w:val="left" w:pos="4956"/>
          <w:tab w:val="left" w:pos="5664"/>
        </w:tabs>
        <w:ind w:left="1985"/>
        <w:rPr>
          <w:sz w:val="22"/>
        </w:rPr>
      </w:pPr>
      <w:r w:rsidRPr="00443A4C">
        <w:rPr>
          <w:b/>
          <w:sz w:val="22"/>
        </w:rPr>
        <w:sym w:font="Wingdings" w:char="F0E8"/>
      </w:r>
      <w:r w:rsidRPr="00443A4C">
        <w:rPr>
          <w:sz w:val="22"/>
        </w:rPr>
        <w:tab/>
      </w:r>
      <w:r w:rsidR="00FC3ECF" w:rsidRPr="00443A4C">
        <w:rPr>
          <w:sz w:val="22"/>
        </w:rPr>
        <w:t>Zeile einer Datenbankt</w:t>
      </w:r>
      <w:r w:rsidRPr="00443A4C">
        <w:rPr>
          <w:sz w:val="22"/>
        </w:rPr>
        <w:t>abelle</w:t>
      </w:r>
      <w:r w:rsidR="00443A4C" w:rsidRPr="00443A4C">
        <w:rPr>
          <w:sz w:val="22"/>
        </w:rPr>
        <w:t>.</w:t>
      </w:r>
    </w:p>
    <w:p w:rsidR="006A4DF4" w:rsidRDefault="006A4DF4" w:rsidP="006A4DF4"/>
    <w:p w:rsidR="00B119DB" w:rsidRPr="00443A4C" w:rsidRDefault="006A4DF4" w:rsidP="00FC3ECF">
      <w:pPr>
        <w:ind w:left="1985" w:hanging="1985"/>
        <w:rPr>
          <w:sz w:val="22"/>
        </w:rPr>
      </w:pPr>
      <w:r w:rsidRPr="00FC3ECF">
        <w:rPr>
          <w:b/>
          <w:sz w:val="22"/>
          <w:szCs w:val="22"/>
        </w:rPr>
        <w:t>Beziehung</w:t>
      </w:r>
      <w:r w:rsidR="00B119DB">
        <w:rPr>
          <w:b/>
          <w:sz w:val="28"/>
          <w:szCs w:val="28"/>
        </w:rPr>
        <w:tab/>
      </w:r>
      <w:r w:rsidR="00B119DB" w:rsidRPr="00443A4C">
        <w:rPr>
          <w:sz w:val="22"/>
        </w:rPr>
        <w:t xml:space="preserve">Beschreibt den Zusammenhang, der zwischen zwei Entitäten besteht. </w:t>
      </w:r>
    </w:p>
    <w:p w:rsidR="00B119DB" w:rsidRPr="00FC3ECF" w:rsidRDefault="00B119DB" w:rsidP="00B119DB">
      <w:pPr>
        <w:rPr>
          <w:sz w:val="32"/>
        </w:rPr>
      </w:pPr>
    </w:p>
    <w:p w:rsidR="006A4DF4" w:rsidRPr="00443A4C" w:rsidRDefault="006A4DF4" w:rsidP="00FC3ECF">
      <w:pPr>
        <w:ind w:left="1985" w:hanging="1985"/>
        <w:rPr>
          <w:b/>
          <w:szCs w:val="28"/>
        </w:rPr>
      </w:pPr>
      <w:r w:rsidRPr="00FC3ECF">
        <w:rPr>
          <w:b/>
          <w:sz w:val="22"/>
          <w:szCs w:val="22"/>
        </w:rPr>
        <w:t>Entitätstyp</w:t>
      </w:r>
      <w:r w:rsidR="00B119DB">
        <w:rPr>
          <w:b/>
          <w:sz w:val="28"/>
          <w:szCs w:val="28"/>
        </w:rPr>
        <w:tab/>
      </w:r>
      <w:r w:rsidR="00B119DB" w:rsidRPr="00443A4C">
        <w:rPr>
          <w:sz w:val="22"/>
        </w:rPr>
        <w:t>Gesamtheit aller gleichartigen und zusammen gehörenden Entitäten.</w:t>
      </w:r>
    </w:p>
    <w:p w:rsidR="006A4DF4" w:rsidRPr="00443A4C" w:rsidRDefault="006A4DF4" w:rsidP="006A4DF4">
      <w:pPr>
        <w:rPr>
          <w:sz w:val="14"/>
          <w:szCs w:val="16"/>
        </w:rPr>
      </w:pPr>
    </w:p>
    <w:p w:rsidR="005A3A3D" w:rsidRDefault="00B119DB" w:rsidP="006A0FE8">
      <w:pPr>
        <w:tabs>
          <w:tab w:val="left" w:pos="708"/>
          <w:tab w:val="left" w:pos="1416"/>
          <w:tab w:val="left" w:pos="2124"/>
          <w:tab w:val="left" w:pos="2552"/>
          <w:tab w:val="left" w:pos="3540"/>
          <w:tab w:val="left" w:pos="4248"/>
          <w:tab w:val="left" w:pos="4956"/>
          <w:tab w:val="left" w:pos="5664"/>
        </w:tabs>
        <w:ind w:left="1985"/>
        <w:rPr>
          <w:sz w:val="22"/>
        </w:rPr>
      </w:pPr>
      <w:r w:rsidRPr="00443A4C">
        <w:rPr>
          <w:b/>
          <w:sz w:val="22"/>
        </w:rPr>
        <w:sym w:font="Wingdings" w:char="F0E8"/>
      </w:r>
      <w:r w:rsidRPr="00443A4C">
        <w:rPr>
          <w:sz w:val="22"/>
        </w:rPr>
        <w:tab/>
        <w:t>Tabelle einer Datenbank</w:t>
      </w:r>
      <w:r w:rsidR="00443A4C" w:rsidRPr="00443A4C">
        <w:rPr>
          <w:sz w:val="22"/>
        </w:rPr>
        <w:t>.</w:t>
      </w:r>
    </w:p>
    <w:p w:rsidR="005A3A3D" w:rsidRDefault="005A3A3D" w:rsidP="006A0FE8">
      <w:pPr>
        <w:tabs>
          <w:tab w:val="left" w:pos="708"/>
          <w:tab w:val="left" w:pos="1416"/>
          <w:tab w:val="left" w:pos="2124"/>
          <w:tab w:val="left" w:pos="2552"/>
          <w:tab w:val="left" w:pos="3540"/>
          <w:tab w:val="left" w:pos="4248"/>
          <w:tab w:val="left" w:pos="4956"/>
          <w:tab w:val="left" w:pos="5664"/>
        </w:tabs>
        <w:ind w:left="1985"/>
      </w:pPr>
    </w:p>
    <w:p w:rsidR="006A4DF4" w:rsidRPr="00443A4C" w:rsidRDefault="006A4DF4" w:rsidP="00FC3ECF">
      <w:pPr>
        <w:ind w:left="1985" w:hanging="1985"/>
        <w:rPr>
          <w:b/>
          <w:szCs w:val="28"/>
        </w:rPr>
      </w:pPr>
      <w:r w:rsidRPr="00FC3ECF">
        <w:rPr>
          <w:b/>
          <w:sz w:val="22"/>
          <w:szCs w:val="22"/>
        </w:rPr>
        <w:t>Beziehungstyp</w:t>
      </w:r>
      <w:r>
        <w:rPr>
          <w:b/>
          <w:sz w:val="28"/>
          <w:szCs w:val="28"/>
        </w:rPr>
        <w:tab/>
      </w:r>
      <w:r w:rsidR="00B119DB" w:rsidRPr="00443A4C">
        <w:rPr>
          <w:sz w:val="22"/>
        </w:rPr>
        <w:t>Typisierung gleichartiger Beziehungen.</w:t>
      </w:r>
    </w:p>
    <w:p w:rsidR="006A4DF4" w:rsidRDefault="006A4DF4" w:rsidP="006A4DF4"/>
    <w:p w:rsidR="006A4DF4" w:rsidRPr="00CF325A" w:rsidRDefault="006A4DF4" w:rsidP="00FC3ECF">
      <w:pPr>
        <w:ind w:left="1985" w:hanging="1985"/>
        <w:rPr>
          <w:b/>
          <w:sz w:val="28"/>
          <w:szCs w:val="28"/>
        </w:rPr>
      </w:pPr>
      <w:r w:rsidRPr="00FC3ECF">
        <w:rPr>
          <w:b/>
          <w:sz w:val="22"/>
          <w:szCs w:val="22"/>
        </w:rPr>
        <w:t>Kardinalität</w:t>
      </w:r>
      <w:r w:rsidR="00B119DB">
        <w:rPr>
          <w:b/>
          <w:sz w:val="28"/>
          <w:szCs w:val="28"/>
        </w:rPr>
        <w:tab/>
      </w:r>
      <w:r w:rsidR="00B119DB" w:rsidRPr="00CF325A">
        <w:t xml:space="preserve">Gibt die mögliche Anzahl </w:t>
      </w:r>
      <w:r w:rsidR="00B119DB">
        <w:t>der an einer Beziehung beteilig</w:t>
      </w:r>
      <w:r w:rsidR="00B119DB" w:rsidRPr="00CF325A">
        <w:t>ten Entitäten an</w:t>
      </w:r>
      <w:r w:rsidR="00B119DB">
        <w:t>.</w:t>
      </w:r>
    </w:p>
    <w:p w:rsidR="006A4DF4" w:rsidRDefault="006A4DF4" w:rsidP="006A4DF4"/>
    <w:p w:rsidR="00443A4C" w:rsidRDefault="00443A4C" w:rsidP="00443A4C">
      <w:pPr>
        <w:spacing w:after="120"/>
        <w:ind w:left="1985" w:hanging="1985"/>
        <w:rPr>
          <w:b/>
          <w:sz w:val="28"/>
          <w:szCs w:val="28"/>
        </w:rPr>
      </w:pPr>
      <w:r w:rsidRPr="00FC3ECF">
        <w:rPr>
          <w:b/>
          <w:sz w:val="22"/>
          <w:szCs w:val="22"/>
        </w:rPr>
        <w:t>Entity-Relationsship-Diagramm (ERD)</w:t>
      </w:r>
      <w:r>
        <w:rPr>
          <w:b/>
          <w:sz w:val="28"/>
          <w:szCs w:val="28"/>
        </w:rPr>
        <w:tab/>
      </w:r>
    </w:p>
    <w:p w:rsidR="00443A4C" w:rsidRDefault="00443A4C" w:rsidP="00443A4C">
      <w:pPr>
        <w:tabs>
          <w:tab w:val="left" w:pos="1985"/>
        </w:tabs>
        <w:ind w:left="1985" w:hanging="1985"/>
        <w:rPr>
          <w:sz w:val="22"/>
          <w:szCs w:val="22"/>
        </w:rPr>
      </w:pPr>
      <w:r>
        <w:rPr>
          <w:sz w:val="22"/>
          <w:szCs w:val="22"/>
        </w:rPr>
        <w:tab/>
        <w:t>G</w:t>
      </w:r>
      <w:r w:rsidRPr="00FC3ECF">
        <w:rPr>
          <w:sz w:val="22"/>
          <w:szCs w:val="22"/>
        </w:rPr>
        <w:t>rafische Darstellung von Entitätstypen</w:t>
      </w:r>
      <w:r>
        <w:rPr>
          <w:sz w:val="22"/>
          <w:szCs w:val="22"/>
        </w:rPr>
        <w:t>,</w:t>
      </w:r>
      <w:r w:rsidRPr="00FC3ECF">
        <w:rPr>
          <w:sz w:val="22"/>
          <w:szCs w:val="22"/>
        </w:rPr>
        <w:t xml:space="preserve"> ihren Beziehungen</w:t>
      </w:r>
      <w:r>
        <w:rPr>
          <w:sz w:val="22"/>
          <w:szCs w:val="22"/>
        </w:rPr>
        <w:t xml:space="preserve"> und deren Kard</w:t>
      </w:r>
      <w:r>
        <w:rPr>
          <w:sz w:val="22"/>
          <w:szCs w:val="22"/>
        </w:rPr>
        <w:t>i</w:t>
      </w:r>
      <w:r>
        <w:rPr>
          <w:sz w:val="22"/>
          <w:szCs w:val="22"/>
        </w:rPr>
        <w:t>nalitäten.</w:t>
      </w:r>
      <w:r w:rsidR="00012604">
        <w:rPr>
          <w:sz w:val="22"/>
          <w:szCs w:val="22"/>
        </w:rPr>
        <w:t xml:space="preserve"> (M : N – Beziehungen können abgebildet werden.)</w:t>
      </w:r>
    </w:p>
    <w:p w:rsidR="00443A4C" w:rsidRDefault="00443A4C" w:rsidP="00443A4C"/>
    <w:p w:rsidR="006A4DF4" w:rsidRPr="00443A4C" w:rsidRDefault="006A4DF4" w:rsidP="00FC3ECF">
      <w:pPr>
        <w:ind w:left="1985" w:hanging="1985"/>
        <w:rPr>
          <w:b/>
          <w:szCs w:val="28"/>
        </w:rPr>
      </w:pPr>
      <w:r w:rsidRPr="00FC3ECF">
        <w:rPr>
          <w:b/>
          <w:sz w:val="22"/>
          <w:szCs w:val="22"/>
        </w:rPr>
        <w:t>Attribut</w:t>
      </w:r>
      <w:r w:rsidR="00B119DB">
        <w:rPr>
          <w:b/>
          <w:sz w:val="28"/>
          <w:szCs w:val="28"/>
        </w:rPr>
        <w:tab/>
      </w:r>
      <w:r w:rsidR="00B119DB" w:rsidRPr="00443A4C">
        <w:rPr>
          <w:sz w:val="22"/>
        </w:rPr>
        <w:t>Alle gemeinsamen Merkmale aller Entitäten eines Entitätstyps.</w:t>
      </w:r>
    </w:p>
    <w:p w:rsidR="00B119DB" w:rsidRPr="00CF325A" w:rsidRDefault="00B119DB" w:rsidP="00B119DB">
      <w:pPr>
        <w:rPr>
          <w:sz w:val="16"/>
          <w:szCs w:val="16"/>
        </w:rPr>
      </w:pPr>
    </w:p>
    <w:p w:rsidR="00B119DB" w:rsidRPr="00443A4C" w:rsidRDefault="00B119DB" w:rsidP="00993FF5">
      <w:pPr>
        <w:tabs>
          <w:tab w:val="left" w:pos="708"/>
          <w:tab w:val="left" w:pos="1416"/>
          <w:tab w:val="left" w:pos="2124"/>
          <w:tab w:val="left" w:pos="2552"/>
          <w:tab w:val="left" w:pos="2832"/>
          <w:tab w:val="left" w:pos="3540"/>
          <w:tab w:val="left" w:pos="4248"/>
          <w:tab w:val="left" w:pos="4956"/>
          <w:tab w:val="left" w:pos="5664"/>
        </w:tabs>
        <w:ind w:left="1985"/>
        <w:rPr>
          <w:sz w:val="22"/>
        </w:rPr>
      </w:pPr>
      <w:r w:rsidRPr="00443A4C">
        <w:rPr>
          <w:b/>
          <w:sz w:val="22"/>
        </w:rPr>
        <w:sym w:font="Wingdings" w:char="F0E8"/>
      </w:r>
      <w:r w:rsidRPr="00443A4C">
        <w:rPr>
          <w:sz w:val="22"/>
        </w:rPr>
        <w:tab/>
        <w:t xml:space="preserve">Spalte einer </w:t>
      </w:r>
      <w:r w:rsidR="00FC3ECF" w:rsidRPr="00443A4C">
        <w:rPr>
          <w:sz w:val="22"/>
        </w:rPr>
        <w:t>Datenbankt</w:t>
      </w:r>
      <w:r w:rsidRPr="00443A4C">
        <w:rPr>
          <w:sz w:val="22"/>
        </w:rPr>
        <w:t>abelle</w:t>
      </w:r>
      <w:r w:rsidR="00443A4C" w:rsidRPr="00443A4C">
        <w:rPr>
          <w:sz w:val="22"/>
        </w:rPr>
        <w:t>.</w:t>
      </w:r>
    </w:p>
    <w:p w:rsidR="006A4DF4" w:rsidRPr="00443A4C" w:rsidRDefault="006A4DF4" w:rsidP="006A4DF4">
      <w:pPr>
        <w:rPr>
          <w:sz w:val="22"/>
        </w:rPr>
      </w:pPr>
    </w:p>
    <w:p w:rsidR="006A4DF4" w:rsidRPr="00443A4C" w:rsidRDefault="006A4DF4" w:rsidP="00FC3ECF">
      <w:pPr>
        <w:ind w:left="1985" w:hanging="1985"/>
        <w:rPr>
          <w:b/>
          <w:szCs w:val="28"/>
        </w:rPr>
      </w:pPr>
      <w:r w:rsidRPr="00FC3ECF">
        <w:rPr>
          <w:b/>
          <w:sz w:val="22"/>
          <w:szCs w:val="22"/>
        </w:rPr>
        <w:t>Datentyp</w:t>
      </w:r>
      <w:r w:rsidR="00B119DB">
        <w:rPr>
          <w:b/>
          <w:sz w:val="28"/>
          <w:szCs w:val="28"/>
        </w:rPr>
        <w:tab/>
      </w:r>
      <w:r w:rsidR="00B119DB" w:rsidRPr="00443A4C">
        <w:rPr>
          <w:sz w:val="22"/>
        </w:rPr>
        <w:t>Bestimmt den Wertebereich, den ein Attribut annehmen kann.</w:t>
      </w:r>
    </w:p>
    <w:p w:rsidR="00FC3ECF" w:rsidRPr="00CF325A" w:rsidRDefault="00FC3ECF" w:rsidP="00FC3ECF">
      <w:pPr>
        <w:rPr>
          <w:sz w:val="16"/>
          <w:szCs w:val="16"/>
        </w:rPr>
      </w:pPr>
    </w:p>
    <w:p w:rsidR="00FC3ECF" w:rsidRPr="00443A4C" w:rsidRDefault="00FC3ECF" w:rsidP="00993FF5">
      <w:pPr>
        <w:tabs>
          <w:tab w:val="left" w:pos="708"/>
          <w:tab w:val="left" w:pos="1416"/>
          <w:tab w:val="left" w:pos="2124"/>
          <w:tab w:val="left" w:pos="2552"/>
          <w:tab w:val="left" w:pos="2832"/>
          <w:tab w:val="left" w:pos="3540"/>
          <w:tab w:val="left" w:pos="4248"/>
          <w:tab w:val="left" w:pos="4956"/>
          <w:tab w:val="left" w:pos="5664"/>
        </w:tabs>
        <w:ind w:left="1985"/>
        <w:rPr>
          <w:sz w:val="22"/>
        </w:rPr>
      </w:pPr>
      <w:r w:rsidRPr="00443A4C">
        <w:rPr>
          <w:b/>
          <w:sz w:val="22"/>
        </w:rPr>
        <w:sym w:font="Wingdings" w:char="F0E8"/>
      </w:r>
      <w:r w:rsidRPr="00443A4C">
        <w:rPr>
          <w:sz w:val="22"/>
        </w:rPr>
        <w:tab/>
        <w:t>Text, ganze Zahl, Dezimalzahl, Datum etc.</w:t>
      </w:r>
    </w:p>
    <w:p w:rsidR="006A4DF4" w:rsidRDefault="006A4DF4" w:rsidP="006A4DF4"/>
    <w:p w:rsidR="006A4DF4" w:rsidRPr="00443A4C" w:rsidRDefault="00FC3ECF" w:rsidP="00FC3ECF">
      <w:pPr>
        <w:ind w:left="1985" w:hanging="1985"/>
        <w:rPr>
          <w:b/>
          <w:szCs w:val="28"/>
        </w:rPr>
      </w:pPr>
      <w:r w:rsidRPr="00FC3ECF">
        <w:rPr>
          <w:b/>
          <w:sz w:val="22"/>
          <w:szCs w:val="22"/>
        </w:rPr>
        <w:t>Attribut</w:t>
      </w:r>
      <w:r w:rsidR="006A4DF4" w:rsidRPr="00FC3ECF">
        <w:rPr>
          <w:b/>
          <w:sz w:val="22"/>
          <w:szCs w:val="22"/>
        </w:rPr>
        <w:t>wert</w:t>
      </w:r>
      <w:r w:rsidR="006A4DF4">
        <w:rPr>
          <w:b/>
          <w:sz w:val="28"/>
          <w:szCs w:val="28"/>
        </w:rPr>
        <w:tab/>
      </w:r>
      <w:r w:rsidR="00B119DB" w:rsidRPr="00443A4C">
        <w:rPr>
          <w:sz w:val="22"/>
        </w:rPr>
        <w:t>Eine Ausprägung eines Merkmals einer Entität.</w:t>
      </w:r>
    </w:p>
    <w:p w:rsidR="00B119DB" w:rsidRPr="00CF325A" w:rsidRDefault="00B119DB" w:rsidP="00B119DB">
      <w:pPr>
        <w:rPr>
          <w:sz w:val="16"/>
          <w:szCs w:val="16"/>
        </w:rPr>
      </w:pPr>
    </w:p>
    <w:p w:rsidR="00B119DB" w:rsidRPr="00443A4C" w:rsidRDefault="00B119DB" w:rsidP="00993FF5">
      <w:pPr>
        <w:tabs>
          <w:tab w:val="left" w:pos="708"/>
          <w:tab w:val="left" w:pos="1416"/>
          <w:tab w:val="left" w:pos="2124"/>
          <w:tab w:val="left" w:pos="2552"/>
          <w:tab w:val="left" w:pos="2832"/>
          <w:tab w:val="left" w:pos="3540"/>
          <w:tab w:val="left" w:pos="4248"/>
          <w:tab w:val="left" w:pos="4956"/>
          <w:tab w:val="left" w:pos="5664"/>
        </w:tabs>
        <w:ind w:left="1985"/>
        <w:rPr>
          <w:sz w:val="22"/>
        </w:rPr>
      </w:pPr>
      <w:r w:rsidRPr="00443A4C">
        <w:rPr>
          <w:b/>
          <w:sz w:val="22"/>
        </w:rPr>
        <w:sym w:font="Wingdings" w:char="F0E8"/>
      </w:r>
      <w:r w:rsidRPr="00443A4C">
        <w:rPr>
          <w:sz w:val="22"/>
        </w:rPr>
        <w:tab/>
        <w:t>Schnittpunkt zwischen Zeile und Spalte  (die Zelle).</w:t>
      </w:r>
    </w:p>
    <w:p w:rsidR="00C705D3" w:rsidRDefault="00C705D3" w:rsidP="006A4DF4"/>
    <w:p w:rsidR="00C705D3" w:rsidRPr="00443A4C" w:rsidRDefault="00C705D3" w:rsidP="00FC3ECF">
      <w:pPr>
        <w:ind w:left="1985" w:hanging="1985"/>
        <w:rPr>
          <w:b/>
          <w:szCs w:val="28"/>
        </w:rPr>
      </w:pPr>
      <w:r w:rsidRPr="00FC3ECF">
        <w:rPr>
          <w:b/>
          <w:sz w:val="22"/>
          <w:szCs w:val="22"/>
        </w:rPr>
        <w:t>Primärschlüssel</w:t>
      </w:r>
      <w:r>
        <w:rPr>
          <w:b/>
          <w:sz w:val="28"/>
          <w:szCs w:val="28"/>
        </w:rPr>
        <w:tab/>
      </w:r>
      <w:r w:rsidRPr="00443A4C">
        <w:rPr>
          <w:sz w:val="22"/>
        </w:rPr>
        <w:t>Bezeichnet die Information, die eine Entität eindeutig identifiziert</w:t>
      </w:r>
      <w:r w:rsidR="00FC3ECF" w:rsidRPr="00443A4C">
        <w:rPr>
          <w:sz w:val="22"/>
        </w:rPr>
        <w:t>.</w:t>
      </w:r>
    </w:p>
    <w:p w:rsidR="006A4DF4" w:rsidRDefault="006A4DF4" w:rsidP="006A4DF4"/>
    <w:p w:rsidR="00B119DB" w:rsidRPr="00012604" w:rsidRDefault="006A4DF4" w:rsidP="00012604">
      <w:pPr>
        <w:ind w:left="1985" w:hanging="1985"/>
        <w:rPr>
          <w:sz w:val="22"/>
          <w:szCs w:val="22"/>
        </w:rPr>
      </w:pPr>
      <w:r w:rsidRPr="00FC3ECF">
        <w:rPr>
          <w:b/>
          <w:sz w:val="22"/>
          <w:szCs w:val="22"/>
        </w:rPr>
        <w:t>Relationenmodell</w:t>
      </w:r>
      <w:r w:rsidRPr="00012604">
        <w:rPr>
          <w:b/>
          <w:sz w:val="22"/>
          <w:szCs w:val="22"/>
        </w:rPr>
        <w:tab/>
      </w:r>
      <w:r w:rsidR="00012604">
        <w:rPr>
          <w:sz w:val="22"/>
          <w:szCs w:val="22"/>
        </w:rPr>
        <w:t>Übersichtliche Darstellung eines Entity-Relationsship-Modells, in dem die Ent</w:t>
      </w:r>
      <w:r w:rsidR="00012604">
        <w:rPr>
          <w:sz w:val="22"/>
          <w:szCs w:val="22"/>
        </w:rPr>
        <w:t>i</w:t>
      </w:r>
      <w:r w:rsidR="00012604">
        <w:rPr>
          <w:sz w:val="22"/>
          <w:szCs w:val="22"/>
        </w:rPr>
        <w:t>tätstypen als Relationen mit Attributen, Primär- und Fremdschlüssel abgebi</w:t>
      </w:r>
      <w:r w:rsidR="00012604">
        <w:rPr>
          <w:sz w:val="22"/>
          <w:szCs w:val="22"/>
        </w:rPr>
        <w:t>l</w:t>
      </w:r>
      <w:r w:rsidR="00012604">
        <w:rPr>
          <w:sz w:val="22"/>
          <w:szCs w:val="22"/>
        </w:rPr>
        <w:t>det werden. M : N – Beziehungen sind dabei aufzulösen.</w:t>
      </w:r>
    </w:p>
    <w:p w:rsidR="00443A4C" w:rsidRDefault="00443A4C" w:rsidP="00B119DB"/>
    <w:p w:rsidR="006937DE" w:rsidRDefault="006937DE" w:rsidP="00B119DB"/>
    <w:p w:rsidR="00443A4C" w:rsidRPr="00FC3ECF" w:rsidRDefault="00443A4C" w:rsidP="00FC3ECF">
      <w:pPr>
        <w:rPr>
          <w:sz w:val="22"/>
          <w:szCs w:val="22"/>
        </w:rPr>
      </w:pPr>
    </w:p>
    <w:p w:rsidR="005A3A3D" w:rsidRDefault="005A3A3D">
      <w:pPr>
        <w:rPr>
          <w:b/>
          <w:sz w:val="26"/>
          <w:szCs w:val="26"/>
        </w:rPr>
      </w:pPr>
      <w:r>
        <w:rPr>
          <w:b/>
          <w:sz w:val="26"/>
          <w:szCs w:val="26"/>
        </w:rPr>
        <w:br w:type="page"/>
      </w:r>
    </w:p>
    <w:p w:rsidR="00443A4C" w:rsidRPr="00CE4675" w:rsidRDefault="00443A4C" w:rsidP="00443A4C">
      <w:pPr>
        <w:ind w:left="1134" w:hanging="1134"/>
        <w:rPr>
          <w:b/>
          <w:sz w:val="26"/>
          <w:szCs w:val="26"/>
        </w:rPr>
      </w:pPr>
      <w:r w:rsidRPr="00CE4675">
        <w:rPr>
          <w:b/>
          <w:sz w:val="26"/>
          <w:szCs w:val="26"/>
        </w:rPr>
        <w:lastRenderedPageBreak/>
        <w:t>Regeln für die Datenmodellierung (Entity-Relationship-Modellierung)</w:t>
      </w:r>
    </w:p>
    <w:p w:rsidR="00443A4C" w:rsidRPr="00067914" w:rsidRDefault="00443A4C" w:rsidP="00443A4C">
      <w:pPr>
        <w:tabs>
          <w:tab w:val="left" w:pos="1134"/>
        </w:tabs>
        <w:rPr>
          <w:sz w:val="32"/>
          <w:szCs w:val="32"/>
        </w:rPr>
      </w:pPr>
    </w:p>
    <w:p w:rsidR="00443A4C" w:rsidRDefault="00443A4C" w:rsidP="00443A4C">
      <w:r>
        <w:t xml:space="preserve">Ein Entity-Relationship-Modell (ERM) stellt einen Standard für die Datenmodellierung dar. Es bildet die Datenstrukturen ab und dient zum einen in der konzeptionellen Phase der Anwendungsentwicklung der Verständigung zwischen Anwendern und Entwicklern. Zum anderen ist das ER-Modell in der </w:t>
      </w:r>
      <w:hyperlink r:id="rId19" w:tooltip="Implementierung" w:history="1">
        <w:r w:rsidRPr="00D275F1">
          <w:t>Implementierungsphase</w:t>
        </w:r>
      </w:hyperlink>
      <w:r>
        <w:t xml:space="preserve"> die Grundlage für das Design der </w:t>
      </w:r>
      <w:hyperlink r:id="rId20" w:tooltip="Datenbank" w:history="1">
        <w:r w:rsidRPr="00D275F1">
          <w:t>Datenbank</w:t>
        </w:r>
      </w:hyperlink>
      <w:r>
        <w:t>.</w:t>
      </w:r>
    </w:p>
    <w:p w:rsidR="00443A4C" w:rsidRDefault="00443A4C" w:rsidP="00443A4C">
      <w:pPr>
        <w:spacing w:before="80"/>
      </w:pPr>
      <w:r>
        <w:t>Die Umsetzung der in der realen Welt erkannten Objekte und Beziehungen in ein Date</w:t>
      </w:r>
      <w:r>
        <w:t>n</w:t>
      </w:r>
      <w:r>
        <w:t>bankschema erfolgt dabei in mehreren Schritten:</w:t>
      </w:r>
    </w:p>
    <w:p w:rsidR="00443A4C" w:rsidRPr="004D4B26" w:rsidRDefault="00443A4C" w:rsidP="00443A4C">
      <w:pPr>
        <w:ind w:left="540" w:hanging="540"/>
        <w:rPr>
          <w:sz w:val="12"/>
          <w:szCs w:val="12"/>
        </w:rPr>
      </w:pPr>
    </w:p>
    <w:p w:rsidR="00443A4C" w:rsidRPr="004A19F7" w:rsidRDefault="00443A4C" w:rsidP="00443A4C">
      <w:pPr>
        <w:autoSpaceDE w:val="0"/>
        <w:autoSpaceDN w:val="0"/>
        <w:adjustRightInd w:val="0"/>
        <w:spacing w:before="80"/>
        <w:ind w:left="720" w:hanging="720"/>
      </w:pPr>
      <w:r>
        <w:t>1)</w:t>
      </w:r>
      <w:r w:rsidRPr="004D4B26">
        <w:tab/>
      </w:r>
      <w:r w:rsidRPr="004A19F7">
        <w:t>Entitäten</w:t>
      </w:r>
      <w:r>
        <w:t xml:space="preserve"> (Objekte)</w:t>
      </w:r>
      <w:r w:rsidRPr="004A19F7">
        <w:t xml:space="preserve"> und Beziehungen identifizieren</w:t>
      </w:r>
    </w:p>
    <w:p w:rsidR="00443A4C" w:rsidRPr="004A19F7" w:rsidRDefault="00443A4C" w:rsidP="00443A4C">
      <w:pPr>
        <w:autoSpaceDE w:val="0"/>
        <w:autoSpaceDN w:val="0"/>
        <w:adjustRightInd w:val="0"/>
        <w:spacing w:before="80"/>
        <w:ind w:left="720" w:hanging="720"/>
      </w:pPr>
      <w:r>
        <w:t>2)</w:t>
      </w:r>
      <w:r w:rsidRPr="004D4B26">
        <w:tab/>
      </w:r>
      <w:r w:rsidRPr="004A19F7">
        <w:t>Festlegen der Entitäts- und Beziehungstypen</w:t>
      </w:r>
    </w:p>
    <w:p w:rsidR="00443A4C" w:rsidRPr="004A19F7" w:rsidRDefault="00443A4C" w:rsidP="00443A4C">
      <w:pPr>
        <w:autoSpaceDE w:val="0"/>
        <w:autoSpaceDN w:val="0"/>
        <w:adjustRightInd w:val="0"/>
        <w:spacing w:before="80"/>
        <w:ind w:left="720" w:hanging="720"/>
      </w:pPr>
      <w:r>
        <w:t>3)</w:t>
      </w:r>
      <w:r w:rsidRPr="004D4B26">
        <w:tab/>
      </w:r>
      <w:r w:rsidRPr="004A19F7">
        <w:t>Festlegen der Beziehungskardinalitäten</w:t>
      </w:r>
    </w:p>
    <w:p w:rsidR="00443A4C" w:rsidRPr="004A19F7" w:rsidRDefault="00443A4C" w:rsidP="00443A4C">
      <w:pPr>
        <w:autoSpaceDE w:val="0"/>
        <w:autoSpaceDN w:val="0"/>
        <w:adjustRightInd w:val="0"/>
        <w:spacing w:before="80"/>
        <w:ind w:left="720" w:hanging="720"/>
      </w:pPr>
      <w:r>
        <w:t>4)</w:t>
      </w:r>
      <w:r w:rsidRPr="004D4B26">
        <w:tab/>
      </w:r>
      <w:r w:rsidRPr="004A19F7">
        <w:t>Attribute und ihre Wertebereiche (Domänen) ermitteln</w:t>
      </w:r>
    </w:p>
    <w:p w:rsidR="00443A4C" w:rsidRPr="004A19F7" w:rsidRDefault="00443A4C" w:rsidP="00443A4C">
      <w:pPr>
        <w:autoSpaceDE w:val="0"/>
        <w:autoSpaceDN w:val="0"/>
        <w:adjustRightInd w:val="0"/>
        <w:spacing w:before="80"/>
        <w:ind w:left="720" w:hanging="720"/>
      </w:pPr>
      <w:r>
        <w:t>5)</w:t>
      </w:r>
      <w:r w:rsidRPr="004D4B26">
        <w:tab/>
      </w:r>
      <w:proofErr w:type="spellStart"/>
      <w:r w:rsidRPr="004A19F7">
        <w:t>Entity</w:t>
      </w:r>
      <w:proofErr w:type="spellEnd"/>
      <w:r w:rsidRPr="004A19F7">
        <w:t>-</w:t>
      </w:r>
      <w:proofErr w:type="spellStart"/>
      <w:r w:rsidRPr="004A19F7">
        <w:t>Relationship</w:t>
      </w:r>
      <w:proofErr w:type="spellEnd"/>
      <w:r w:rsidRPr="004A19F7">
        <w:t>-Diagramm (ERD) für Entitäts- und Beziehungsmengen zeichnen</w:t>
      </w:r>
    </w:p>
    <w:p w:rsidR="00443A4C" w:rsidRPr="004A19F7" w:rsidRDefault="00443A4C" w:rsidP="00443A4C">
      <w:pPr>
        <w:autoSpaceDE w:val="0"/>
        <w:autoSpaceDN w:val="0"/>
        <w:adjustRightInd w:val="0"/>
        <w:spacing w:before="80"/>
        <w:ind w:left="720" w:hanging="720"/>
      </w:pPr>
      <w:r>
        <w:t>6</w:t>
      </w:r>
      <w:r w:rsidRPr="004A19F7">
        <w:t>)</w:t>
      </w:r>
      <w:r w:rsidRPr="004A19F7">
        <w:tab/>
        <w:t xml:space="preserve">Definieren </w:t>
      </w:r>
      <w:r w:rsidR="006937DE">
        <w:t>von Primär- und Fremdschlüsseln</w:t>
      </w:r>
    </w:p>
    <w:p w:rsidR="00443A4C" w:rsidRPr="004A19F7" w:rsidRDefault="007D3BA1" w:rsidP="00443A4C">
      <w:pPr>
        <w:autoSpaceDE w:val="0"/>
        <w:autoSpaceDN w:val="0"/>
        <w:adjustRightInd w:val="0"/>
        <w:spacing w:before="80"/>
        <w:ind w:left="720" w:hanging="720"/>
      </w:pPr>
      <w:r>
        <w:t>7</w:t>
      </w:r>
      <w:r w:rsidR="00443A4C">
        <w:t>)</w:t>
      </w:r>
      <w:r w:rsidR="00443A4C" w:rsidRPr="004D4B26">
        <w:tab/>
      </w:r>
      <w:r w:rsidR="00012604">
        <w:t>Relationenmodell erstellen</w:t>
      </w:r>
    </w:p>
    <w:p w:rsidR="00AC6917" w:rsidRDefault="00AC6917"/>
    <w:p w:rsidR="005A3A3D" w:rsidRDefault="005A3A3D"/>
    <w:p w:rsidR="005A3A3D" w:rsidRDefault="005A3A3D"/>
    <w:p w:rsidR="00012604" w:rsidRDefault="00012604"/>
    <w:p w:rsidR="00012604" w:rsidRDefault="00012604" w:rsidP="00012604">
      <w:pPr>
        <w:rPr>
          <w:b/>
          <w:bCs/>
          <w:sz w:val="28"/>
        </w:rPr>
      </w:pPr>
      <w:r>
        <w:rPr>
          <w:b/>
          <w:bCs/>
          <w:sz w:val="28"/>
        </w:rPr>
        <w:t xml:space="preserve">zu Aufgabe </w:t>
      </w:r>
      <w:r w:rsidR="006937DE">
        <w:rPr>
          <w:b/>
          <w:bCs/>
          <w:sz w:val="28"/>
        </w:rPr>
        <w:t>2</w:t>
      </w:r>
      <w:r>
        <w:rPr>
          <w:b/>
          <w:bCs/>
          <w:sz w:val="28"/>
        </w:rPr>
        <w:t>:</w:t>
      </w:r>
    </w:p>
    <w:p w:rsidR="00411224" w:rsidRDefault="00411224"/>
    <w:p w:rsidR="005E0B89" w:rsidRPr="005E0B89" w:rsidRDefault="005E0B89" w:rsidP="005E0B89">
      <w:pPr>
        <w:tabs>
          <w:tab w:val="left" w:pos="709"/>
        </w:tabs>
        <w:rPr>
          <w:b/>
        </w:rPr>
      </w:pPr>
      <w:r w:rsidRPr="005E0B89">
        <w:rPr>
          <w:b/>
        </w:rPr>
        <w:t>2.1</w:t>
      </w:r>
      <w:r>
        <w:rPr>
          <w:b/>
        </w:rPr>
        <w:tab/>
        <w:t>Erweiterung der Kundendaten</w:t>
      </w:r>
    </w:p>
    <w:p w:rsidR="005E0B89" w:rsidRDefault="005E0B89"/>
    <w:tbl>
      <w:tblPr>
        <w:tblW w:w="9947" w:type="dxa"/>
        <w:tblLook w:val="04A0" w:firstRow="1" w:lastRow="0" w:firstColumn="1" w:lastColumn="0" w:noHBand="0" w:noVBand="1"/>
      </w:tblPr>
      <w:tblGrid>
        <w:gridCol w:w="4361"/>
        <w:gridCol w:w="5586"/>
      </w:tblGrid>
      <w:tr w:rsidR="00411224" w:rsidRPr="0098326D" w:rsidTr="005E0B89">
        <w:tc>
          <w:tcPr>
            <w:tcW w:w="4361" w:type="dxa"/>
          </w:tcPr>
          <w:p w:rsidR="00411224" w:rsidRPr="005E0B89" w:rsidRDefault="00411224" w:rsidP="00411224">
            <w:pPr>
              <w:spacing w:before="120"/>
              <w:rPr>
                <w:b/>
                <w:bCs/>
                <w:sz w:val="22"/>
              </w:rPr>
            </w:pPr>
            <w:r w:rsidRPr="005E0B89">
              <w:rPr>
                <w:b/>
                <w:bCs/>
                <w:sz w:val="22"/>
              </w:rPr>
              <w:t>Erweiterung des ERD</w:t>
            </w:r>
          </w:p>
          <w:p w:rsidR="00411224" w:rsidRPr="005E0B89" w:rsidRDefault="00411224" w:rsidP="007A45DD">
            <w:pPr>
              <w:rPr>
                <w:sz w:val="18"/>
              </w:rPr>
            </w:pPr>
          </w:p>
          <w:p w:rsidR="00411224" w:rsidRPr="0098326D" w:rsidRDefault="00411224" w:rsidP="007A45DD">
            <w:pPr>
              <w:rPr>
                <w:sz w:val="22"/>
              </w:rPr>
            </w:pPr>
          </w:p>
          <w:p w:rsidR="00411224" w:rsidRPr="0098326D" w:rsidRDefault="00411224" w:rsidP="007A45DD">
            <w:pPr>
              <w:rPr>
                <w:sz w:val="22"/>
              </w:rPr>
            </w:pPr>
          </w:p>
        </w:tc>
        <w:tc>
          <w:tcPr>
            <w:tcW w:w="5586" w:type="dxa"/>
          </w:tcPr>
          <w:p w:rsidR="00411224" w:rsidRDefault="007B45E5" w:rsidP="00411224">
            <w:pPr>
              <w:spacing w:before="120"/>
              <w:rPr>
                <w:sz w:val="22"/>
              </w:rPr>
            </w:pPr>
            <w:r>
              <w:rPr>
                <w:noProof/>
              </w:rPr>
              <w:pict>
                <v:shape id="_x0000_s1043" type="#_x0000_t75" style="position:absolute;margin-left:-1.2pt;margin-top:6.9pt;width:261.2pt;height:119.8pt;z-index:251705344;mso-position-horizontal-relative:text;mso-position-vertical-relative:text" wrapcoords="-64 0 -64 21461 21600 21461 21600 0 -64 0">
                  <v:imagedata r:id="rId21" o:title=""/>
                </v:shape>
                <o:OLEObject Type="Embed" ProgID="PBrush" ShapeID="_x0000_s1043" DrawAspect="Content" ObjectID="_1453611684" r:id="rId22"/>
              </w:pict>
            </w:r>
          </w:p>
          <w:p w:rsidR="00411224" w:rsidRDefault="00411224" w:rsidP="00411224">
            <w:pPr>
              <w:spacing w:before="120"/>
              <w:rPr>
                <w:sz w:val="22"/>
              </w:rPr>
            </w:pPr>
          </w:p>
          <w:p w:rsidR="00411224" w:rsidRDefault="00411224" w:rsidP="00411224">
            <w:pPr>
              <w:spacing w:before="120"/>
              <w:rPr>
                <w:sz w:val="22"/>
              </w:rPr>
            </w:pPr>
          </w:p>
          <w:p w:rsidR="00411224" w:rsidRDefault="00411224" w:rsidP="00411224">
            <w:pPr>
              <w:spacing w:before="120"/>
              <w:rPr>
                <w:sz w:val="22"/>
              </w:rPr>
            </w:pPr>
          </w:p>
          <w:p w:rsidR="00411224" w:rsidRDefault="00411224" w:rsidP="00411224">
            <w:pPr>
              <w:spacing w:before="120"/>
              <w:rPr>
                <w:sz w:val="22"/>
              </w:rPr>
            </w:pPr>
          </w:p>
          <w:p w:rsidR="00411224" w:rsidRDefault="00411224" w:rsidP="00411224">
            <w:pPr>
              <w:spacing w:before="120"/>
              <w:rPr>
                <w:sz w:val="22"/>
              </w:rPr>
            </w:pPr>
          </w:p>
          <w:p w:rsidR="00411224" w:rsidRDefault="00411224" w:rsidP="00411224">
            <w:pPr>
              <w:spacing w:before="120"/>
              <w:rPr>
                <w:sz w:val="28"/>
              </w:rPr>
            </w:pPr>
          </w:p>
          <w:p w:rsidR="005E0B89" w:rsidRPr="00411224" w:rsidRDefault="005E0B89" w:rsidP="00411224">
            <w:pPr>
              <w:spacing w:before="120"/>
              <w:rPr>
                <w:sz w:val="28"/>
              </w:rPr>
            </w:pPr>
          </w:p>
        </w:tc>
      </w:tr>
      <w:tr w:rsidR="004F571F" w:rsidRPr="0098326D" w:rsidTr="005E0B89">
        <w:tc>
          <w:tcPr>
            <w:tcW w:w="4361" w:type="dxa"/>
          </w:tcPr>
          <w:p w:rsidR="00411224" w:rsidRPr="005E0B89" w:rsidRDefault="00411224" w:rsidP="00411224">
            <w:pPr>
              <w:spacing w:before="120"/>
              <w:rPr>
                <w:b/>
                <w:bCs/>
                <w:sz w:val="22"/>
              </w:rPr>
            </w:pPr>
            <w:r w:rsidRPr="005E0B89">
              <w:rPr>
                <w:b/>
                <w:bCs/>
                <w:sz w:val="22"/>
              </w:rPr>
              <w:t xml:space="preserve">Attribute der erweiterten </w:t>
            </w:r>
            <w:r w:rsidR="00474BCB" w:rsidRPr="005E0B89">
              <w:rPr>
                <w:b/>
                <w:bCs/>
                <w:sz w:val="22"/>
              </w:rPr>
              <w:br/>
            </w:r>
            <w:r w:rsidRPr="005E0B89">
              <w:rPr>
                <w:b/>
                <w:bCs/>
                <w:sz w:val="22"/>
              </w:rPr>
              <w:t>Entitätstypen</w:t>
            </w:r>
          </w:p>
          <w:p w:rsidR="004F571F" w:rsidRDefault="004F571F" w:rsidP="00411224">
            <w:pPr>
              <w:jc w:val="both"/>
              <w:rPr>
                <w:sz w:val="22"/>
              </w:rPr>
            </w:pPr>
          </w:p>
          <w:p w:rsidR="00411224" w:rsidRDefault="00411224" w:rsidP="00411224">
            <w:pPr>
              <w:jc w:val="both"/>
              <w:rPr>
                <w:sz w:val="22"/>
              </w:rPr>
            </w:pPr>
          </w:p>
          <w:p w:rsidR="00411224" w:rsidRDefault="00411224" w:rsidP="00411224">
            <w:pPr>
              <w:jc w:val="both"/>
              <w:rPr>
                <w:sz w:val="22"/>
              </w:rPr>
            </w:pPr>
          </w:p>
          <w:p w:rsidR="00411224" w:rsidRDefault="00411224" w:rsidP="00411224">
            <w:pPr>
              <w:jc w:val="both"/>
              <w:rPr>
                <w:sz w:val="22"/>
              </w:rPr>
            </w:pPr>
          </w:p>
          <w:p w:rsidR="00474BCB" w:rsidRDefault="00474BCB" w:rsidP="00411224">
            <w:pPr>
              <w:jc w:val="both"/>
              <w:rPr>
                <w:sz w:val="22"/>
              </w:rPr>
            </w:pPr>
          </w:p>
          <w:p w:rsidR="00411224" w:rsidRPr="0098326D" w:rsidRDefault="00411224" w:rsidP="00411224">
            <w:pPr>
              <w:jc w:val="both"/>
              <w:rPr>
                <w:sz w:val="22"/>
              </w:rPr>
            </w:pPr>
          </w:p>
          <w:p w:rsidR="004F571F" w:rsidRPr="0098326D" w:rsidRDefault="004F571F" w:rsidP="005A3A3D">
            <w:pPr>
              <w:rPr>
                <w:sz w:val="22"/>
              </w:rPr>
            </w:pPr>
          </w:p>
        </w:tc>
        <w:tc>
          <w:tcPr>
            <w:tcW w:w="5586" w:type="dxa"/>
          </w:tcPr>
          <w:p w:rsidR="004F571F" w:rsidRPr="0098326D" w:rsidRDefault="007B45E5" w:rsidP="007A45DD">
            <w:pPr>
              <w:spacing w:before="60" w:after="60"/>
              <w:rPr>
                <w:sz w:val="22"/>
              </w:rPr>
            </w:pPr>
            <w:r>
              <w:rPr>
                <w:noProof/>
                <w:sz w:val="22"/>
              </w:rPr>
              <w:pict>
                <v:shape id="_x0000_s1050" type="#_x0000_t75" style="position:absolute;margin-left:10.75pt;margin-top:7.95pt;width:232.7pt;height:109.45pt;z-index:251706368;mso-position-horizontal-relative:text;mso-position-vertical-relative:text" wrapcoords="-70 0 -70 21452 21600 21452 21600 0 -70 0">
                  <v:imagedata r:id="rId23" o:title=""/>
                  <w10:wrap type="tight"/>
                </v:shape>
                <o:OLEObject Type="Embed" ProgID="PBrush" ShapeID="_x0000_s1050" DrawAspect="Content" ObjectID="_1453611685" r:id="rId24"/>
              </w:pict>
            </w:r>
          </w:p>
        </w:tc>
      </w:tr>
    </w:tbl>
    <w:p w:rsidR="005E74AC" w:rsidRDefault="005E74AC">
      <w:r>
        <w:br w:type="page"/>
      </w:r>
    </w:p>
    <w:p w:rsidR="005E0B89" w:rsidRPr="005E0B89" w:rsidRDefault="005E0B89" w:rsidP="005E0B89">
      <w:pPr>
        <w:tabs>
          <w:tab w:val="left" w:pos="709"/>
        </w:tabs>
        <w:rPr>
          <w:b/>
        </w:rPr>
      </w:pPr>
      <w:r>
        <w:rPr>
          <w:b/>
        </w:rPr>
        <w:lastRenderedPageBreak/>
        <w:t>2.2</w:t>
      </w:r>
      <w:r>
        <w:rPr>
          <w:b/>
        </w:rPr>
        <w:tab/>
        <w:t>Modellieren mit der MySQL Workbench</w:t>
      </w:r>
    </w:p>
    <w:p w:rsidR="005E0B89" w:rsidRDefault="005E0B89" w:rsidP="005E0B89">
      <w:pPr>
        <w:jc w:val="both"/>
        <w:rPr>
          <w:sz w:val="22"/>
        </w:rPr>
      </w:pPr>
    </w:p>
    <w:p w:rsidR="005E0B89" w:rsidRDefault="005E0B89" w:rsidP="005E0B89">
      <w:pPr>
        <w:jc w:val="both"/>
        <w:rPr>
          <w:sz w:val="22"/>
        </w:rPr>
      </w:pPr>
      <w:r>
        <w:rPr>
          <w:sz w:val="22"/>
        </w:rPr>
        <w:t xml:space="preserve">MySQL ist eines der weltweit am weitesten verbreiteten Datenbank-Management-Systeme, das insbesondere für die Datenspeicherung im </w:t>
      </w:r>
      <w:r w:rsidR="00C56E88">
        <w:rPr>
          <w:sz w:val="22"/>
        </w:rPr>
        <w:t>Internet eingesetzt wird. MySQL sieht deshalb grun</w:t>
      </w:r>
      <w:r w:rsidR="00C56E88">
        <w:rPr>
          <w:sz w:val="22"/>
        </w:rPr>
        <w:t>d</w:t>
      </w:r>
      <w:r w:rsidR="00C56E88">
        <w:rPr>
          <w:sz w:val="22"/>
        </w:rPr>
        <w:t>sätzlich einen MySQL-Server vor, auf dem die Daten gespeichert werden. Dieser Server lässt sich mit Hilfe von xampp einfach auf dem PC einrichten.</w:t>
      </w:r>
    </w:p>
    <w:p w:rsidR="00C56E88" w:rsidRDefault="00C56E88" w:rsidP="00C56E88">
      <w:pPr>
        <w:tabs>
          <w:tab w:val="left" w:pos="567"/>
        </w:tabs>
        <w:rPr>
          <w:sz w:val="22"/>
        </w:rPr>
      </w:pPr>
      <w:r>
        <w:rPr>
          <w:sz w:val="22"/>
        </w:rPr>
        <w:t>(Siehe hierzu: Relationaler Datenbanken:</w:t>
      </w:r>
      <w:r w:rsidRPr="00C56E88">
        <w:rPr>
          <w:sz w:val="22"/>
        </w:rPr>
        <w:t xml:space="preserve"> </w:t>
      </w:r>
      <w:r>
        <w:rPr>
          <w:sz w:val="22"/>
        </w:rPr>
        <w:t xml:space="preserve">Toolgestützte Modellierung; </w:t>
      </w:r>
      <w:r>
        <w:rPr>
          <w:sz w:val="22"/>
        </w:rPr>
        <w:br/>
      </w:r>
      <w:r>
        <w:rPr>
          <w:sz w:val="20"/>
        </w:rPr>
        <w:tab/>
      </w:r>
      <w:r w:rsidRPr="00C56E88">
        <w:rPr>
          <w:sz w:val="20"/>
        </w:rPr>
        <w:t>http://www.schule-bw.de/unterricht/faecher/informatik/material/datenbanken/relationale-datenbanken</w:t>
      </w:r>
      <w:r w:rsidRPr="00C56E88">
        <w:rPr>
          <w:sz w:val="22"/>
        </w:rPr>
        <w:t>/</w:t>
      </w:r>
      <w:r>
        <w:rPr>
          <w:sz w:val="22"/>
        </w:rPr>
        <w:t>)</w:t>
      </w:r>
    </w:p>
    <w:p w:rsidR="005E0B89" w:rsidRPr="005E0B89" w:rsidRDefault="007B45E5" w:rsidP="005E0B89">
      <w:pPr>
        <w:jc w:val="both"/>
        <w:rPr>
          <w:sz w:val="22"/>
        </w:rPr>
      </w:pPr>
      <w:r>
        <w:rPr>
          <w:noProof/>
        </w:rPr>
        <w:pict>
          <v:shape id="_x0000_s1058" type="#_x0000_t75" style="position:absolute;left:0;text-align:left;margin-left:345.15pt;margin-top:8.7pt;width:137.4pt;height:61.45pt;z-index:251707392" wrapcoords="-104 0 -104 21368 21600 21368 21600 0 -104 0">
            <v:imagedata r:id="rId25" o:title=""/>
            <w10:wrap type="tight"/>
          </v:shape>
          <o:OLEObject Type="Embed" ProgID="PBrush" ShapeID="_x0000_s1058" DrawAspect="Content" ObjectID="_1453611686" r:id="rId26"/>
        </w:pict>
      </w:r>
    </w:p>
    <w:p w:rsidR="00C56E88" w:rsidRDefault="00C56E88" w:rsidP="000A76CB">
      <w:pPr>
        <w:rPr>
          <w:sz w:val="22"/>
        </w:rPr>
      </w:pPr>
      <w:r>
        <w:rPr>
          <w:sz w:val="22"/>
        </w:rPr>
        <w:t>Der MySQL-Server wird über das Control Panel von XAMPP gesta</w:t>
      </w:r>
      <w:r>
        <w:rPr>
          <w:sz w:val="22"/>
        </w:rPr>
        <w:t>r</w:t>
      </w:r>
      <w:r>
        <w:rPr>
          <w:sz w:val="22"/>
        </w:rPr>
        <w:t>tet (xampp-control.exe im xampp-Ordner).</w:t>
      </w:r>
    </w:p>
    <w:p w:rsidR="00F21AE9" w:rsidRDefault="00F21AE9" w:rsidP="000A76CB">
      <w:pPr>
        <w:rPr>
          <w:sz w:val="22"/>
        </w:rPr>
      </w:pPr>
    </w:p>
    <w:p w:rsidR="00F21AE9" w:rsidRDefault="007B45E5" w:rsidP="000A76CB">
      <w:pPr>
        <w:rPr>
          <w:sz w:val="22"/>
        </w:rPr>
      </w:pPr>
      <w:r>
        <w:rPr>
          <w:noProof/>
          <w:sz w:val="22"/>
        </w:rPr>
        <w:pict>
          <v:shape id="Gerade Verbindung mit Pfeil 39" o:spid="_x0000_s1100" type="#_x0000_t32" style="position:absolute;margin-left:169.4pt;margin-top:6.3pt;width:187.65pt;height:0;z-index:251613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7RAIAAHAEAAAOAAAAZHJzL2Uyb0RvYy54bWysVE2P2yAQvVfqf0DcE9uJs02sOKvKTvay&#10;7Ubabe8EsI2KAQGJE1X97x3IR3fbS1XVBzyYmTdvZh5e3h97iQ7cOqFVibNxihFXVDOh2hJ/edmM&#10;5hg5TxQjUite4hN3+H71/t1yMAWf6E5Lxi0CEOWKwZS4894USeJox3vixtpwBYeNtj3xsLVtwiwZ&#10;AL2XySRN75JBW2asptw5+FqfD/Eq4jcNp/6paRz3SJYYuPm42rjuwpqslqRoLTGdoBca5B9Y9EQo&#10;SHqDqoknaG/FH1C9oFY73fgx1X2im0ZQHmuAarL0t2qeO2J4rAWa48ytTe7/wdLPh61FgpV4usBI&#10;kR5m9MAtYRx95XYnFNurFvXCo23DhUTgBS0bjCsgslJbG4qmR/VsHjX95pDSVUdUyyP1l5MBuCxE&#10;JG9CwsYZSLwbPmkGPmTvdezfsbF9gITOoGMc0+k2Jn70iMLHyXQ+zWYzjOj1LCHFNdBY5x+47lEw&#10;Suy8JaLtfKWVAjFom8U05PDofKBFimtAyKr0RkgZNSEVGoD7Ip2lMcJpKVg4DX7OtrtKWnQgQVbx&#10;iUXCyWs3q/eKRbSOE7a+2J4ICTbysTveCuiX5Dikky1GksNFAuPMTqqQDyoHvhfrrKvvi3Sxnq/n&#10;+Sif3K1HeVrXo4+bKh/dbbIPs3paV1Wd/QjUs7zoBGNcBfZXjWf532noctvO6ryp/Nan5C16bCiQ&#10;vb4j6Tj6MO2zbnaanbY2VBdUALKOzpcrGO7N6330+vWjWP0EAAD//wMAUEsDBBQABgAIAAAAIQBE&#10;N3iy3gAAAAkBAAAPAAAAZHJzL2Rvd25yZXYueG1sTI/BTsMwEETvSPyDtUjcqJ0GlSjEqRASh15Q&#10;W3Lh5sbbJBCvo9hpU76eRRzgODujmbfFena9OOEYOk8akoUCgVR721GjoXp7uctAhGjImt4Tarhg&#10;gHV5fVWY3Poz7fC0j43gEgq50dDGOORShrpFZ8LCD0jsHf3oTGQ5NtKO5szlrpdLpVbSmY54oTUD&#10;PrdYf+4np+H4uvMyDduP9+0lU18bUlO1qbS+vZmfHkFEnONfGH7wGR1KZjr4iWwQvYY0zRg9srFc&#10;geDAQ3KfgDj8HmRZyP8flN8AAAD//wMAUEsBAi0AFAAGAAgAAAAhALaDOJL+AAAA4QEAABMAAAAA&#10;AAAAAAAAAAAAAAAAAFtDb250ZW50X1R5cGVzXS54bWxQSwECLQAUAAYACAAAACEAOP0h/9YAAACU&#10;AQAACwAAAAAAAAAAAAAAAAAvAQAAX3JlbHMvLnJlbHNQSwECLQAUAAYACAAAACEARJ/w+0QCAABw&#10;BAAADgAAAAAAAAAAAAAAAAAuAgAAZHJzL2Uyb0RvYy54bWxQSwECLQAUAAYACAAAACEARDd4st4A&#10;AAAJAQAADwAAAAAAAAAAAAAAAACeBAAAZHJzL2Rvd25yZXYueG1sUEsFBgAAAAAEAAQA8wAAAKkF&#10;AAAAAA==&#10;" strokeweight="1.5pt">
            <v:stroke endarrow="block" endarrowwidth="wide" endarrowlength="long"/>
          </v:shape>
        </w:pict>
      </w:r>
    </w:p>
    <w:p w:rsidR="00F21AE9" w:rsidRDefault="00F21AE9" w:rsidP="000A76CB">
      <w:pPr>
        <w:rPr>
          <w:sz w:val="22"/>
        </w:rPr>
      </w:pPr>
    </w:p>
    <w:p w:rsidR="005E0B89" w:rsidRDefault="00F21AE9" w:rsidP="005E0B89">
      <w:pPr>
        <w:jc w:val="both"/>
        <w:rPr>
          <w:sz w:val="22"/>
        </w:rPr>
      </w:pPr>
      <w:r>
        <w:rPr>
          <w:noProof/>
          <w:sz w:val="22"/>
        </w:rPr>
        <w:drawing>
          <wp:anchor distT="0" distB="0" distL="114300" distR="114300" simplePos="0" relativeHeight="251612160" behindDoc="1" locked="0" layoutInCell="1" allowOverlap="1">
            <wp:simplePos x="0" y="0"/>
            <wp:positionH relativeFrom="column">
              <wp:posOffset>3918585</wp:posOffset>
            </wp:positionH>
            <wp:positionV relativeFrom="paragraph">
              <wp:posOffset>127635</wp:posOffset>
            </wp:positionV>
            <wp:extent cx="1038225" cy="182880"/>
            <wp:effectExtent l="57150" t="57150" r="85725" b="121920"/>
            <wp:wrapTight wrapText="bothSides">
              <wp:wrapPolygon edited="0">
                <wp:start x="-396" y="-6750"/>
                <wp:lineTo x="-1189" y="-4500"/>
                <wp:lineTo x="-1189" y="24750"/>
                <wp:lineTo x="-396" y="33750"/>
                <wp:lineTo x="22987" y="33750"/>
                <wp:lineTo x="22987" y="31500"/>
                <wp:lineTo x="22591" y="-2250"/>
                <wp:lineTo x="22591" y="-6750"/>
                <wp:lineTo x="-396" y="-6750"/>
              </wp:wrapPolygon>
            </wp:wrapTight>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38225" cy="182880"/>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anchor>
        </w:drawing>
      </w:r>
    </w:p>
    <w:p w:rsidR="000A76CB" w:rsidRPr="005E0B89" w:rsidRDefault="00F21AE9" w:rsidP="005E0B89">
      <w:pPr>
        <w:jc w:val="both"/>
        <w:rPr>
          <w:sz w:val="22"/>
        </w:rPr>
      </w:pPr>
      <w:r>
        <w:rPr>
          <w:sz w:val="22"/>
        </w:rPr>
        <w:t xml:space="preserve">Anschließend wird die MySQL Workbench gestartet werden. </w:t>
      </w:r>
    </w:p>
    <w:p w:rsidR="005E0B89" w:rsidRDefault="005E0B89" w:rsidP="005E0B89">
      <w:pPr>
        <w:jc w:val="both"/>
        <w:rPr>
          <w:sz w:val="22"/>
        </w:rPr>
      </w:pPr>
    </w:p>
    <w:p w:rsidR="00F21AE9" w:rsidRPr="00931661" w:rsidRDefault="00F21AE9" w:rsidP="00F21AE9">
      <w:pPr>
        <w:pStyle w:val="StandardWeb1"/>
        <w:spacing w:before="0" w:beforeAutospacing="0" w:after="0" w:afterAutospacing="0"/>
        <w:ind w:right="281"/>
        <w:rPr>
          <w:sz w:val="22"/>
          <w:szCs w:val="22"/>
        </w:rPr>
      </w:pPr>
      <w:r w:rsidRPr="00931661">
        <w:rPr>
          <w:sz w:val="22"/>
          <w:szCs w:val="22"/>
        </w:rPr>
        <w:t xml:space="preserve">Zum Erstellen/Bearbeiten eines erweiterten Entity Relationship Models wird der Programmteil </w:t>
      </w:r>
      <w:r w:rsidRPr="00931661">
        <w:rPr>
          <w:b/>
          <w:i/>
          <w:sz w:val="22"/>
          <w:szCs w:val="22"/>
        </w:rPr>
        <w:t>Data Modeling</w:t>
      </w:r>
      <w:r w:rsidRPr="00931661">
        <w:rPr>
          <w:sz w:val="22"/>
          <w:szCs w:val="22"/>
        </w:rPr>
        <w:t xml:space="preserve"> der </w:t>
      </w:r>
      <w:r w:rsidRPr="00F21AE9">
        <w:rPr>
          <w:rStyle w:val="berschrift4Zchn"/>
          <w:sz w:val="22"/>
          <w:szCs w:val="22"/>
          <w:u w:val="none"/>
        </w:rPr>
        <w:t>MySQL Workbench</w:t>
      </w:r>
      <w:r w:rsidRPr="00931661">
        <w:rPr>
          <w:sz w:val="22"/>
          <w:szCs w:val="22"/>
        </w:rPr>
        <w:t xml:space="preserve"> verwendet.</w:t>
      </w:r>
      <w:r w:rsidRPr="00931661">
        <w:rPr>
          <w:noProof/>
          <w:sz w:val="22"/>
          <w:szCs w:val="22"/>
        </w:rPr>
        <w:t xml:space="preserve"> </w:t>
      </w:r>
    </w:p>
    <w:p w:rsidR="00F21AE9" w:rsidRDefault="00F21AE9" w:rsidP="00F21AE9">
      <w:pPr>
        <w:rPr>
          <w:sz w:val="22"/>
        </w:rPr>
      </w:pPr>
      <w:r>
        <w:rPr>
          <w:noProof/>
          <w:sz w:val="22"/>
        </w:rPr>
        <w:drawing>
          <wp:anchor distT="0" distB="0" distL="114300" distR="114300" simplePos="0" relativeHeight="251671552" behindDoc="1" locked="0" layoutInCell="1" allowOverlap="1">
            <wp:simplePos x="0" y="0"/>
            <wp:positionH relativeFrom="column">
              <wp:posOffset>927735</wp:posOffset>
            </wp:positionH>
            <wp:positionV relativeFrom="paragraph">
              <wp:posOffset>57785</wp:posOffset>
            </wp:positionV>
            <wp:extent cx="3916680" cy="2414905"/>
            <wp:effectExtent l="19050" t="19050" r="26670" b="23495"/>
            <wp:wrapTight wrapText="bothSides">
              <wp:wrapPolygon edited="0">
                <wp:start x="-105" y="-170"/>
                <wp:lineTo x="-105" y="21640"/>
                <wp:lineTo x="21642" y="21640"/>
                <wp:lineTo x="21642" y="-170"/>
                <wp:lineTo x="-105" y="-170"/>
              </wp:wrapPolygon>
            </wp:wrapTight>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16680" cy="2414905"/>
                    </a:xfrm>
                    <a:prstGeom prst="rect">
                      <a:avLst/>
                    </a:prstGeom>
                    <a:noFill/>
                    <a:ln w="9525">
                      <a:solidFill>
                        <a:srgbClr val="000000"/>
                      </a:solidFill>
                      <a:miter lim="800000"/>
                      <a:headEnd/>
                      <a:tailEnd/>
                    </a:ln>
                  </pic:spPr>
                </pic:pic>
              </a:graphicData>
            </a:graphic>
          </wp:anchor>
        </w:drawing>
      </w:r>
    </w:p>
    <w:p w:rsidR="00F21AE9" w:rsidRDefault="007B45E5" w:rsidP="00F21AE9">
      <w:pPr>
        <w:rPr>
          <w:sz w:val="22"/>
        </w:rPr>
      </w:pPr>
      <w:r>
        <w:rPr>
          <w:noProof/>
          <w:sz w:val="22"/>
        </w:rPr>
        <w:pict>
          <v:rect id="Rechteck 47" o:spid="_x0000_s1099" style="position:absolute;margin-left:178.05pt;margin-top:2.4pt;width:105pt;height:177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3//CQMAAGMGAAAOAAAAZHJzL2Uyb0RvYy54bWysVW1vmzAQ/j5p/8Hyd8prAkElVQpkmrSX&#10;at20zw6YYBVsZjsl3bT/vrNJ0qT7Mk0lEvLZx/me5567XN/s+w49UqmY4Bn2rzyMKK9Ezfg2w9++&#10;rp0EI6UJr0knOM3wE1X4Zvn2zfU4pDQQrehqKhEE4Sodhwy3Wg+p66qqpT1RV2KgHA4bIXuiwZRb&#10;t5ZkhOh95waeN3dHIetBiooqBbvFdIiXNn7T0Ep/bhpFNeoyDLlp+5b2vTFvd3lN0q0kQ8uqQxrk&#10;P7LoCeNw6SlUQTRBO8n+CtWzSgolGn1Vid4VTcMqajEAGt97gea+JQO1WIAcNZxoUq8Xtvr0eCcR&#10;qzMcxRhx0kONvtCq1bR6QLAF/IyDSsHtfriTBqEaPojqQSEu8pbwLV1JKcaWkhqy8o2/e/GBMRR8&#10;ijbjR1FDdLLTwlK1b2RvAgIJaG8r8nSqCN1rVMGmH4bhzIPCVXAWBFG8AMPcQdLj54NU+h0VPTKL&#10;DEsouQ1PHj8oPbkeXcxtXKxZ18E+STuORrhi4c3gAtJtQcCVlvZjJTpWG0eLWG43eSfRIwER5eAd&#10;FYccLtx6pkHKHesznHjmMU4kNdSUvLZrTVg3rQFAx80xtSKdUgVrr2Fp94EBK6BfC29RJmUSOVEw&#10;L53IKwpntc4jZ77241kRFnle+L9N1n6UtqyuKTeJH8XsR/8mlkNbTTI8yfkCoDrnoSiKJA8mpruh&#10;JRM74QKeIzmTuy3WWRz3Mk97DLAvMa/WMy+OwsSJ41noRGHpObfJOndWuT+fx+Vtflu+wFxaHtXr&#10;wD4VxWQldlDX+7YeUc2MwsLZIvAxGDBGgniq9Jl8kBT6O9OtbV4jaBPjgrrEM78DS6foExFHNRjr&#10;VM8DtmeqQD1HpdhuMw02NepG1E/QbJCD7SiYzLBohfyJ0QhTLsPqx45IilH3nkPDLvwoMmPRGtEs&#10;DsCQ5yeb8xPCKwiVYQ3tYpe5nkbpbpBs28JNvkXLxQqavGG2/cwAmLKC/I0Bk8wiOUxdMyrPbev1&#10;/N+w/AMAAP//AwBQSwMEFAAGAAgAAAAhANHpIqLeAAAACQEAAA8AAABkcnMvZG93bnJldi54bWxM&#10;j81Og0AUhfcmvsPkmrizA1UIRYbGajTG2KTFRrdTuAIpc4cw0xbf3stKlyffyfnJlqPpxAkH11pS&#10;EM4CEEilrVqqFew+nm8SEM5rqnRnCRX8oINlfnmR6bSyZ9riqfC14BByqVbQeN+nUrqyQaPdzPZI&#10;zL7tYLRnOdSyGvSZw00n50EQS6Nb4oZG9/jYYHkojkbBYePfPtsi3M2/Fq+r6Gm9Xb+/rJS6vhof&#10;7kF4HP2fGab5PB1y3rS3R6qc6BTcRnHIVgV3/IB5FE96P4EkAZln8v+D/BcAAP//AwBQSwECLQAU&#10;AAYACAAAACEAtoM4kv4AAADhAQAAEwAAAAAAAAAAAAAAAAAAAAAAW0NvbnRlbnRfVHlwZXNdLnht&#10;bFBLAQItABQABgAIAAAAIQA4/SH/1gAAAJQBAAALAAAAAAAAAAAAAAAAAC8BAABfcmVscy8ucmVs&#10;c1BLAQItABQABgAIAAAAIQAxM3//CQMAAGMGAAAOAAAAAAAAAAAAAAAAAC4CAABkcnMvZTJvRG9j&#10;LnhtbFBLAQItABQABgAIAAAAIQDR6SKi3gAAAAkBAAAPAAAAAAAAAAAAAAAAAGMFAABkcnMvZG93&#10;bnJldi54bWxQSwUGAAAAAAQABADzAAAAbgYAAAAA&#10;" filled="f" fillcolor="#ddd8c2" strokecolor="#c0504d" strokeweight="1.5pt">
            <v:fill opacity="26214f"/>
          </v:rect>
        </w:pict>
      </w:r>
    </w:p>
    <w:p w:rsidR="00F21AE9" w:rsidRDefault="00F21AE9" w:rsidP="00F21AE9">
      <w:pPr>
        <w:rPr>
          <w:sz w:val="22"/>
        </w:rPr>
      </w:pPr>
    </w:p>
    <w:p w:rsidR="00F21AE9" w:rsidRDefault="00F21AE9" w:rsidP="00F21AE9">
      <w:pPr>
        <w:rPr>
          <w:sz w:val="22"/>
        </w:rPr>
      </w:pPr>
    </w:p>
    <w:p w:rsidR="00F21AE9" w:rsidRDefault="00F21AE9" w:rsidP="00F21AE9">
      <w:pPr>
        <w:rPr>
          <w:sz w:val="22"/>
        </w:rPr>
      </w:pPr>
    </w:p>
    <w:p w:rsidR="00F21AE9" w:rsidRDefault="00F21AE9" w:rsidP="00F21AE9">
      <w:pPr>
        <w:rPr>
          <w:sz w:val="22"/>
        </w:rPr>
      </w:pPr>
    </w:p>
    <w:p w:rsidR="00F21AE9" w:rsidRDefault="00F21AE9" w:rsidP="00F21AE9">
      <w:pPr>
        <w:rPr>
          <w:sz w:val="22"/>
        </w:rPr>
      </w:pPr>
    </w:p>
    <w:p w:rsidR="00F21AE9" w:rsidRDefault="00F21AE9" w:rsidP="00F21AE9">
      <w:pPr>
        <w:rPr>
          <w:sz w:val="22"/>
        </w:rPr>
      </w:pPr>
    </w:p>
    <w:p w:rsidR="00F21AE9" w:rsidRDefault="00F21AE9" w:rsidP="00F21AE9">
      <w:pPr>
        <w:rPr>
          <w:sz w:val="22"/>
        </w:rPr>
      </w:pPr>
    </w:p>
    <w:p w:rsidR="00F21AE9" w:rsidRDefault="00F21AE9" w:rsidP="00F21AE9">
      <w:pPr>
        <w:rPr>
          <w:sz w:val="22"/>
        </w:rPr>
      </w:pPr>
    </w:p>
    <w:p w:rsidR="00F21AE9" w:rsidRDefault="00F21AE9" w:rsidP="00F21AE9">
      <w:pPr>
        <w:rPr>
          <w:sz w:val="22"/>
        </w:rPr>
      </w:pPr>
    </w:p>
    <w:p w:rsidR="00F21AE9" w:rsidRDefault="00F21AE9" w:rsidP="00F21AE9">
      <w:pPr>
        <w:rPr>
          <w:sz w:val="22"/>
        </w:rPr>
      </w:pPr>
    </w:p>
    <w:p w:rsidR="00F21AE9" w:rsidRDefault="007B45E5" w:rsidP="00F21AE9">
      <w:pPr>
        <w:rPr>
          <w:sz w:val="22"/>
        </w:rPr>
      </w:pPr>
      <w:r>
        <w:rPr>
          <w:noProof/>
          <w:sz w:val="22"/>
        </w:rPr>
        <w:pict>
          <v:shape id="Gerade Verbindung mit Pfeil 44" o:spid="_x0000_s1098" type="#_x0000_t32" style="position:absolute;margin-left:241.7pt;margin-top:11pt;width:76.9pt;height:0;flip:x;z-index:251615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50xSQIAAHkEAAAOAAAAZHJzL2Uyb0RvYy54bWysVE2P2yAQvVfqf0DcE9tZbzax4qwqO9ke&#10;tm2k3fZOANuoGBCQOFHV/96BfOxue6mq+oAHz8zjzczDi/tDL9GeWye0KnE2TjHiimomVFvir8/r&#10;0Qwj54liRGrFS3zkDt8v379bDKbgE91pybhFAKJcMZgSd96bIkkc7XhP3FgbrsDZaNsTD1vbJsyS&#10;AdB7mUzSdJoM2jJjNeXOwdf65MTLiN80nPovTeO4R7LEwM3H1cZ1G9ZkuSBFa4npBD3TIP/AoidC&#10;waFXqJp4gnZW/AHVC2q1040fU90numkE5bEGqCZLf6vmqSOGx1qgOc5c2+T+Hyz9vN9YJFiJ8xwj&#10;RXqY0QO3hHH0jdutUGynWtQLjzYNFxJBFLRsMK6AzEptbCiaHtSTedT0u0NKVx1RLY/Un48G4LKQ&#10;kbxJCRtn4ODt8EkziCE7r2P/Do3tUSOF+RgSAzj0CB3iwI7XgfGDRxQ+zu+m0xsYK724ElIEhJBn&#10;rPMPXPcoGCV23hLRdr7SSoEqtD2hk/2j84HfS0JIVnotpIzikAoNwGWe3qaRj9NSsOANcc6220pa&#10;tCdBX/GJ1YLndZjVO8UiWscJW51tT4QEG/nYJm8FNE5yHI6TLUaSw40C48ROqnAeFA58z9ZJYD/m&#10;6Xw1W83yUT6ZrkZ5WtejD+sqH03X2d1tfVNXVZ39DNSzvOgEY1wF9hexZ/nfiel87U4yvcr92qfk&#10;LXpsKJC9vCPpqIEw9pOAtpodNzZUF+QA+o7B57sYLtDrfYx6+WMsfwEAAP//AwBQSwMEFAAGAAgA&#10;AAAhAAPgEsvfAAAACQEAAA8AAABkcnMvZG93bnJldi54bWxMj8FKw0AQhu+C77CM4M1uTEMtMZsi&#10;AUHwoEZBeptmp0k0Oxt2t23i07viQY8z8/HP9xebyQziSM73lhVcLxIQxI3VPbcK3l7vr9YgfEDW&#10;OFgmBTN52JTnZwXm2p74hY51aEUMYZ+jgi6EMZfSNx0Z9As7Esfb3jqDIY6uldrhKYabQaZJspIG&#10;e44fOhyp6qj5rA9GAWVflXWPW9x+POyf3PxcJ/N7pdTlxXR3CyLQFP5g+NGP6lBGp509sPZiUJCt&#10;l1lEFaRp7BSB1fImBbH7XciykP8blN8AAAD//wMAUEsBAi0AFAAGAAgAAAAhALaDOJL+AAAA4QEA&#10;ABMAAAAAAAAAAAAAAAAAAAAAAFtDb250ZW50X1R5cGVzXS54bWxQSwECLQAUAAYACAAAACEAOP0h&#10;/9YAAACUAQAACwAAAAAAAAAAAAAAAAAvAQAAX3JlbHMvLnJlbHNQSwECLQAUAAYACAAAACEARHed&#10;MUkCAAB5BAAADgAAAAAAAAAAAAAAAAAuAgAAZHJzL2Uyb0RvYy54bWxQSwECLQAUAAYACAAAACEA&#10;A+ASy98AAAAJAQAADwAAAAAAAAAAAAAAAACjBAAAZHJzL2Rvd25yZXYueG1sUEsFBgAAAAAEAAQA&#10;8wAAAK8FAAAAAA==&#10;" strokeweight="1.5pt">
            <v:stroke endarrow="block" endarrowwidth="wide" endarrowlength="long"/>
          </v:shape>
        </w:pict>
      </w:r>
    </w:p>
    <w:p w:rsidR="00F21AE9" w:rsidRDefault="00F21AE9" w:rsidP="00F21AE9">
      <w:pPr>
        <w:rPr>
          <w:sz w:val="22"/>
        </w:rPr>
      </w:pPr>
    </w:p>
    <w:p w:rsidR="00F21AE9" w:rsidRDefault="00F21AE9" w:rsidP="00F21AE9">
      <w:pPr>
        <w:rPr>
          <w:sz w:val="22"/>
        </w:rPr>
      </w:pPr>
    </w:p>
    <w:p w:rsidR="00F21AE9" w:rsidRDefault="00F21AE9" w:rsidP="00F21AE9">
      <w:pPr>
        <w:rPr>
          <w:sz w:val="22"/>
        </w:rPr>
      </w:pPr>
    </w:p>
    <w:p w:rsidR="00F21AE9" w:rsidRDefault="00F21AE9" w:rsidP="00F21AE9">
      <w:pPr>
        <w:rPr>
          <w:sz w:val="22"/>
        </w:rPr>
      </w:pPr>
    </w:p>
    <w:p w:rsidR="00F21AE9" w:rsidRDefault="00F21AE9" w:rsidP="00F21AE9">
      <w:pPr>
        <w:pStyle w:val="StandardWeb1"/>
        <w:spacing w:before="0" w:beforeAutospacing="0" w:after="0" w:afterAutospacing="0"/>
        <w:rPr>
          <w:sz w:val="22"/>
          <w:szCs w:val="22"/>
        </w:rPr>
      </w:pPr>
      <w:r w:rsidRPr="0073695D">
        <w:rPr>
          <w:sz w:val="22"/>
          <w:szCs w:val="22"/>
        </w:rPr>
        <w:t xml:space="preserve">Nach dem Starten </w:t>
      </w:r>
      <w:r>
        <w:rPr>
          <w:sz w:val="22"/>
          <w:szCs w:val="22"/>
        </w:rPr>
        <w:t xml:space="preserve">der </w:t>
      </w:r>
      <w:proofErr w:type="spellStart"/>
      <w:r w:rsidRPr="00830EAE">
        <w:rPr>
          <w:i/>
          <w:sz w:val="22"/>
          <w:szCs w:val="22"/>
        </w:rPr>
        <w:t>Workbench</w:t>
      </w:r>
      <w:proofErr w:type="spellEnd"/>
      <w:r w:rsidRPr="00830EAE">
        <w:rPr>
          <w:i/>
          <w:sz w:val="22"/>
          <w:szCs w:val="22"/>
        </w:rPr>
        <w:t xml:space="preserve"> </w:t>
      </w:r>
      <w:r w:rsidRPr="0073695D">
        <w:rPr>
          <w:sz w:val="22"/>
          <w:szCs w:val="22"/>
        </w:rPr>
        <w:t xml:space="preserve">wird ein </w:t>
      </w:r>
      <w:r>
        <w:rPr>
          <w:sz w:val="22"/>
          <w:szCs w:val="22"/>
        </w:rPr>
        <w:t>Modell</w:t>
      </w:r>
      <w:r w:rsidR="00301300">
        <w:rPr>
          <w:sz w:val="22"/>
          <w:szCs w:val="22"/>
        </w:rPr>
        <w:t xml:space="preserve"> (Schema)</w:t>
      </w:r>
      <w:r w:rsidRPr="0073695D">
        <w:rPr>
          <w:sz w:val="22"/>
          <w:szCs w:val="22"/>
        </w:rPr>
        <w:t xml:space="preserve"> mit </w:t>
      </w:r>
      <w:r>
        <w:rPr>
          <w:sz w:val="22"/>
          <w:szCs w:val="22"/>
        </w:rPr>
        <w:t xml:space="preserve">dem </w:t>
      </w:r>
      <w:r w:rsidRPr="0073695D">
        <w:rPr>
          <w:sz w:val="22"/>
          <w:szCs w:val="22"/>
        </w:rPr>
        <w:t xml:space="preserve">Namen </w:t>
      </w:r>
      <w:r w:rsidRPr="00F21AE9">
        <w:rPr>
          <w:rStyle w:val="berschrift4Zchn"/>
          <w:i/>
          <w:sz w:val="22"/>
          <w:u w:val="none"/>
        </w:rPr>
        <w:t>fahrradvermi</w:t>
      </w:r>
      <w:r w:rsidRPr="00F21AE9">
        <w:rPr>
          <w:rStyle w:val="berschrift4Zchn"/>
          <w:i/>
          <w:sz w:val="22"/>
          <w:u w:val="none"/>
        </w:rPr>
        <w:t>e</w:t>
      </w:r>
      <w:r w:rsidRPr="00F21AE9">
        <w:rPr>
          <w:rStyle w:val="berschrift4Zchn"/>
          <w:i/>
          <w:sz w:val="22"/>
          <w:u w:val="none"/>
        </w:rPr>
        <w:t>tung_2013</w:t>
      </w:r>
      <w:r w:rsidRPr="00027CAC">
        <w:rPr>
          <w:i/>
          <w:sz w:val="18"/>
          <w:szCs w:val="22"/>
        </w:rPr>
        <w:t xml:space="preserve"> </w:t>
      </w:r>
      <w:r w:rsidRPr="00F21AE9">
        <w:rPr>
          <w:sz w:val="22"/>
          <w:szCs w:val="22"/>
        </w:rPr>
        <w:t>eingerichtet</w:t>
      </w:r>
      <w:r w:rsidRPr="0073695D">
        <w:rPr>
          <w:sz w:val="22"/>
          <w:szCs w:val="22"/>
        </w:rPr>
        <w:t>.</w:t>
      </w:r>
      <w:r>
        <w:rPr>
          <w:sz w:val="22"/>
          <w:szCs w:val="22"/>
        </w:rPr>
        <w:t xml:space="preserve"> Dazu wird aus dem Programmteil</w:t>
      </w:r>
      <w:r w:rsidRPr="00D45CBD">
        <w:rPr>
          <w:sz w:val="22"/>
          <w:szCs w:val="22"/>
        </w:rPr>
        <w:t xml:space="preserve"> </w:t>
      </w:r>
      <w:r w:rsidRPr="00D45CBD">
        <w:rPr>
          <w:i/>
          <w:sz w:val="22"/>
          <w:szCs w:val="22"/>
        </w:rPr>
        <w:t xml:space="preserve">Data Modeling </w:t>
      </w:r>
      <w:r w:rsidRPr="00D45CBD">
        <w:rPr>
          <w:sz w:val="22"/>
          <w:szCs w:val="22"/>
        </w:rPr>
        <w:t xml:space="preserve">das Menü </w:t>
      </w:r>
    </w:p>
    <w:p w:rsidR="00F21AE9" w:rsidRPr="008D3393" w:rsidRDefault="00F21AE9" w:rsidP="00F21AE9">
      <w:pPr>
        <w:pStyle w:val="StandardWeb1"/>
        <w:tabs>
          <w:tab w:val="center" w:pos="5031"/>
        </w:tabs>
        <w:spacing w:before="0" w:beforeAutospacing="0" w:after="0" w:afterAutospacing="0"/>
        <w:rPr>
          <w:bCs/>
          <w:i/>
          <w:sz w:val="22"/>
          <w:szCs w:val="28"/>
        </w:rPr>
      </w:pPr>
      <w:r>
        <w:rPr>
          <w:rStyle w:val="KeinLeerraumZchn"/>
        </w:rPr>
        <w:t xml:space="preserve">Create </w:t>
      </w:r>
      <w:r w:rsidRPr="00D45CBD">
        <w:rPr>
          <w:rStyle w:val="KeinLeerraumZchn"/>
        </w:rPr>
        <w:t>New EER Model</w:t>
      </w:r>
      <w:r>
        <w:rPr>
          <w:rStyle w:val="KeinLeerraumZchn"/>
        </w:rPr>
        <w:t xml:space="preserve"> </w:t>
      </w:r>
      <w:r w:rsidRPr="00D45CBD">
        <w:rPr>
          <w:sz w:val="22"/>
          <w:szCs w:val="22"/>
        </w:rPr>
        <w:t>aufgerufen.</w:t>
      </w:r>
    </w:p>
    <w:p w:rsidR="00F21AE9" w:rsidRDefault="00F21AE9" w:rsidP="00F21AE9">
      <w:pPr>
        <w:rPr>
          <w:sz w:val="22"/>
        </w:rPr>
      </w:pPr>
    </w:p>
    <w:p w:rsidR="00F21AE9" w:rsidRDefault="00A81FC7" w:rsidP="00A81FC7">
      <w:pPr>
        <w:spacing w:after="120"/>
        <w:rPr>
          <w:sz w:val="22"/>
        </w:rPr>
      </w:pPr>
      <w:r w:rsidRPr="00F21AE9">
        <w:rPr>
          <w:noProof/>
          <w:sz w:val="22"/>
          <w:szCs w:val="22"/>
        </w:rPr>
        <w:drawing>
          <wp:anchor distT="0" distB="0" distL="114300" distR="114300" simplePos="0" relativeHeight="251614208" behindDoc="1" locked="0" layoutInCell="1" allowOverlap="1">
            <wp:simplePos x="0" y="0"/>
            <wp:positionH relativeFrom="column">
              <wp:posOffset>4327525</wp:posOffset>
            </wp:positionH>
            <wp:positionV relativeFrom="paragraph">
              <wp:posOffset>60325</wp:posOffset>
            </wp:positionV>
            <wp:extent cx="1770380" cy="2226945"/>
            <wp:effectExtent l="19050" t="19050" r="20320" b="20955"/>
            <wp:wrapTight wrapText="bothSides">
              <wp:wrapPolygon edited="0">
                <wp:start x="-232" y="-185"/>
                <wp:lineTo x="-232" y="21618"/>
                <wp:lineTo x="21615" y="21618"/>
                <wp:lineTo x="21615" y="-185"/>
                <wp:lineTo x="-232" y="-185"/>
              </wp:wrapPolygon>
            </wp:wrapTight>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70380" cy="2226945"/>
                    </a:xfrm>
                    <a:prstGeom prst="rect">
                      <a:avLst/>
                    </a:prstGeom>
                    <a:noFill/>
                    <a:ln w="9525">
                      <a:solidFill>
                        <a:srgbClr val="000000"/>
                      </a:solidFill>
                      <a:miter lim="800000"/>
                      <a:headEnd/>
                      <a:tailEnd/>
                    </a:ln>
                  </pic:spPr>
                </pic:pic>
              </a:graphicData>
            </a:graphic>
          </wp:anchor>
        </w:drawing>
      </w:r>
      <w:r w:rsidR="00F21AE9">
        <w:rPr>
          <w:sz w:val="22"/>
        </w:rPr>
        <w:t>Datenbankname vergeben und Diagramm anlegen</w:t>
      </w:r>
      <w:r>
        <w:rPr>
          <w:sz w:val="22"/>
        </w:rPr>
        <w:t>:</w:t>
      </w:r>
    </w:p>
    <w:p w:rsidR="00F21AE9" w:rsidRPr="00F21AE9" w:rsidRDefault="007B45E5" w:rsidP="00F21AE9">
      <w:pPr>
        <w:pStyle w:val="Listenabsatz"/>
        <w:numPr>
          <w:ilvl w:val="0"/>
          <w:numId w:val="8"/>
        </w:numPr>
        <w:spacing w:after="120"/>
        <w:ind w:left="357" w:hanging="357"/>
        <w:contextualSpacing w:val="0"/>
        <w:rPr>
          <w:sz w:val="22"/>
          <w:szCs w:val="22"/>
        </w:rPr>
      </w:pPr>
      <w:r>
        <w:rPr>
          <w:noProof/>
          <w:sz w:val="22"/>
          <w:szCs w:val="22"/>
        </w:rPr>
        <w:pict>
          <v:oval id="Ellipse 53" o:spid="_x0000_s1029" style="position:absolute;left:0;text-align:left;margin-left:407.85pt;margin-top:54.15pt;width:41.25pt;height:25.45pt;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pYVLwIAAGAEAAAOAAAAZHJzL2Uyb0RvYy54bWysVM1u2zAMvg/YOwi6L06cek2NOkXRNsOA&#10;bivQ7QEYWY6FyaJGKXG6px8tp1my3Yb5IIh/n8iPpK9v9p0VO03BoKvkbDKVQjuFtXGbSn77unq3&#10;kCJEcDVYdLqSLzrIm+XbN9e9L3WOLdpak2AQF8reV7KN0ZdZFlSrOwgT9NqxsUHqILJIm6wm6Bm9&#10;s1k+nb7PeqTaEyodAmvvR6NcJvym0Sp+aZqgo7CV5NxiOimd6+HMltdQbgh8a9QhDfiHLDowjh89&#10;Qt1DBLEl8xdUZxRhwCZOFHYZNo1ROtXA1cymf1Tz3ILXqRYmJ/gjTeH/warPuycSpq5kMZfCQcc9&#10;erDW+KAFa5ie3oeSvZ79Ew0FBv+I6nsQDu9acBt9S4R9q6HmpGaDf3YWMAiBQ8W6/4Q1g8M2YmJq&#10;31A3ADIHYp8a8nJsiN5HoVhZ5PPFZSGFYtM8n+ezIr0A5WuwpxA/aOzEcKmkHjNP+LB7DHHIB8pX&#10;r5Q/WlOvjLVJoM36zpLYAY/HKn1jrPUtjNo0IowRRteEF04xrBN9Ja+KvEihZ7ZD0Bn+mNKZG+HW&#10;1ayHciDy4XCPYOx45+etOzA7kDk2Je7X+9S5xWub1li/MNWE45jzWvKlRfopRc8jXsnwYwukpbAf&#10;HbfranZxMexEEi6Ky5wFOrWsTy3gFENVMkoxXu/iuEdbT2bT8kuzRIDDW25xYxL3Q/vHrA7p8xgn&#10;Cg8rN+zJqZy8fv8Ylr8AAAD//wMAUEsDBBQABgAIAAAAIQBLCR3Z3wAAAAsBAAAPAAAAZHJzL2Rv&#10;d25yZXYueG1sTI/BToQwEIbvJr5DMybe3LJsdi1I2WxMPOjJRROvBUYg0CmhZUGf3vGkx5n/yz/f&#10;ZMfVDuKCk+8cadhuIhBIlas7ajS8vz3dKRA+GKrN4Ag1fKGHY359lZm0dgud8VKERnAJ+dRoaEMY&#10;Uyl91aI1fuNGJM4+3WRN4HFqZD2ZhcvtIOMoOkhrOuILrRnxscWqL2arwS2n+Pwii0PZz6/PvbS7&#10;5jv50Pr2Zj09gAi4hj8YfvVZHXJ2Kt1MtReDBrXd3zPKQaR2IJhQiYpBlLzZJzHIPJP/f8h/AAAA&#10;//8DAFBLAQItABQABgAIAAAAIQC2gziS/gAAAOEBAAATAAAAAAAAAAAAAAAAAAAAAABbQ29udGVu&#10;dF9UeXBlc10ueG1sUEsBAi0AFAAGAAgAAAAhADj9If/WAAAAlAEAAAsAAAAAAAAAAAAAAAAALwEA&#10;AF9yZWxzLy5yZWxzUEsBAi0AFAAGAAgAAAAhAEZClhUvAgAAYAQAAA4AAAAAAAAAAAAAAAAALgIA&#10;AGRycy9lMm9Eb2MueG1sUEsBAi0AFAAGAAgAAAAhAEsJHdnfAAAACwEAAA8AAAAAAAAAAAAAAAAA&#10;iQQAAGRycy9kb3ducmV2LnhtbFBLBQYAAAAABAAEAPMAAACVBQAAAAA=&#10;" strokecolor="white">
            <v:fill opacity="0"/>
            <v:textbox>
              <w:txbxContent>
                <w:p w:rsidR="007B45E5" w:rsidRPr="00F05EE5" w:rsidRDefault="007B45E5" w:rsidP="00F21AE9">
                  <w:pPr>
                    <w:rPr>
                      <w:b/>
                      <w:sz w:val="18"/>
                      <w:szCs w:val="18"/>
                    </w:rPr>
                  </w:pPr>
                  <w:r>
                    <w:rPr>
                      <w:b/>
                      <w:sz w:val="18"/>
                      <w:szCs w:val="18"/>
                    </w:rPr>
                    <w:t>(</w:t>
                  </w:r>
                  <w:r w:rsidRPr="006B7370">
                    <w:rPr>
                      <w:b/>
                      <w:sz w:val="18"/>
                      <w:szCs w:val="18"/>
                    </w:rPr>
                    <w:t>1</w:t>
                  </w:r>
                  <w:r w:rsidRPr="00F05EE5">
                    <w:rPr>
                      <w:b/>
                      <w:sz w:val="18"/>
                      <w:szCs w:val="18"/>
                    </w:rPr>
                    <w:t>)</w:t>
                  </w:r>
                </w:p>
              </w:txbxContent>
            </v:textbox>
          </v:oval>
        </w:pict>
      </w:r>
      <w:r>
        <w:rPr>
          <w:noProof/>
          <w:sz w:val="22"/>
          <w:szCs w:val="22"/>
        </w:rPr>
        <w:pict>
          <v:shape id="Gerade Verbindung mit Pfeil 989" o:spid="_x0000_s1097" type="#_x0000_t32" style="position:absolute;left:0;text-align:left;margin-left:395.95pt;margin-top:67.45pt;width:25.5pt;height:0;flip:x;z-index:251608064;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7Q00AIAAMoFAAAOAAAAZHJzL2Uyb0RvYy54bWysVF1v2jAUfZ+0/2D5PU0CAQIqVG0I3UO3&#10;IbXbnk3sJNYcO7INAU3777t2IP3YyzQVpMhf9/jcc8/19c2xEejAtOFKLnF8FWHEZKEol9USf3va&#10;BClGxhJJiVCSLfGJGXyz+vjhumsXbKRqJSjTCECkWXTtEtfWtoswNEXNGmKuVMskbJZKN8TCVFch&#10;1aQD9EaEoyiahp3StNWqYMbA6rrfxCuPX5assF/L0jCLxBIDN+u/2n937huursmi0qSteXGmQf6D&#10;RUO4hEsHqDWxBO01/wuq4YVWRpX2qlBNqMqSF8znANnE0ZtsHmvSMp8LiGPaQSbzfrDFl8NWI06X&#10;eJ7OMZKkgSLdM00oQ9+Z3nFJ97JCDbdoWzIukDsGonWtWUBsJrfapV0c5WP7oIqfBkmV1URWzJN/&#10;OrWAF7uI8FWIm5gWrt51nxWFM2RvlVfwWOoGlYK3n1ygAweV0NGX7DSUjB0tKmBxPBqnEyhscdkK&#10;ycIhuLhWG3vPVIPcYImN1YRXtc2UlOALpXt0cngw1vF7DnDBUm24EN4eQqIObkrjKPJ8jBKcul13&#10;zpxMJjQ6EDAY+JKq7gm4YSSIsbABhP3PKwCnX4ZqtZfU31AzQvPz2BIuYIysl85qDmIKhh2FhlEA&#10;ZtBobtRzFtKxYN7qfSIwO1oY+nWQydvw1zya52meJkEymuZBEq3Xwe0mS4LpJp5N1uN1lq3j3y69&#10;OFnUnFImXYaXloiTf7PcuTl7Mw9NMWgZvkb3ogPZ10xvN5NolozTYDabjINknEfBXbrJgtssnk5n&#10;+V12l79hmvvszfuQHaR0rNTeMv1Y0w5R7jw0nsxHMYYJFHY06yuLiKigJIXVGGllf3Bbe+87rzoM&#10;o6vdYJE0cv9z7Qb0XohLDd1sqMI5t2epwKeX+vqWcl3U9+NO0dNWO1u47oIHwwedHzf3Ir2c+1PP&#10;T/DqDwAAAP//AwBQSwMEFAAGAAgAAAAhAL37cK3fAAAACwEAAA8AAABkcnMvZG93bnJldi54bWxM&#10;j91Kw0AQhe8F32EZwTu7SVtqGrMp4g+FUsSmxettdkxCs7Mhu23i2zuCoHdn5hzOfJOtRtuKC/a+&#10;caQgnkQgkEpnGqoUHPavdwkIHzQZ3TpCBV/oYZVfX2U6NW6gHV6KUAkuIZ9qBXUIXSqlL2u02k9c&#10;h8Tep+utDjz2lTS9HrjctnIaRQtpdUN8odYdPtVYnoqzVbApBv/xsj7M7Ol5/bZ4j7ebrkqUur0Z&#10;Hx9ABBzDXxh+8BkdcmY6ujMZL1oF98t4yVE2ZnMWnEjmUxbH343MM/n/h/wbAAD//wMAUEsBAi0A&#10;FAAGAAgAAAAhALaDOJL+AAAA4QEAABMAAAAAAAAAAAAAAAAAAAAAAFtDb250ZW50X1R5cGVzXS54&#10;bWxQSwECLQAUAAYACAAAACEAOP0h/9YAAACUAQAACwAAAAAAAAAAAAAAAAAvAQAAX3JlbHMvLnJl&#10;bHNQSwECLQAUAAYACAAAACEAz1u0NNACAADKBQAADgAAAAAAAAAAAAAAAAAuAgAAZHJzL2Uyb0Rv&#10;Yy54bWxQSwECLQAUAAYACAAAACEAvftwrd8AAAALAQAADwAAAAAAAAAAAAAAAAAqBQAAZHJzL2Rv&#10;d25yZXYueG1sUEsFBgAAAAAEAAQA8wAAADYGAAAAAA==&#10;" strokecolor="windowText" strokeweight="3pt">
            <v:stroke endarrow="block"/>
          </v:shape>
        </w:pict>
      </w:r>
      <w:r>
        <w:rPr>
          <w:noProof/>
          <w:sz w:val="22"/>
          <w:szCs w:val="22"/>
        </w:rPr>
        <w:pict>
          <v:rect id="Rechteck 988" o:spid="_x0000_s1096" style="position:absolute;left:0;text-align:left;margin-left:342.65pt;margin-top:54.05pt;width:49.95pt;height:26.6pt;z-index:251607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GjJ1wIAALkFAAAOAAAAZHJzL2Uyb0RvYy54bWysVN9vmzAQfp+0/8HyewoEkhBUUqUkmSbt&#10;R7Vu2rNjm2DV2Mx2Srpp//vOJsnS9WWaBhLy2eeP++6+u+ubQyvRIzdWaFXi5CrGiCuqmVC7En/5&#10;vBnlGFlHFCNSK17iJ27xzeL1q+u+K/hYN1oybhCAKFv0XYkb57oiiixteEvsle64gsNam5Y4MM0u&#10;Yob0gN7KaBzH06jXhnVGU24t7K6GQ7wI+HXNqftY15Y7JEsMsbnwNeG79d9ocU2KnSFdI+gxDPIP&#10;UbREKPjpGWpFHEF7I15AtYIabXXtrqhuI13XgvLAAdgk8R9s7hvS8cAFkmO7c5rs/4OlHx7vDBKs&#10;xPMcSqVIC0X6xGnjOH1Afg8y1He2AMf77s54jrZ7p+mDRUpXDVE7vjRG9w0nDOJKvH/07II3LFxF&#10;2/69ZgBP9k6HZB1q03pASAM6hJo8nWvCDw5R2JymWTqdYEThKE1n+TjULCLF6XJnrHvDdYv8osQG&#10;Sh7AyeM763wwpDi5hOC1FGwjpAyG2W0radAjAXmsVqu8Gg93ZdeQYTedwxNIAfHBPWDaSxypUA/c&#10;5/EENEbkDlqBOhOgnvkdAQbkCryz1Qn6Eq4VDppCirbEeewf70QKn+K1YmHtiJDDGvhJ5Y95kPtA&#10;GqyDg2XYh0wGKf5YbibxLEvz0Ww2SUdZuo5Ht/mmGi2rZDqdrW+r23Xy00edZEUjGONqHTDtqTOS&#10;7O+Ud+zRQdPn3jgH6KPSe+B437AeMeHrlk7m4wSDAc05ng2sL1KJjHZfhWtCS3iReIxn6cxj/x7T&#10;eUYPtbr4cfSC2+BxgFRBJk9ZCwr2oh3Ev9XsCQQMMQSVwryDRaPNd4x6mB0ltt/2xHCM5FsFTTBP&#10;sswPm2BkkxloFpnLk+3lCVEUoErsQDphWblhQO07I3YN/CkJbJVeQuPUIojaN9UQFcTtDZgPgcFx&#10;lvkBdGkHr98Td/ELAAD//wMAUEsDBBQABgAIAAAAIQA22+Z53wAAAAsBAAAPAAAAZHJzL2Rvd25y&#10;ZXYueG1sTI/BTsMwDIbvSLxDZCQuiKXt1FKVphNCoAntREGcs8a0FY1Tkmwrb485saP9f/r9ud4s&#10;dhJH9GF0pCBdJSCQOmdG6hW8vz3fliBC1GT05AgV/GCATXN5UevKuBO94rGNveASCpVWMMQ4V1KG&#10;bkCrw8rNSJx9Om915NH30nh94nI7ySxJCmn1SHxh0DM+Dth9tQerILuJT9vdS/bhbNgWPv/27Vzs&#10;lLq+Wh7uQURc4j8Mf/qsDg077d2BTBCTgqLM14xykJQpCCbuyjwDsedNka5BNrU8/6H5BQAA//8D&#10;AFBLAQItABQABgAIAAAAIQC2gziS/gAAAOEBAAATAAAAAAAAAAAAAAAAAAAAAABbQ29udGVudF9U&#10;eXBlc10ueG1sUEsBAi0AFAAGAAgAAAAhADj9If/WAAAAlAEAAAsAAAAAAAAAAAAAAAAALwEAAF9y&#10;ZWxzLy5yZWxzUEsBAi0AFAAGAAgAAAAhACjsaMnXAgAAuQUAAA4AAAAAAAAAAAAAAAAALgIAAGRy&#10;cy9lMm9Eb2MueG1sUEsBAi0AFAAGAAgAAAAhADbb5nnfAAAACwEAAA8AAAAAAAAAAAAAAAAAMQUA&#10;AGRycy9kb3ducmV2LnhtbFBLBQYAAAAABAAEAPMAAAA9BgAAAAA=&#10;" fillcolor="#ddd8c2" strokecolor="#c0504d" strokeweight="1.5pt">
            <v:fill opacity="26214f"/>
          </v:rect>
        </w:pict>
      </w:r>
      <w:r>
        <w:rPr>
          <w:noProof/>
          <w:sz w:val="22"/>
          <w:szCs w:val="22"/>
        </w:rPr>
        <w:pict>
          <v:oval id="Ellipse 56" o:spid="_x0000_s1030" style="position:absolute;left:0;text-align:left;margin-left:410.95pt;margin-top:12.9pt;width:41.25pt;height:34.5pt;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7GoLQIAAGAEAAAOAAAAZHJzL2Uyb0RvYy54bWysVM1u2zAMvg/YOwi6r07SuE2NOkXRNsOA&#10;rivQ7QEYWY6FyaJGKXGypx8tJ1my3Yb5IPD3E/lR9O3dtrVioykYdKUcX4yk0E5hZdyqlN++Lj7M&#10;pAgRXAUWnS7lTgd5N3//7rbzhZ5gg7bSJBjEhaLzpWxi9EWWBdXoFsIFeu3YWSO1EFmlVVYRdIze&#10;2mwyGl1lHVLlCZUOga2Pg1POE35daxW/1HXQUdhScm0xnZTOZX9m81soVgS+MWpfBvxDFS0Yx5ce&#10;oR4hgliT+QuqNYowYB0vFLYZ1rVROvXA3YxHf3Tz1oDXqRcmJ/gjTeH/waqXzSsJU5Uyv5LCQcsz&#10;erLW+KAFW5iezoeCo978K/UNBv+M6nsQDh8acCt9T4Rdo6HiosZ9fHaW0CuBU8Wy+4wVg8M6YmJq&#10;W1PbAzIHYpsGsjsORG+jUGzMJ5ez61wKxa7p5Wycp4FlUBySPYX4UWMreqGUeqg84cPmOcS+HigO&#10;Ual+tKZaGGuTQqvlgyWxAX4ei/QNudY3MFgPN4YhNOGFUwzrRFfKm3ySp9Qz3z7pDH8o6SyMcO0q&#10;tkPRE/m0lyMYO8jcgnV7Znsyh6HE7XKbJndzGNMSqx1TTTg8c15LFhqkn1J0/MRLGX6sgbQU9pPj&#10;cd2Mp9N+J5Iyza8nrNCpZ3nqAacYqpRRikF8iMMerT2ZVcM3jRMBDu95xLVJ3PfjH6ral8/POFG4&#10;X7l+T071FPX7xzD/BQAA//8DAFBLAwQUAAYACAAAACEAaelBvt4AAAAJAQAADwAAAGRycy9kb3du&#10;cmV2LnhtbEyPwU6DQBCG7ya+w2aaeLNLERugLE1j4kFPFk28LjACgZ0l7FLQp3c82dtM5ss/358d&#10;VzOIC06us6Rgtw1AIFW27qhR8PH+fB+DcF5TrQdLqOAbHRzz25tMp7Vd6IyXwjeCQ8ilWkHr/ZhK&#10;6aoWjXZbOyLx7ctORntep0bWk1443AwyDIK9NLoj/tDqEZ9arPpiNgrscgrPr7LYl/389tJL89D8&#10;JJ9K3W3W0wGEx9X/w/Cnz+qQs1NpZ6qdGBTE4S5hVEH4yBUYSIIoAlHyEMUg80xeN8h/AQAA//8D&#10;AFBLAQItABQABgAIAAAAIQC2gziS/gAAAOEBAAATAAAAAAAAAAAAAAAAAAAAAABbQ29udGVudF9U&#10;eXBlc10ueG1sUEsBAi0AFAAGAAgAAAAhADj9If/WAAAAlAEAAAsAAAAAAAAAAAAAAAAALwEAAF9y&#10;ZWxzLy5yZWxzUEsBAi0AFAAGAAgAAAAhAFYDsagtAgAAYAQAAA4AAAAAAAAAAAAAAAAALgIAAGRy&#10;cy9lMm9Eb2MueG1sUEsBAi0AFAAGAAgAAAAhAGnpQb7eAAAACQEAAA8AAAAAAAAAAAAAAAAAhwQA&#10;AGRycy9kb3ducmV2LnhtbFBLBQYAAAAABAAEAPMAAACSBQAAAAA=&#10;" strokecolor="white">
            <v:fill opacity="0"/>
            <v:textbox>
              <w:txbxContent>
                <w:p w:rsidR="007B45E5" w:rsidRPr="00F05EE5" w:rsidRDefault="007B45E5" w:rsidP="00F21AE9">
                  <w:pPr>
                    <w:rPr>
                      <w:b/>
                      <w:sz w:val="18"/>
                      <w:szCs w:val="18"/>
                    </w:rPr>
                  </w:pPr>
                  <w:r>
                    <w:rPr>
                      <w:b/>
                      <w:sz w:val="18"/>
                      <w:szCs w:val="18"/>
                    </w:rPr>
                    <w:t>(3</w:t>
                  </w:r>
                  <w:r w:rsidRPr="00F05EE5">
                    <w:rPr>
                      <w:b/>
                      <w:sz w:val="18"/>
                      <w:szCs w:val="18"/>
                    </w:rPr>
                    <w:t>)</w:t>
                  </w:r>
                </w:p>
              </w:txbxContent>
            </v:textbox>
          </v:oval>
        </w:pict>
      </w:r>
      <w:r>
        <w:rPr>
          <w:noProof/>
          <w:sz w:val="22"/>
          <w:szCs w:val="22"/>
        </w:rPr>
        <w:pict>
          <v:shape id="Gerade Verbindung mit Pfeil 55" o:spid="_x0000_s1095" type="#_x0000_t32" style="position:absolute;left:0;text-align:left;margin-left:399pt;margin-top:26.5pt;width:25.5pt;height:0;flip:x;z-index:251611136;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bdDzwIAAMgFAAAOAAAAZHJzL2Uyb0RvYy54bWysVF1v2jAUfZ+0/2D5PU0CAQIqVG0I3UO3&#10;IbXbnk3sJNYcO7INAU3777t2IP3YyzQVpMhf9/jcc8/19c2xEejAtOFKLnF8FWHEZKEol9USf3va&#10;BClGxhJJiVCSLfGJGXyz+vjhumsXbKRqJSjTCECkWXTtEtfWtoswNEXNGmKuVMskbJZKN8TCVFch&#10;1aQD9EaEoyiahp3StNWqYMbA6rrfxCuPX5assF/L0jCLxBIDN+u/2n937huursmi0qSteXGmQf6D&#10;RUO4hEsHqDWxBO01/wuq4YVWRpX2qlBNqMqSF8znANnE0ZtsHmvSMp8LiGPaQSbzfrDFl8NWI06X&#10;eDLBSJIGanTPNKEMfWd6xyXdywo13KJtybhAcAok61qzgMhMbrVLujjKx/ZBFT8NkiqriayYp/50&#10;agEudhHhqxA3MS1cvOs+KwpnyN4qr9+x1A0qBW8/uUAHDhqhoy/YaSgYO1pUwOJ4NE4nUNbishWS&#10;hUNwca029p6pBrnBEhurCa9qmykpwRVK9+jk8GCs4/cc4IKl2nAhvDmERB3clMZR5PkYJTh1u+6c&#10;OZlMaHQgYC9wJVXdE3DDSBBjYQMI+59XAE6/DNVqL6m/oWaE5uexJVzAGFkvndUcxBQMOwoNowDM&#10;oM3cqOcspGPBvNH7RGB2tDD06yCTN+GveTTP0zxNgmQ0zYMkWq+D202WBNNNPJusx+ssW8e/XXpx&#10;sqg5pUy6DC8NESf/Zrhza/ZWHlpi0DJ8je5FB7Kvmd5uJtEsGafBbDYZB8k4j4K7dJMFt1k8nc7y&#10;u+wuf8M099mb9yE7SOlYqb1l+rGmHaLceWg8mY9iDBMo7GjWVxYRUUFJCqsx0sr+4Lb23ndedRhG&#10;V7vBImnk/ufaDei9EJcautlQhXNuz1KBTy/19S3luqjvx52ip612tnDdBc+FDzo/be49ejn3p54f&#10;4NUfAAAA//8DAFBLAwQUAAYACAAAACEA4rICut8AAAAJAQAADwAAAGRycy9kb3ducmV2LnhtbEyP&#10;W0/CQBCF3034D5sh8U22gGKp3RLjJSTEGCnE56U7tA3d2aa70PrvHeODPs3t5Mx30tVgG3HBzteO&#10;FEwnEQikwpmaSgX73etNDMIHTUY3jlDBF3pYZaOrVCfG9bTFSx5KwSbkE62gCqFNpPRFhVb7iWuR&#10;+HZ0ndWBx66UptM9m9tGzqJoIa2uiT9UusWnCotTfrYKNnnvP1/W+7k9Pa/fFx/Tt01bxkpdj4fH&#10;BxABh/Anhh98RoeMmQ7uTMaLRsH9MuYsQcHdnCsL4tslN4ffhcxS+T9B9g0AAP//AwBQSwECLQAU&#10;AAYACAAAACEAtoM4kv4AAADhAQAAEwAAAAAAAAAAAAAAAAAAAAAAW0NvbnRlbnRfVHlwZXNdLnht&#10;bFBLAQItABQABgAIAAAAIQA4/SH/1gAAAJQBAAALAAAAAAAAAAAAAAAAAC8BAABfcmVscy8ucmVs&#10;c1BLAQItABQABgAIAAAAIQC2ObdDzwIAAMgFAAAOAAAAAAAAAAAAAAAAAC4CAABkcnMvZTJvRG9j&#10;LnhtbFBLAQItABQABgAIAAAAIQDisgK63wAAAAkBAAAPAAAAAAAAAAAAAAAAACkFAABkcnMvZG93&#10;bnJldi54bWxQSwUGAAAAAAQABADzAAAANQYAAAAA&#10;" strokecolor="windowText" strokeweight="3pt">
            <v:stroke endarrow="block"/>
          </v:shape>
        </w:pict>
      </w:r>
      <w:r>
        <w:rPr>
          <w:noProof/>
          <w:sz w:val="22"/>
          <w:szCs w:val="22"/>
        </w:rPr>
        <w:pict>
          <v:rect id="Rechteck 990" o:spid="_x0000_s1094" style="position:absolute;left:0;text-align:left;margin-left:352.25pt;margin-top:3.4pt;width:54pt;height:36.15pt;z-index:251606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j5l1QIAALkFAAAOAAAAZHJzL2Uyb0RvYy54bWysVN9v2yAQfp+0/wHxntpO7Pyw6lSpk0yT&#10;uq1aN+2ZAI5RMXhA4rTT/vcdOMnS9WWaZkuIg+Pj+467u745NBLtubFCqwInVzFGXFHNhNoW+OuX&#10;9WCKkXVEMSK14gV+4hbfzN++ue7anA91rSXjBgGIsnnXFrh2rs2jyNKaN8Re6ZYr2Ky0aYgD02wj&#10;ZkgH6I2MhnE8jjptWGs05dbC6rLfxPOAX1Wcuk9VZblDssDAzYXRhHHjx2h+TfKtIW0t6JEG+QcW&#10;DREKLj1DLYkjaGfEK6hGUKOtrtwV1U2kq0pQHjSAmiT+Q81DTVoetEBwbHsOk/1/sPTj/t4gwQo8&#10;m0F8FGngkT5zWjtOH5Ffgwh1rc3B8aG9N16jbe80fbRI6bImassXxuiu5oQBr8T7Ry8OeMPCUbTp&#10;PmgG8GTndAjWoTKNB4QwoEN4k6fzm/CDQxQWx9NsGgMzCltpNkviLNxA8tPh1lj3jusG+UmBDTx5&#10;ACf7O+s8GZKfXAJ5LQVbCymDYbabUhq0J5Aey+VyWg77s7KtSb86msF3vNL27gHTXuJIhTrQPosz&#10;YErkFkqBOhOgXvgdAXrkErzT5Qn6Eq4RDopCiqbAoB0+70RyH+KVYmHuiJD9HPRJ5bd5SPdeNFgH&#10;B9OwDpEMqfhjsc7iSTqaDiaTbDRIR6t4cDtdl4NFmYzHk9VtebtKfnrWSZrXgjGuVgHTniojSf8u&#10;84412uf0uTbOBD0rvQONDzXrEBP+3UbZbJhgMKA4h5Ne9UUokdHum3B1KAmfJB7jRTinsf+P4Tyj&#10;h7e6uDh6pa33OECoIJKnqIUM9knbJ/9GsydIYOAQshT6HUxqbZ4x6qB3FNh+3xHDMZLvFRTBLElT&#10;32yCkWaTIRjmcmdzuUMUBagCO0idMC1d36B2rRHbGm5KglqlF1A4lQhJ7YuqZwW8vQH9ISg49jLf&#10;gC7t4PW7485/AQAA//8DAFBLAwQUAAYACAAAACEArSVC9NwAAAAIAQAADwAAAGRycy9kb3ducmV2&#10;LnhtbEyPzU7DMBCE70i8g7VIXBB1EtFQ0jgVQqAK9dSAOLvxNomI18F22/D2LKf2OPpG81OuJjuI&#10;I/rQO1KQzhIQSI0zPbUKPj/e7hcgQtRk9OAIFfxigFV1fVXqwrgTbfFYx1ZwCIVCK+hiHAspQ9Oh&#10;1WHmRiRme+etjix9K43XJw63g8ySJJdW98QNnR7xpcPmuz5YBdldfF1v3rMvZ8M69/MfX4/5Rqnb&#10;m+l5CSLiFM9m+J/P06HiTTt3IBPEoOAxeZizVUHOD5gv0oz1jsFTCrIq5eWB6g8AAP//AwBQSwEC&#10;LQAUAAYACAAAACEAtoM4kv4AAADhAQAAEwAAAAAAAAAAAAAAAAAAAAAAW0NvbnRlbnRfVHlwZXNd&#10;LnhtbFBLAQItABQABgAIAAAAIQA4/SH/1gAAAJQBAAALAAAAAAAAAAAAAAAAAC8BAABfcmVscy8u&#10;cmVsc1BLAQItABQABgAIAAAAIQD1zj5l1QIAALkFAAAOAAAAAAAAAAAAAAAAAC4CAABkcnMvZTJv&#10;RG9jLnhtbFBLAQItABQABgAIAAAAIQCtJUL03AAAAAgBAAAPAAAAAAAAAAAAAAAAAC8FAABkcnMv&#10;ZG93bnJldi54bWxQSwUGAAAAAAQABADzAAAAOAYAAAAA&#10;" fillcolor="#ddd8c2" strokecolor="#c0504d" strokeweight="1.5pt">
            <v:fill opacity="26214f"/>
          </v:rect>
        </w:pict>
      </w:r>
      <w:r w:rsidR="00F21AE9" w:rsidRPr="00F21AE9">
        <w:rPr>
          <w:sz w:val="22"/>
          <w:szCs w:val="22"/>
        </w:rPr>
        <w:t xml:space="preserve">Im angelegten Modell wird im Fenster </w:t>
      </w:r>
      <w:r w:rsidR="00F21AE9" w:rsidRPr="00A81FC7">
        <w:rPr>
          <w:rStyle w:val="berschrift4Zchn"/>
          <w:sz w:val="22"/>
          <w:szCs w:val="22"/>
          <w:u w:val="none"/>
        </w:rPr>
        <w:t xml:space="preserve">Model </w:t>
      </w:r>
      <w:proofErr w:type="spellStart"/>
      <w:r w:rsidR="00F21AE9" w:rsidRPr="00A81FC7">
        <w:rPr>
          <w:rStyle w:val="berschrift4Zchn"/>
          <w:sz w:val="22"/>
          <w:szCs w:val="22"/>
          <w:u w:val="none"/>
        </w:rPr>
        <w:t>Overview</w:t>
      </w:r>
      <w:proofErr w:type="spellEnd"/>
      <w:r w:rsidR="00F21AE9" w:rsidRPr="00F21AE9">
        <w:rPr>
          <w:sz w:val="22"/>
          <w:szCs w:val="22"/>
        </w:rPr>
        <w:t xml:space="preserve"> zuerst der Name für die zu erstellende Datenbank festgelegt. Dazu wird für das aktuelle Datenbankschema </w:t>
      </w:r>
      <w:r w:rsidR="00F21AE9" w:rsidRPr="00A81FC7">
        <w:rPr>
          <w:rStyle w:val="berschrift4Zchn"/>
          <w:sz w:val="22"/>
          <w:szCs w:val="22"/>
          <w:u w:val="none"/>
        </w:rPr>
        <w:t>mydb</w:t>
      </w:r>
      <w:r w:rsidR="00F21AE9" w:rsidRPr="00F21AE9">
        <w:rPr>
          <w:sz w:val="22"/>
          <w:szCs w:val="22"/>
        </w:rPr>
        <w:t xml:space="preserve"> mit der rechten Maustaste ein Kontextmenü geöffnet und darin der Menüpunkt </w:t>
      </w:r>
      <w:r w:rsidR="00F21AE9" w:rsidRPr="00F21AE9">
        <w:rPr>
          <w:sz w:val="22"/>
          <w:szCs w:val="22"/>
        </w:rPr>
        <w:br/>
      </w:r>
      <w:r w:rsidR="00F21AE9" w:rsidRPr="00F21AE9">
        <w:rPr>
          <w:rStyle w:val="KeinLeerraumZchn"/>
          <w:szCs w:val="22"/>
        </w:rPr>
        <w:t>Edit Schema</w:t>
      </w:r>
      <w:r w:rsidR="00F21AE9" w:rsidRPr="00F21AE9">
        <w:rPr>
          <w:sz w:val="22"/>
          <w:szCs w:val="22"/>
        </w:rPr>
        <w:t xml:space="preserve"> geöffnet.</w:t>
      </w:r>
    </w:p>
    <w:p w:rsidR="00F21AE9" w:rsidRPr="00F21AE9" w:rsidRDefault="00F21AE9" w:rsidP="00F21AE9">
      <w:pPr>
        <w:pStyle w:val="Listenabsatz"/>
        <w:numPr>
          <w:ilvl w:val="0"/>
          <w:numId w:val="8"/>
        </w:numPr>
        <w:spacing w:after="120"/>
        <w:ind w:left="357" w:hanging="357"/>
        <w:contextualSpacing w:val="0"/>
        <w:rPr>
          <w:sz w:val="22"/>
          <w:szCs w:val="22"/>
        </w:rPr>
      </w:pPr>
      <w:r w:rsidRPr="00F21AE9">
        <w:rPr>
          <w:sz w:val="22"/>
          <w:szCs w:val="22"/>
        </w:rPr>
        <w:t>Hier ist der neue Datenbankname einzugeben. Damit Umlaute, ß etc. erkannt werden, ist zusätzlich der utf8-Zeichensatz zu wählen (</w:t>
      </w:r>
      <w:proofErr w:type="spellStart"/>
      <w:r w:rsidRPr="00F21AE9">
        <w:rPr>
          <w:sz w:val="22"/>
          <w:szCs w:val="22"/>
        </w:rPr>
        <w:t>Collation</w:t>
      </w:r>
      <w:proofErr w:type="spellEnd"/>
      <w:r w:rsidRPr="00F21AE9">
        <w:rPr>
          <w:sz w:val="22"/>
          <w:szCs w:val="22"/>
        </w:rPr>
        <w:t xml:space="preserve">: </w:t>
      </w:r>
      <w:r w:rsidRPr="00F21AE9">
        <w:rPr>
          <w:sz w:val="22"/>
          <w:szCs w:val="22"/>
        </w:rPr>
        <w:sym w:font="Wingdings" w:char="F0E0"/>
      </w:r>
      <w:r w:rsidRPr="00F21AE9">
        <w:rPr>
          <w:sz w:val="22"/>
          <w:szCs w:val="22"/>
        </w:rPr>
        <w:t xml:space="preserve"> utf8_general_ci).</w:t>
      </w:r>
      <w:r w:rsidR="00301300">
        <w:rPr>
          <w:sz w:val="22"/>
          <w:szCs w:val="22"/>
        </w:rPr>
        <w:br/>
      </w:r>
      <w:r w:rsidR="00301300" w:rsidRPr="00301300">
        <w:rPr>
          <w:sz w:val="22"/>
          <w:szCs w:val="22"/>
        </w:rPr>
        <w:sym w:font="Wingdings" w:char="F0E0"/>
      </w:r>
      <w:r w:rsidR="00301300" w:rsidRPr="00301300">
        <w:rPr>
          <w:noProof/>
          <w:sz w:val="22"/>
          <w:szCs w:val="22"/>
        </w:rPr>
        <w:drawing>
          <wp:inline distT="0" distB="0" distL="0" distR="0">
            <wp:extent cx="1923966" cy="516030"/>
            <wp:effectExtent l="19050" t="0" r="84" b="0"/>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1924863" cy="516270"/>
                    </a:xfrm>
                    <a:prstGeom prst="rect">
                      <a:avLst/>
                    </a:prstGeom>
                    <a:noFill/>
                    <a:ln w="9525">
                      <a:noFill/>
                      <a:miter lim="800000"/>
                      <a:headEnd/>
                      <a:tailEnd/>
                    </a:ln>
                  </pic:spPr>
                </pic:pic>
              </a:graphicData>
            </a:graphic>
          </wp:inline>
        </w:drawing>
      </w:r>
    </w:p>
    <w:p w:rsidR="00F21AE9" w:rsidRPr="00AA63AA" w:rsidRDefault="00F21AE9" w:rsidP="00AA63AA">
      <w:pPr>
        <w:pStyle w:val="Listenabsatz"/>
        <w:numPr>
          <w:ilvl w:val="0"/>
          <w:numId w:val="8"/>
        </w:numPr>
        <w:spacing w:after="200"/>
        <w:ind w:left="356" w:hanging="356"/>
        <w:rPr>
          <w:sz w:val="22"/>
        </w:rPr>
      </w:pPr>
      <w:r w:rsidRPr="00AA63AA">
        <w:rPr>
          <w:sz w:val="22"/>
          <w:szCs w:val="22"/>
        </w:rPr>
        <w:t xml:space="preserve">Mit einem Doppelklick auf die Schaltfläche </w:t>
      </w:r>
      <w:r w:rsidRPr="00AA63AA">
        <w:rPr>
          <w:b/>
          <w:sz w:val="22"/>
          <w:szCs w:val="22"/>
        </w:rPr>
        <w:t>Add Diagram</w:t>
      </w:r>
      <w:r w:rsidRPr="00AA63AA">
        <w:rPr>
          <w:sz w:val="22"/>
          <w:szCs w:val="22"/>
        </w:rPr>
        <w:t xml:space="preserve"> wird das Entwurfsfenster zum Modellieren des ERM geöffnet</w:t>
      </w:r>
      <w:r w:rsidR="00A81FC7" w:rsidRPr="00AA63AA">
        <w:rPr>
          <w:sz w:val="22"/>
          <w:szCs w:val="22"/>
        </w:rPr>
        <w:t>.</w:t>
      </w:r>
    </w:p>
    <w:p w:rsidR="00DC7CB0" w:rsidRPr="00A6798B" w:rsidRDefault="00DC7CB0" w:rsidP="00686A7F">
      <w:pPr>
        <w:spacing w:after="120"/>
        <w:rPr>
          <w:b/>
        </w:rPr>
      </w:pPr>
      <w:r w:rsidRPr="00A6798B">
        <w:rPr>
          <w:b/>
        </w:rPr>
        <w:lastRenderedPageBreak/>
        <w:t>Aufbau des Diagrammfensters</w:t>
      </w:r>
    </w:p>
    <w:p w:rsidR="00DC7CB0" w:rsidRDefault="003A4647" w:rsidP="00DC7CB0">
      <w:r>
        <w:rPr>
          <w:noProof/>
          <w:sz w:val="22"/>
          <w:szCs w:val="22"/>
        </w:rPr>
        <w:drawing>
          <wp:anchor distT="0" distB="0" distL="114300" distR="114300" simplePos="0" relativeHeight="251621376" behindDoc="1" locked="0" layoutInCell="1" allowOverlap="1">
            <wp:simplePos x="0" y="0"/>
            <wp:positionH relativeFrom="column">
              <wp:posOffset>30408</wp:posOffset>
            </wp:positionH>
            <wp:positionV relativeFrom="paragraph">
              <wp:posOffset>54694</wp:posOffset>
            </wp:positionV>
            <wp:extent cx="5189423" cy="3485072"/>
            <wp:effectExtent l="0" t="0" r="0" b="1270"/>
            <wp:wrapNone/>
            <wp:docPr id="969" name="Grafik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01890" cy="3493444"/>
                    </a:xfrm>
                    <a:prstGeom prst="rect">
                      <a:avLst/>
                    </a:prstGeom>
                    <a:noFill/>
                    <a:ln>
                      <a:noFill/>
                    </a:ln>
                  </pic:spPr>
                </pic:pic>
              </a:graphicData>
            </a:graphic>
          </wp:anchor>
        </w:drawing>
      </w:r>
    </w:p>
    <w:p w:rsidR="00DC7CB0" w:rsidRDefault="00DC7CB0" w:rsidP="00DC7CB0">
      <w:pPr>
        <w:tabs>
          <w:tab w:val="left" w:pos="1440"/>
        </w:tabs>
      </w:pPr>
    </w:p>
    <w:p w:rsidR="00DC7CB0" w:rsidRPr="00A6798B" w:rsidRDefault="00DC7CB0" w:rsidP="00DC7CB0">
      <w:pPr>
        <w:tabs>
          <w:tab w:val="left" w:pos="1440"/>
        </w:tabs>
        <w:rPr>
          <w:sz w:val="16"/>
        </w:rPr>
      </w:pPr>
    </w:p>
    <w:p w:rsidR="00DC7CB0" w:rsidRDefault="00DC7CB0" w:rsidP="00DC7CB0">
      <w:pPr>
        <w:tabs>
          <w:tab w:val="left" w:pos="1440"/>
        </w:tabs>
        <w:rPr>
          <w:sz w:val="22"/>
          <w:szCs w:val="22"/>
        </w:rPr>
      </w:pPr>
    </w:p>
    <w:p w:rsidR="003A4647" w:rsidRDefault="007B45E5" w:rsidP="00DC7CB0">
      <w:pPr>
        <w:tabs>
          <w:tab w:val="left" w:pos="1440"/>
        </w:tabs>
        <w:rPr>
          <w:sz w:val="22"/>
          <w:szCs w:val="22"/>
        </w:rPr>
      </w:pPr>
      <w:r>
        <w:rPr>
          <w:noProof/>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egende mit Linie 2 984" o:spid="_x0000_s1034" type="#_x0000_t48" style="position:absolute;margin-left:175.6pt;margin-top:7.55pt;width:122.5pt;height:19.5pt;z-index:251625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RqraAMAAGkHAAAOAAAAZHJzL2Uyb0RvYy54bWysVW2PozYQ/l6p/8HydzZAeEu07GmXJFWl&#10;be+kvaqfHWyCW2NT21mSq/rfb+wQltz1pKo6kJDNjGfmeebF9+9OnUCvTBuuZImjuxAjJmtFuTyU&#10;+LePu6DAyFgiKRFKshKfmcHvHn784X7o1yxWrRKUaQRGpFkPfYlba/v1YmHqlnXE3KmeSRA2SnfE&#10;wlYfFlSTAax3YhGHYbYYlKa9VjUzBv5uLkL84O03Davt+6YxzCJRYojN+q/23737Lh7uyfqgSd/y&#10;egyD/I8oOsIlOJ1MbYgl6Kj5V6Y6XmtlVGPvatUtVNPwmnkMgCYKv0Dz0pKeeSxAjuknmsz3M1v/&#10;+vpBI05LvCoSjCTpIEnP7MAkZajjFj1zyRmKkRMDWUNv1nDmpf+gHVzTP6v6TwOCxY3EbQzooP3w&#10;i6Jgkhyt8gSdGt25kwAdnXwezlMe2MmiGn5GaZrmKaSrBlmc5BmsnQuyvp7utbE/MdUhtyjxHoqA&#10;6YoIoY429n7I67OxPiN0REXoHxFGTScgwa9EoDSPEo8JsjbTiec6QVKsirFIZjrLuc437ACbb76C&#10;5TLJ/sVQOlf6hqFsrhNkcZKsRjZGjMDLlQ8HWKodF8IXtpBogMymMfgh4gAdWlvt6TFKcOr0fBbP&#10;phIaASklht6iavgIqcBIEGNBAPnxz+j15iiUCPSv4F2Ji0mJrFtG6FZSH4QlXMAa2XPvCkFrNWAX&#10;VscouGAQlFtd8iuki4f5xoX8+fMQyphKVx++qf5ehattsS2SIImzbZCEm03wuKuSINtFebpZbqpq&#10;E/3jgEbJuuWUMumwXhs8Sv5bA42j5tKaU4vf4Df6sJ+42/nna5oWt2H4SgYsHuoE6XGXhnmyLII8&#10;T5dBstyGwVOxq4LHKsqyfPtUPW2/gLT1NJnvg2ri3EUFXcT0S0sHRLnrr2W6iqF3KIdaiPNLnmcF&#10;hbSyv3Pb+nnlutnZuGGmCN07MjNZvxBxTbbbTekasb1RBUV+LQQ/atx0uYwje9qf/ASLIufAjZ69&#10;omcYPhCWi8bdT7Bolf4EhQezvsTmryPRDMrvZwnDdAWDwF0OfpOkeQwbPZfs5xIiazBVYmiQy7Ky&#10;rkUwOvaaH1rwFHkCpHqEoddwV8U+5EtU4wbmuQc33j3uwpjvvdbbDfnwGQAA//8DAFBLAwQUAAYA&#10;CAAAACEAa7rKft8AAAAJAQAADwAAAGRycy9kb3ducmV2LnhtbEyPwU7DMBBE70j8g7VI3KjtQioI&#10;cSqEVA5cUFME4ubEbhIRryPbTUO/nu0Jbrs7o9k3xXp2A5tsiL1HBXIhgFlsvOmxVfC+29zcA4tJ&#10;o9GDR6vgx0ZYl5cXhc6NP+LWTlVqGYVgzLWCLqUx5zw2nXU6LvxokbS9D04nWkPLTdBHCncDXwqx&#10;4k73SB86Pdrnzjbf1cEpeJVf9YsIvtp9bE+bWor9p5/elLq+mp8egSU7pz8znPEJHUpiqv0BTWSD&#10;gttMLslKQiaBkSF7WNGhpuFOAi8L/r9B+QsAAP//AwBQSwECLQAUAAYACAAAACEAtoM4kv4AAADh&#10;AQAAEwAAAAAAAAAAAAAAAAAAAAAAW0NvbnRlbnRfVHlwZXNdLnhtbFBLAQItABQABgAIAAAAIQA4&#10;/SH/1gAAAJQBAAALAAAAAAAAAAAAAAAAAC8BAABfcmVscy8ucmVsc1BLAQItABQABgAIAAAAIQDN&#10;8RqraAMAAGkHAAAOAAAAAAAAAAAAAAAAAC4CAABkcnMvZTJvRG9jLnhtbFBLAQItABQABgAIAAAA&#10;IQBrusp+3wAAAAkBAAAPAAAAAAAAAAAAAAAAAMIFAABkcnMvZG93bnJldi54bWxQSwUGAAAAAAQA&#10;BADzAAAAzgYAAAAA&#10;" adj="-13489,12343,-7229,12343,-1058,12343" filled="f" strokecolor="windowText">
            <v:stroke startarrow="open"/>
            <v:textbox>
              <w:txbxContent>
                <w:p w:rsidR="007B45E5" w:rsidRPr="00A6798B" w:rsidRDefault="007B45E5" w:rsidP="00DC7CB0">
                  <w:pPr>
                    <w:rPr>
                      <w:sz w:val="18"/>
                      <w:szCs w:val="18"/>
                    </w:rPr>
                  </w:pPr>
                  <w:r w:rsidRPr="00A6798B">
                    <w:rPr>
                      <w:sz w:val="18"/>
                      <w:szCs w:val="18"/>
                    </w:rPr>
                    <w:t>Objekt markieren</w:t>
                  </w:r>
                </w:p>
              </w:txbxContent>
            </v:textbox>
          </v:shape>
        </w:pict>
      </w: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7B45E5" w:rsidP="00DC7CB0">
      <w:pPr>
        <w:tabs>
          <w:tab w:val="left" w:pos="1440"/>
        </w:tabs>
        <w:rPr>
          <w:sz w:val="22"/>
          <w:szCs w:val="22"/>
        </w:rPr>
      </w:pPr>
      <w:r>
        <w:rPr>
          <w:noProof/>
        </w:rPr>
        <w:pict>
          <v:shape id="Legende mit Linie 2 965" o:spid="_x0000_s1035" type="#_x0000_t48" style="position:absolute;margin-left:176.25pt;margin-top:2.45pt;width:122.5pt;height:20.25pt;z-index:251624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zz6VwMAAFYHAAAOAAAAZHJzL2Uyb0RvYy54bWysVdtu4zYQfS/QfyD4ruhiXY0oi0S2iwJp&#10;u0Ba9JkWKYstRaokHTtb9N87pGWtvGmBolgaEEjPcGbOmQvvP5wHgV6ZNlzJGsd3EUZMtopyeajx&#10;Lz/vghIjY4mkRCjJavzGDP7w8O0396dxzRLVK0GZRmBEmvVprHFv7bgOQ9P2bCDmTo1MgrBTeiAW&#10;jvoQUk1OYH0QYRJFeXhSmo5atcwY+HdzEeIHb7/rWGt/6jrDLBI1htis/2r/3btv+HBP1gdNxp63&#10;Uxjkf0QxEC7B6WxqQyxBR83fmRp4q5VRnb1r1RCqruMt8xgATRx9gealJyPzWIAcM840ma9ntv3x&#10;9aNGnNa4yjOMJBkgSc/swCRlaOAWPXPJGUqQEwNZp9Gs4c7L+FE7uGZ8Vu3vBgThjcQdDOig/ekH&#10;RcEkOVrlCTp3enA3ATo6+zy8zXlgZ4ta+DPOsqzIIF0tyJKsiAvvOyTr6+1RG/sdUwNymxrvoQiY&#10;bogQ6mgT74e8PhvrM0InVIT+FmPUDQIS/EoESt2aCmChkyx1grSsyvc6q6XOv9hJlzpBUiVJ8t4Q&#10;UL4IqFxV/xBQvtQJ8iTLK2cI2Jgwwu7KhwMs1Y4L4QtbSHQCOpMiAjKJOECLtlZ7fowSnDpFn0Z9&#10;2DdCI6AFkuHX5OJGDeoBmlXwocblrETWPSN0K6n3aAkXsEf2bXRZ11qdsIthYBQjwSAAt7uEL6Tz&#10;zXyXQrL8fSiBKW+uGHwH/VlF1bbclmmQJvk2SKPNJnjcNWmQ76AwNqtN02zivxyoOF33nFImHa5r&#10;N8fpf+uWaa5c+nDu5xv8ZknTzq/3NIW3YfhEARYPdYb0uMuiIl2VQVFkqyBdbaPgqdw1wWMT53mx&#10;fWqetl9A2nqazNdBNXPuooKWYfqlpydEuWumVVYl0CiUw5h0lQNrWTxIK/srt70fTq51nY0bZsrI&#10;/SZmZusXIq7Jdqc5XRO2z1RBRV8Lwc8VN0ous8ee92c/rmLfTW7O7BV9g0kDYblo3GMEm17pT1B4&#10;MNhrbP44Es2g/L6XMDmrOE1BzfpDmhUJHPRSsl9KiGzBVI0tUOC3jb28HsdR80MPnmJPgFSPMOE6&#10;7qrYh3yJajrA8PbgpofGvQ7Ls9f6/Bw+/A0AAP//AwBQSwMEFAAGAAgAAAAhAKID5e7fAAAACAEA&#10;AA8AAABkcnMvZG93bnJldi54bWxMj8tOwzAQRfdI/IM1SOyoQ9uUNsSpClKRWPBoYcPOjYckEI+D&#10;7aTh7xlWsDy6V3fO5OvRtmJAHxpHCi4nCQik0pmGKgWvL9uLJYgQNRndOkIF3xhgXZye5Doz7kg7&#10;HPaxEjxCIdMK6hi7TMpQ1mh1mLgOibN3562OjL6Sxusjj9tWTpNkIa1uiC/UusPbGsvPfW8VPH3g&#10;zdfbrpez7XJ4uPP3z83icaPU+dm4uQYRcYx/ZfjVZ3Uo2OngejJBtApm6TTlqoL5CgTn6eqK+cCc&#10;zkEWufz/QPEDAAD//wMAUEsBAi0AFAAGAAgAAAAhALaDOJL+AAAA4QEAABMAAAAAAAAAAAAAAAAA&#10;AAAAAFtDb250ZW50X1R5cGVzXS54bWxQSwECLQAUAAYACAAAACEAOP0h/9YAAACUAQAACwAAAAAA&#10;AAAAAAAAAAAvAQAAX3JlbHMvLnJlbHNQSwECLQAUAAYACAAAACEAIjc8+lcDAABWBwAADgAAAAAA&#10;AAAAAAAAAAAuAgAAZHJzL2Uyb0RvYy54bWxQSwECLQAUAAYACAAAACEAogPl7t8AAAAIAQAADwAA&#10;AAAAAAAAAAAAAACxBQAAZHJzL2Rvd25yZXYueG1sUEsFBgAAAAAEAAQA8wAAAL0GAAAAAA==&#10;" adj="-13515,10453,-6312,9600,-1058,9600" filled="f" strokeweight="1pt">
            <v:stroke startarrow="open"/>
            <v:textbox>
              <w:txbxContent>
                <w:p w:rsidR="007B45E5" w:rsidRPr="00A6798B" w:rsidRDefault="007B45E5" w:rsidP="00DC7CB0">
                  <w:pPr>
                    <w:rPr>
                      <w:sz w:val="18"/>
                      <w:szCs w:val="18"/>
                    </w:rPr>
                  </w:pPr>
                  <w:r w:rsidRPr="00A6798B">
                    <w:rPr>
                      <w:sz w:val="18"/>
                      <w:szCs w:val="18"/>
                    </w:rPr>
                    <w:t xml:space="preserve">Objekt löschen </w:t>
                  </w:r>
                </w:p>
              </w:txbxContent>
            </v:textbox>
            <o:callout v:ext="edit" minusy="t"/>
          </v:shape>
        </w:pict>
      </w: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7B45E5" w:rsidP="00DC7CB0">
      <w:pPr>
        <w:tabs>
          <w:tab w:val="left" w:pos="1440"/>
        </w:tabs>
        <w:rPr>
          <w:sz w:val="22"/>
          <w:szCs w:val="22"/>
        </w:rPr>
      </w:pPr>
      <w:r>
        <w:rPr>
          <w:noProof/>
        </w:rPr>
        <w:pict>
          <v:shape id="Legende mit Linie 2 966" o:spid="_x0000_s1036" type="#_x0000_t48" style="position:absolute;margin-left:177.2pt;margin-top:.3pt;width:122.5pt;height:20.25pt;z-index:251616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E5YWgMAAFUHAAAOAAAAZHJzL2Uyb0RvYy54bWysVW1v2zYQ/j5g/4Hgd0UvlizZiFIksj0M&#10;SNcC2bDPtEhZbClSI+nIabH/3iMtK3KDAsNQGRBI83R3z/PcHW/fnTqBnpk2XMkSxzcRRkzWinJ5&#10;KPFff+6CAiNjiaREKMlK/MIMfnf36y+3Q79miWqVoEwjcCLNeuhL3Frbr8PQ1C3riLlRPZNw2Cjd&#10;EQtbfQipJgN470SYRNEyHJSmvVY1Mwb+3ZwP8Z333zSsth+axjCLRIkhN+vf2r/37h3e3ZL1QZO+&#10;5fWYBvkfWXSESwg6udoQS9BR8zeuOl5rZVRjb2rVhappeM08BkATR9+heWpJzzwWIMf0E03m57mt&#10;/3j+qBGnJV4tlxhJ0oFIj+zAJGWo4xY9cskZSpA7BrKG3qzhm6f+o3ZwTf+o6s8GDsKrE7cxYIP2&#10;w3tFwSU5WuUJOjW6c18CdHTyOrxMOrCTRTX8GWdZlmcgVw1nSZbHeeZih2R9+brXxv7GVIfcosR7&#10;KAKmKyKEOtrExyHPj8Z6ReiIitBPMUZNJ0DgZyJQ6p6xAGY2ydwmSItV8dZmMbf5gZ90bhMskiLz&#10;BEKJzIJlc6MfOAJZXpMOlnGSJCMbI0bg5cKHAyzVjgvhC1tINICyWQJxiDhAh9ZWe3qMEpw6O6+i&#10;PuwroRGwAlr4Z4xwZQblAL0qeFfiYjIi65YRupXUB7SEC1gj+9I70bVWA3YpdIxiJBgk4FZnLYV0&#10;sZlvUtDKfw8VMMrmasE30NdVtNoW2yIN0mS5DdJoswnud1UaLHdQF5vFpqo28b8OVJyuW04pkw7X&#10;pZnj9L81yzhWzm04tfMVfjOnaeeftzSF12n4qgUsHuoE6X6XRXm6KII8zxZButhGwUOxq4L7Kl4u&#10;8+1D9bD9DtLW02R+DqqJc5cVdAzTTy0dEOWulxbZKoE+oRymZJKfdZ4VD9LK/s1t62eT61zn44qZ&#10;InK/kZnJ+5mIi9huN8k1YnulCgr6Ugh+rLhJch499rQ/+WkVL1wAN2b2ir7AoIG0XDbuLoJFq/QX&#10;KDyY6yU2/xyJZlB+v0sYnKs4Td1F4Ddpliew0fOT/fyEyBpcldhC//hlZc+Xx7HX/NBCpNgTINU9&#10;DLiGuyr2KZ+zGjcwuz248Z5xl8N8761eb8O7bwAAAP//AwBQSwMEFAAGAAgAAAAhABOoKnTcAAAA&#10;BwEAAA8AAABkcnMvZG93bnJldi54bWxMjj1PwzAURXck/oP1kFhQ64QmhoY4FUIqGwOFDmxO/Egi&#10;4ufIdj7495gJxqt7de4pD6sZ2IzO95YkpNsEGFJjdU+thPe34+YemA+KtBosoYRv9HCoLi9KVWi7&#10;0CvOp9CyCCFfKAldCGPBuW86NMpv7YgUu0/rjAoxupZrp5YINwO/TRLBjeopPnRqxKcOm6/TZCQc&#10;n2v9wsXE813v1o9lFue7GyHl9dX6+AAs4Br+xvCrH9Whik61nUh7NkjY5VkWpxIEsFjn+32MtYQs&#10;TYFXJf/vX/0AAAD//wMAUEsBAi0AFAAGAAgAAAAhALaDOJL+AAAA4QEAABMAAAAAAAAAAAAAAAAA&#10;AAAAAFtDb250ZW50X1R5cGVzXS54bWxQSwECLQAUAAYACAAAACEAOP0h/9YAAACUAQAACwAAAAAA&#10;AAAAAAAAAAAvAQAAX3JlbHMvLnJlbHNQSwECLQAUAAYACAAAACEAqHxOWFoDAABVBwAADgAAAAAA&#10;AAAAAAAAAAAuAgAAZHJzL2Uyb0RvYy54bWxQSwECLQAUAAYACAAAACEAE6gqdNwAAAAHAQAADwAA&#10;AAAAAAAAAAAAAAC0BQAAZHJzL2Rvd25yZXYueG1sUEsFBgAAAAAEAAQA8wAAAL0GAAAAAA==&#10;" adj="-13224,9600,-7097,9600,-1058,9600" filled="f">
            <v:stroke startarrow="open"/>
            <v:textbox>
              <w:txbxContent>
                <w:p w:rsidR="007B45E5" w:rsidRPr="00A6798B" w:rsidRDefault="007B45E5" w:rsidP="00DC7CB0">
                  <w:pPr>
                    <w:rPr>
                      <w:sz w:val="18"/>
                      <w:szCs w:val="18"/>
                    </w:rPr>
                  </w:pPr>
                  <w:r w:rsidRPr="00A6798B">
                    <w:rPr>
                      <w:sz w:val="18"/>
                      <w:szCs w:val="18"/>
                    </w:rPr>
                    <w:t xml:space="preserve">Neue Tabelle </w:t>
                  </w:r>
                </w:p>
              </w:txbxContent>
            </v:textbox>
          </v:shape>
        </w:pict>
      </w: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7B45E5" w:rsidP="00DC7CB0">
      <w:pPr>
        <w:tabs>
          <w:tab w:val="left" w:pos="1440"/>
        </w:tabs>
        <w:rPr>
          <w:sz w:val="22"/>
          <w:szCs w:val="22"/>
        </w:rPr>
      </w:pPr>
      <w:r>
        <w:rPr>
          <w:noProof/>
        </w:rPr>
        <w:pict>
          <v:shape id="Legende mit Linie 2 985" o:spid="_x0000_s1037" type="#_x0000_t48" style="position:absolute;margin-left:179.1pt;margin-top:.75pt;width:122.5pt;height:21pt;z-index:251618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YptYwMAAGoHAAAOAAAAZHJzL2Uyb0RvYy54bWysVduO2zYQfS/QfyD4rtXdlo3VBruyXRTY&#10;tgE2RZ9pkbKYUKRK0iu7Qf69Q1pW5CyKFkVkQCA9w+GcM3NG9+9OnUCvTBuuZInjuwgjJmtFuTyU&#10;+PcPu6DAyFgiKRFKshKfmcHvHn784X7o1yxRrRKUaQRBpFkPfYlba/t1GJq6ZR0xd6pnEoyN0h2x&#10;sNWHkGoyQPROhEkULcJBadprVTNj4N/NxYgffPymYbX9rWkMs0iUGHKz/q39e+/e4cM9WR806Vte&#10;j2mQ/5FFR7iES6dQG2IJOmr+JlTHa62MauxdrbpQNQ2vmccAaOLoGzQvLemZxwLkmH6iyXy/sPWv&#10;r+814rTEqyLHSJIOivTMDkxShjpu0TOXnKEEOTOQNfRmDWde+vfawTX9s6o/GTCENxa3MeCD9sMv&#10;ikJIcrTKE3RqdOdOAnR08nU4T3VgJ4tq+DPO83yZQ7lqsCWLxTLyhQrJ+nq618b+xFSH3KLEe2gC&#10;pisihDraxN9DXp+N9RWhIypCP8YYNZ2AAr8SgfJlnGVjA8x8krlPkBWr4q1POvf5hzjZ3CdIs6hI&#10;3wYCyv81ocXcJ1iki2XsAgEbI0ZYXflwgKXacSF8YwuJBqAzcQQiIg4g0dpqz49RglPn6Mt4NpXQ&#10;CFgpMYiLquED1AIjQYwFAxTIP+O1N0ehR0DAgnclLiYnsm4ZoVtJfRaWcAFrZM+96wSt1YBdXh2j&#10;cAWDpNzqAklIlw/zyoUC+vOQylhL1yBeVZ9X0WpbbIssyJLFNsiizSZ43FVZsNjFy3yTbqpqE39x&#10;QONs3XJKmXRYrwqPs/+moHHWXLQ5afwGv9GH/cTdzj9vaQpv0/DFAywe6gTpcZdHyywtguUyT4Ms&#10;3UbBU7GrgscqBglsn6qn7TeQtp4m831QTZy7rEBGTL+0dECUO4Gl+SoB8VAOveC6CZ55QyGt7B/c&#10;tn5gOTm7GDfMFJH7jcxM0S9EXIvtdlO5RmxfqYIuvzaCnzVuvFzmkT3tT36ExV7ObvbsFT3D9IG0&#10;XDbuAwWLVum/oPFg2JfY/HkkmkH7/Sxhmq5gEoCb9ZssXyaw0XPLfm4hsoZQJQaBXJaVdRLB6Nhr&#10;fmjhptgTINUjTL2Guy72KV+yGjcw0D248ePjvhjzvff6+ol8+BsAAP//AwBQSwMEFAAGAAgAAAAh&#10;AH5Ck7ncAAAACAEAAA8AAABkcnMvZG93bnJldi54bWxMj0FOwzAQRfdI3MEaJHbUIWmqKMSpClLV&#10;DRJQOIAbT+O08TjEbhtuz7Ciy6/39edNtZxcL844hs6TgsdZAgKp8aajVsHX5/qhABGiJqN7T6jg&#10;BwMs69ubSpfGX+gDz9vYCh6hUGoFNsahlDI0Fp0OMz8gMdv70enIcWylGfWFx10v0yRZSKc74gtW&#10;D/hisTluT07B85v5jvYVi9Tv53Kz6VfrA70rdX83rZ5ARJzifxn+9Fkdanba+ROZIHoFWV6kXGWQ&#10;g2C+SDLOOwXzLAdZV/L6gfoXAAD//wMAUEsBAi0AFAAGAAgAAAAhALaDOJL+AAAA4QEAABMAAAAA&#10;AAAAAAAAAAAAAAAAAFtDb250ZW50X1R5cGVzXS54bWxQSwECLQAUAAYACAAAACEAOP0h/9YAAACU&#10;AQAACwAAAAAAAAAAAAAAAAAvAQAAX3JlbHMvLnJlbHNQSwECLQAUAAYACAAAACEAbWGKbWMDAABq&#10;BwAADgAAAAAAAAAAAAAAAAAuAgAAZHJzL2Uyb0RvYy54bWxQSwECLQAUAAYACAAAACEAfkKTudwA&#10;AAAIAQAADwAAAAAAAAAAAAAAAAC9BQAAZHJzL2Rvd25yZXYueG1sUEsFBgAAAAAEAAQA8wAAAMYG&#10;AAAAAA==&#10;" adj="-13753,12343,-7362,12343,-1058,12343" filled="f" strokecolor="windowText" strokeweight="1pt">
            <v:stroke startarrow="open"/>
            <v:textbox>
              <w:txbxContent>
                <w:p w:rsidR="007B45E5" w:rsidRPr="00A6798B" w:rsidRDefault="007B45E5" w:rsidP="00DC7CB0">
                  <w:pPr>
                    <w:rPr>
                      <w:sz w:val="18"/>
                      <w:szCs w:val="18"/>
                    </w:rPr>
                  </w:pPr>
                  <w:r w:rsidRPr="00A6798B">
                    <w:rPr>
                      <w:sz w:val="18"/>
                      <w:szCs w:val="18"/>
                    </w:rPr>
                    <w:t xml:space="preserve">Beziehungen einrichten </w:t>
                  </w:r>
                </w:p>
              </w:txbxContent>
            </v:textbox>
          </v:shape>
        </w:pict>
      </w: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3A4647" w:rsidRDefault="003A4647" w:rsidP="00DC7CB0">
      <w:pPr>
        <w:tabs>
          <w:tab w:val="left" w:pos="1440"/>
        </w:tabs>
        <w:rPr>
          <w:sz w:val="22"/>
          <w:szCs w:val="22"/>
        </w:rPr>
      </w:pPr>
    </w:p>
    <w:p w:rsidR="00DC7CB0" w:rsidRPr="00DC7CB0" w:rsidRDefault="007B45E5" w:rsidP="00DC7CB0">
      <w:pPr>
        <w:pStyle w:val="Listenabsatz"/>
        <w:ind w:left="0"/>
        <w:rPr>
          <w:b/>
          <w:sz w:val="22"/>
          <w:szCs w:val="22"/>
        </w:rPr>
      </w:pPr>
      <w:r>
        <w:rPr>
          <w:noProof/>
          <w:sz w:val="22"/>
          <w:szCs w:val="22"/>
        </w:rPr>
        <w:pict>
          <v:group id="Gruppieren 1123" o:spid="_x0000_s1038" style="position:absolute;margin-left:327.95pt;margin-top:.65pt;width:61.75pt;height:33.7pt;z-index:251619328" coordsize="7841,42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lb8gMAACAJAAAOAAAAZHJzL2Uyb0RvYy54bWy0Vllv4zYQfi/Q/0Do3dHpS4izMHwEBdJd&#10;A0m7zzRFHShFsiQdOS363zscyXbiXQSLXawfZHI4nOPTNzO6/XBsBXnmxjZKLoL4JgoIl0wVjawW&#10;wR9P29EsINZRWVChJF8EL9wGH+5+/eW20zlPVK1EwQ0BI9LmnV4EtXM6D0PLat5Se6M0l3BYKtNS&#10;B1tThYWhHVhvRZhE0STslCm0UYxbC9J1fxjcof2y5Mx9KkvLHRGLAGJz+DT43PtneHdL88pQXTds&#10;CIN+RxQtbSQ4PZtaU0fJwTRfmGobZpRVpbthqg1VWTaMYw6QTRxdZXNv1EFjLlXeVfoME0B7hdN3&#10;m2Ufn3eGNAW8uzhJAyJpC2/p3hy0brjhkqAYUOp0lYPyvdGPemcGQdXvfOLH0rT+H1IiR8T35Ywv&#10;PzrCQDidZXE0DgiDoyyZzqNJjz+r4SV9cYvVm3fvhSenoY/tHEqngUn2Apb9MbAea6o5vgPr8x/A&#10;mk+yM1bc0IKTP7nZN7I4yIq0jSO7kjeCeDWECu+u5M54iNhRPuoHxf6yRKpVTWXF0cvTiwbsY38D&#10;Unp1xW8soE723e+qAB16cArpdoV6mk6yFGgO+Maz+XSGtmh+wj/LppPpgH+SzuJkjL5OONJcG+vu&#10;uWqJXywC6wxtqtqtlJRQScrE6JQ+P1jng7xc8GlJtW2EADnNhSTdIkjj6RiCoaKC1sCcwctWiabw&#10;il7Pmmq/EoY8U1+e+BsieqMGZSALNFxzWmyGtaONgDVxCBs1RnWBd9vyIiCCg0+/6uMU0rsDHCDy&#10;YdWX57/zaL6ZbWbZKEsmm1EWrdej5XaVjSZbiH6drlerdfyfjzzO8ropCi598KdWEWffxq6hafVF&#10;fm4WZ8TCt9YRWgj29I9BIyU8C3wt2nyvihesQ5QD4XvxT2d+nEymJ+pvhGi05QRlAPRAWt8g8O32&#10;JPdv4M3Jic5e54rAPXeHtnym7SxKZ9CbfNtI0ygeJ+/TlvdhId2+lavgmFGYP6WgDpatho5oZfU+&#10;e1/smbwwkgrPP0GtA+Ei2OLva2z2tbWmtu5Zj0R/y1IcW0OJXbDyK3fcH/tmjZXrRT0PiFFQr5CE&#10;1WzbgIMHiGNHDcwyEMJ8dp/gUQoF9aGGVUBqZf75mtzrA6/hFAoKZiNA8feBGg7p/Sahn87jLAOz&#10;DjfZeJrAxrw+2b8+kYd2paC+Y4wOl17fidOyNKr9DGN86b3CEZUMfPctY9isXD+z4UOA8eUS1WCA&#10;auoeoJcyb9yzyUP7dPxMjR46mAMOfVSnHk7zKzr0uv6mVEvoqWWDfe2C60BdLC8gMY5hrMrhk8HP&#10;+dd71L982Nz9DwAA//8DAFBLAwQUAAYACAAAACEA6Hk/fd8AAAAIAQAADwAAAGRycy9kb3ducmV2&#10;LnhtbEyPQUvDQBCF74L/YRnBm93EmqaN2ZRS1FMRbAXxNs1Ok9Dsbshuk/TfO570OHyP977J15Np&#10;xUC9b5xVEM8iEGRLpxtbKfg8vD4sQfiAVmPrLCm4kod1cXuTY6bdaD9o2IdKcIn1GSqoQ+gyKX1Z&#10;k0E/cx1ZZifXGwx89pXUPY5cblr5GEULabCxvFBjR9uayvP+YhS8jThu5vHLsDufttfvQ/L+tYtJ&#10;qfu7afMMItAU/sLwq8/qULDT0V2s9qJVsEiSFUcZzEEwT9PVE4gjg2UKssjl/weKHwAAAP//AwBQ&#10;SwECLQAUAAYACAAAACEAtoM4kv4AAADhAQAAEwAAAAAAAAAAAAAAAAAAAAAAW0NvbnRlbnRfVHlw&#10;ZXNdLnhtbFBLAQItABQABgAIAAAAIQA4/SH/1gAAAJQBAAALAAAAAAAAAAAAAAAAAC8BAABfcmVs&#10;cy8ucmVsc1BLAQItABQABgAIAAAAIQAm9+lb8gMAACAJAAAOAAAAAAAAAAAAAAAAAC4CAABkcnMv&#10;ZTJvRG9jLnhtbFBLAQItABQABgAIAAAAIQDoeT993wAAAAgBAAAPAAAAAAAAAAAAAAAAAEwGAABk&#10;cnMvZG93bnJldi54bWxQSwUGAAAAAAQABADzAAAAWAcAAAAA&#10;">
            <v:shape id="Gerade Verbindung mit Pfeil 964" o:spid="_x0000_s1039" type="#_x0000_t32" style="position:absolute;left:3364;top:1897;width:4477;height:238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p5ksYAAADcAAAADwAAAGRycy9kb3ducmV2LnhtbESPQWvCQBSE74L/YXkFb7qpVmnTbKQK&#10;WqkHqWnp9ZF9TWKzb0N21fjvXaHgcZiZb5hk3planKh1lWUFj6MIBHFudcWFgq9sNXwG4Tyyxtoy&#10;KbiQg3na7yUYa3vmTzrtfSEChF2MCkrvm1hKl5dk0I1sQxy8X9sa9EG2hdQtngPc1HIcRTNpsOKw&#10;UGJDy5Lyv/3RKMjev/2h21mz/Fist6vJ5icrphOlBg/d2ysIT52/h//bG63gZfYEtzPhCMj0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KaeZLGAAAA3AAAAA8AAAAAAAAA&#10;AAAAAAAAoQIAAGRycy9kb3ducmV2LnhtbFBLBQYAAAAABAAEAPkAAACUAwAAAAA=&#10;" strokeweight="2.5pt">
              <v:stroke endarrow="open"/>
            </v:shape>
            <v:oval id="Ellipse 1267" o:spid="_x0000_s1040" style="position:absolute;width:4803;height:330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IG0cQA&#10;AADdAAAADwAAAGRycy9kb3ducmV2LnhtbERPTWsCMRC9F/wPYQrearYe1G6NUhRFlJZ27cHjsBk3&#10;SzeTZRPd+O9NodDbPN7nzJfRNuJKna8dK3geZSCIS6drrhR8HzdPMxA+IGtsHJOCG3lYLgYPc8y1&#10;6/mLrkWoRAphn6MCE0KbS+lLQxb9yLXEiTu7zmJIsKuk7rBP4baR4yybSIs1pwaDLa0MlT/FxSp4&#10;MWuzfY+H4qSjrT9mfb8/rj6VGj7Gt1cQgWL4F/+5dzrNH0+m8PtNOk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CBtHEAAAA3QAAAA8AAAAAAAAAAAAAAAAAmAIAAGRycy9k&#10;b3ducmV2LnhtbFBLBQYAAAAABAAEAPUAAACJAwAAAAA=&#10;" filled="f" strokecolor="window" strokeweight="0">
              <v:path arrowok="t"/>
              <v:textbox>
                <w:txbxContent>
                  <w:p w:rsidR="007B45E5" w:rsidRPr="00A6798B" w:rsidRDefault="007B45E5" w:rsidP="00DC7CB0">
                    <w:pPr>
                      <w:jc w:val="center"/>
                      <w:rPr>
                        <w:b/>
                        <w:sz w:val="18"/>
                        <w:szCs w:val="18"/>
                      </w:rPr>
                    </w:pPr>
                    <w:r w:rsidRPr="00A6798B">
                      <w:rPr>
                        <w:b/>
                        <w:color w:val="000000"/>
                        <w:sz w:val="18"/>
                        <w:szCs w:val="18"/>
                      </w:rPr>
                      <w:t>(1)</w:t>
                    </w:r>
                  </w:p>
                </w:txbxContent>
              </v:textbox>
            </v:oval>
          </v:group>
        </w:pict>
      </w:r>
      <w:r w:rsidR="008512E6" w:rsidRPr="00DC7CB0">
        <w:rPr>
          <w:noProof/>
          <w:sz w:val="22"/>
          <w:szCs w:val="22"/>
        </w:rPr>
        <w:drawing>
          <wp:anchor distT="0" distB="0" distL="114300" distR="114300" simplePos="0" relativeHeight="251627520" behindDoc="1" locked="0" layoutInCell="1" allowOverlap="1">
            <wp:simplePos x="0" y="0"/>
            <wp:positionH relativeFrom="column">
              <wp:posOffset>4878070</wp:posOffset>
            </wp:positionH>
            <wp:positionV relativeFrom="paragraph">
              <wp:posOffset>165100</wp:posOffset>
            </wp:positionV>
            <wp:extent cx="1294130" cy="358775"/>
            <wp:effectExtent l="19050" t="19050" r="20320" b="22225"/>
            <wp:wrapTight wrapText="bothSides">
              <wp:wrapPolygon edited="0">
                <wp:start x="-318" y="-1147"/>
                <wp:lineTo x="-318" y="21791"/>
                <wp:lineTo x="21621" y="21791"/>
                <wp:lineTo x="21621" y="-1147"/>
                <wp:lineTo x="-318" y="-1147"/>
              </wp:wrapPolygon>
            </wp:wrapTight>
            <wp:docPr id="963" name="Grafik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94130" cy="358775"/>
                    </a:xfrm>
                    <a:prstGeom prst="rect">
                      <a:avLst/>
                    </a:prstGeom>
                    <a:noFill/>
                    <a:ln w="3175">
                      <a:solidFill>
                        <a:srgbClr val="000000"/>
                      </a:solidFill>
                      <a:miter lim="800000"/>
                      <a:headEnd/>
                      <a:tailEnd/>
                    </a:ln>
                  </pic:spPr>
                </pic:pic>
              </a:graphicData>
            </a:graphic>
          </wp:anchor>
        </w:drawing>
      </w:r>
      <w:r w:rsidR="00DC7CB0" w:rsidRPr="00DC7CB0">
        <w:rPr>
          <w:b/>
          <w:sz w:val="22"/>
          <w:szCs w:val="22"/>
        </w:rPr>
        <w:t>Tabellen anlegen und editieren</w:t>
      </w:r>
      <w:r w:rsidR="00DC7CB0" w:rsidRPr="00DC7CB0">
        <w:rPr>
          <w:b/>
          <w:sz w:val="22"/>
          <w:szCs w:val="22"/>
        </w:rPr>
        <w:br/>
      </w:r>
    </w:p>
    <w:p w:rsidR="00DC7CB0" w:rsidRPr="00DC7CB0" w:rsidRDefault="00DC7CB0" w:rsidP="00DC7CB0">
      <w:pPr>
        <w:pStyle w:val="Listenabsatz"/>
        <w:numPr>
          <w:ilvl w:val="0"/>
          <w:numId w:val="9"/>
        </w:numPr>
        <w:ind w:left="426" w:hanging="426"/>
        <w:rPr>
          <w:sz w:val="22"/>
          <w:szCs w:val="22"/>
        </w:rPr>
      </w:pPr>
      <w:r w:rsidRPr="00DC7CB0">
        <w:rPr>
          <w:sz w:val="22"/>
          <w:szCs w:val="22"/>
        </w:rPr>
        <w:t xml:space="preserve">Mit dem Symbol </w:t>
      </w:r>
      <w:r w:rsidRPr="00DC7CB0">
        <w:rPr>
          <w:rStyle w:val="KeinLeerraumZchn"/>
          <w:szCs w:val="22"/>
        </w:rPr>
        <w:t>Place a New Table</w:t>
      </w:r>
      <w:r w:rsidRPr="00DC7CB0">
        <w:rPr>
          <w:sz w:val="22"/>
          <w:szCs w:val="22"/>
        </w:rPr>
        <w:t xml:space="preserve"> wird ein</w:t>
      </w:r>
      <w:r w:rsidR="00301300">
        <w:rPr>
          <w:sz w:val="22"/>
          <w:szCs w:val="22"/>
        </w:rPr>
        <w:t>e</w:t>
      </w:r>
      <w:r w:rsidRPr="00DC7CB0">
        <w:rPr>
          <w:sz w:val="22"/>
          <w:szCs w:val="22"/>
        </w:rPr>
        <w:t xml:space="preserve"> neue Tabelle </w:t>
      </w:r>
      <w:r w:rsidRPr="00DC7CB0">
        <w:rPr>
          <w:sz w:val="22"/>
          <w:szCs w:val="22"/>
        </w:rPr>
        <w:br/>
        <w:t xml:space="preserve">mit dem Namen </w:t>
      </w:r>
      <w:r w:rsidRPr="00DC7CB0">
        <w:rPr>
          <w:i/>
          <w:sz w:val="22"/>
          <w:szCs w:val="22"/>
        </w:rPr>
        <w:t>table1</w:t>
      </w:r>
      <w:r w:rsidRPr="00DC7CB0">
        <w:rPr>
          <w:sz w:val="22"/>
          <w:szCs w:val="22"/>
        </w:rPr>
        <w:t xml:space="preserve"> im Diagrammfenster erzeugt.</w:t>
      </w:r>
    </w:p>
    <w:p w:rsidR="00DC7CB0" w:rsidRPr="008512E6" w:rsidRDefault="00DC7CB0" w:rsidP="00DC7CB0">
      <w:pPr>
        <w:pStyle w:val="Listenabsatz"/>
        <w:ind w:left="426" w:hanging="426"/>
        <w:rPr>
          <w:sz w:val="12"/>
          <w:szCs w:val="22"/>
        </w:rPr>
      </w:pPr>
    </w:p>
    <w:p w:rsidR="00DC7CB0" w:rsidRPr="00DC7CB0" w:rsidRDefault="007B45E5" w:rsidP="00DC7CB0">
      <w:pPr>
        <w:pStyle w:val="Listenabsatz"/>
        <w:numPr>
          <w:ilvl w:val="0"/>
          <w:numId w:val="9"/>
        </w:numPr>
        <w:ind w:left="426" w:hanging="426"/>
        <w:rPr>
          <w:sz w:val="22"/>
          <w:szCs w:val="22"/>
        </w:rPr>
      </w:pPr>
      <w:r>
        <w:rPr>
          <w:noProof/>
          <w:sz w:val="22"/>
          <w:szCs w:val="22"/>
        </w:rPr>
        <w:pict>
          <v:group id="Gruppieren 1124" o:spid="_x0000_s1041" style="position:absolute;left:0;text-align:left;margin-left:345.35pt;margin-top:13.95pt;width:76.65pt;height:33.75pt;z-index:251617280" coordsize="9733,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8fNXAQAAFcKAAAOAAAAZHJzL2Uyb0RvYy54bWy8Vttu4zYQfS/QfyD07lg3yxfEWTjyBQXS&#10;3QBJN8+0RElEJZIl6chu0X/vkJRkx9ldLLZFHUDhdThzZs4hbz8cmxq9EqkoZ0svuPE9RFjGc8rK&#10;pffb83Y085DSmOW45owsvRNR3oe7n3+6bcWChLzidU4kAiNMLVqx9CqtxWI8VllFGqxuuCAMJgsu&#10;G6yhK8txLnEL1pt6HPp+Mm65zIXkGVEKRtdu0ruz9ouCZPpTUSiiUb30wDdtv9J+9+Y7vrvFi1Ji&#10;UdGscwP/gBcNpgwOHUytscboIOk7Uw3NJFe80DcZb8a8KGhGbAwQTeBfRbOT/CBsLOWiLcUAE0B7&#10;hdMPm80+vj5KRHPIXRDGHmK4gSzt5EEISiRhyA4DSq0oF7B4J8WTeJTdQOl6JvBjIRvzH0JCR4vv&#10;acCXHDXKYHA+jaIo8VAGU3E4S8KJwz+rIEnvdmXV5pv7xv2hY+Pb4EoroJLUGSz178B6qrAgNgfK&#10;xN+BNU+CHqtNXVOhCDJDFha7zoBk4FDigWe/K5gALy9mTEd1a74HukkczgGuK+gGCPBCSKV3hDfI&#10;NJYecV7ZmsSvD0obD86rjGuMb2ldwzhe1Ay1NmcZBg4WNdZwUiOgKhQrPYTrEsidaWnNKV7T3Gy1&#10;8Z1UWkv0ioFfQMuctx6qsdIwuPS29mdQgaPfbDNOrrGq3EY71S2rmTFLLHU7t89YmZY+7o+uYJMe&#10;7z3PT5AYyR29lci2FA54AD8esQQ+A/NBo/Qn+BQ1h1B51/JQxeWfXxo366FyYNZDLegDQPHHAUsC&#10;4f3CoKbmQRwbQbGdeDINoSMvZ/aXM+zQpBwggqoB72zTrNd13ywkb15AylbmVJjCLIOzHehdJ9VO&#10;t0AMM7JauXzxRmD9wJ5EZowb6Ay0z8cXLEVXChro95H3dYwXV+Xg1pqdjK8OmhfU1oqB2uHalS5w&#10;yqjA/0KusCfXjkicE/SZyD0U14GVqKEaPRaE1kC4sC8AIGbKHOGyI4BhOYcYTyvMSmJDfz4JEDZL&#10;0Z6JbktfXWjf/spzWIMBBIvkFS9BuuIIEgjiFSTR3LenQ6l2IpVEydzvGBoG4dSJ29cZqrTEtKx0&#10;yhmDa4pLl76r7BhKu9xckTUKphNTJ9+gpiz3Azd9+/sSFeGOYblVgYrgfNO1NaY1tJG2sGEpDbGB&#10;OA3JgQEE5MC0HLPfU9aiAuy1VAZ87E3419yfb2abWTyKw2Qziv31erTapvEo2UIs62idpuvgb4N8&#10;EC8qmueEmZj7WzmIv0/Iu/eBu0+He3kQu/Fb61aaIIVvPV1tJ/40jmaj6XQSjeJo44/uZ9t0tEqD&#10;JJlu7tP7zZWnGytY6r9xdlA/4xU/aCKfqrxFOTXKHk3mIVRhTkENwqlL60UZGBV8obqyRW80wthQ&#10;l6Uw881fl7vBugOil13TG7LQxXaGCooaILP5tVxyF9lZMUxZdEphW/b1Yrd3Ly3zPLrs21Xn9+Dd&#10;PwAAAP//AwBQSwMEFAAGAAgAAAAhAGNtVArhAAAACQEAAA8AAABkcnMvZG93bnJldi54bWxMj01r&#10;g0AQhu+F/odlCr01q6n50DiGENqeQqBJoeS20YlK3F1xN2r+faen9jjMw/s+b7oedSN66lxtDUI4&#10;CUCQyW1RmxLh6/j+sgThvDKFaqwhhDs5WGePD6lKCjuYT+oPvhQcYlyiECrv20RKl1eklZvYlgz/&#10;LrbTyvPZlbLo1MDhupHTIJhLrWrDDZVqaVtRfj3cNMLHoIbNa/jW766X7f10nO2/dyEhPj+NmxUI&#10;T6P/g+FXn9UhY6ezvZnCiQZhHgcLRhGmixgEA8so4nFnhHgWgcxS+X9B9gMAAP//AwBQSwECLQAU&#10;AAYACAAAACEAtoM4kv4AAADhAQAAEwAAAAAAAAAAAAAAAAAAAAAAW0NvbnRlbnRfVHlwZXNdLnht&#10;bFBLAQItABQABgAIAAAAIQA4/SH/1gAAAJQBAAALAAAAAAAAAAAAAAAAAC8BAABfcmVscy8ucmVs&#10;c1BLAQItABQABgAIAAAAIQAyL8fNXAQAAFcKAAAOAAAAAAAAAAAAAAAAAC4CAABkcnMvZTJvRG9j&#10;LnhtbFBLAQItABQABgAIAAAAIQBjbVQK4QAAAAkBAAAPAAAAAAAAAAAAAAAAALYGAABkcnMvZG93&#10;bnJldi54bWxQSwUGAAAAAAQABADzAAAAxAcAAAAA&#10;">
            <v:oval id="Ellipse 961" o:spid="_x0000_s1042" style="position:absolute;width:5429;height:428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ZKIMQA&#10;AADcAAAADwAAAGRycy9kb3ducmV2LnhtbESPQWsCMRSE7wX/Q3iCt5q1B7GrUUSpSEuLrh48PjbP&#10;zeLmZdlEN/33TaHQ4zDzzTCLVbSNeFDna8cKJuMMBHHpdM2VgvPp7XkGwgdkjY1jUvBNHlbLwdMC&#10;c+16PtKjCJVIJexzVGBCaHMpfWnIoh+7ljh5V9dZDEl2ldQd9qncNvIly6bSYs1pwWBLG0Plrbhb&#10;Ba9ma3af8aO46Gjrr1nfv582B6VGw7iegwgUw3/4j97rxE0n8HsmHQG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GSiDEAAAA3AAAAA8AAAAAAAAAAAAAAAAAmAIAAGRycy9k&#10;b3ducmV2LnhtbFBLBQYAAAAABAAEAPUAAACJAwAAAAA=&#10;" filled="f" strokecolor="window" strokeweight="0">
              <v:path arrowok="t"/>
              <v:textbox>
                <w:txbxContent>
                  <w:p w:rsidR="007B45E5" w:rsidRPr="00A6798B" w:rsidRDefault="007B45E5" w:rsidP="00DC7CB0">
                    <w:pPr>
                      <w:jc w:val="center"/>
                      <w:rPr>
                        <w:b/>
                        <w:sz w:val="18"/>
                        <w:szCs w:val="18"/>
                      </w:rPr>
                    </w:pPr>
                    <w:r w:rsidRPr="00A6798B">
                      <w:rPr>
                        <w:b/>
                        <w:color w:val="000000"/>
                        <w:sz w:val="18"/>
                        <w:szCs w:val="18"/>
                      </w:rPr>
                      <w:t>(2)</w:t>
                    </w:r>
                  </w:p>
                </w:txbxContent>
              </v:textbox>
            </v:oval>
            <v:shape id="Gerade Verbindung mit Pfeil 962" o:spid="_x0000_s1093" type="#_x0000_t32" style="position:absolute;left:3364;top:1639;width:6369;height:212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9EfcUAAADcAAAADwAAAGRycy9kb3ducmV2LnhtbESPQWvCQBSE70L/w/IK3symitJGV1HB&#10;KnqQmpZeH9lnkpp9G7Jbjf/eFQSPw8x8w0xmranEmRpXWlbwFsUgiDOrS84VfKer3jsI55E1VpZJ&#10;wZUczKYvnQkm2l74i84Hn4sAYZeggsL7OpHSZQUZdJGtiYN3tI1BH2STS93gJcBNJftxPJIGSw4L&#10;Bda0LCg7Hf6NgnT94//avTXL7eJztxpsftN8OFCq+9rOxyA8tf4ZfrQ3WsHHqA/3M+EIyO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j9EfcUAAADcAAAADwAAAAAAAAAA&#10;AAAAAAChAgAAZHJzL2Rvd25yZXYueG1sUEsFBgAAAAAEAAQA+QAAAJMDAAAAAA==&#10;" strokeweight="2.5pt">
              <v:stroke endarrow="open"/>
            </v:shape>
          </v:group>
        </w:pict>
      </w:r>
      <w:r w:rsidR="008512E6" w:rsidRPr="00DC7CB0">
        <w:rPr>
          <w:noProof/>
          <w:sz w:val="22"/>
          <w:szCs w:val="22"/>
        </w:rPr>
        <w:drawing>
          <wp:anchor distT="0" distB="0" distL="114300" distR="114300" simplePos="0" relativeHeight="251634688" behindDoc="1" locked="0" layoutInCell="1" allowOverlap="1">
            <wp:simplePos x="0" y="0"/>
            <wp:positionH relativeFrom="column">
              <wp:posOffset>4877435</wp:posOffset>
            </wp:positionH>
            <wp:positionV relativeFrom="paragraph">
              <wp:posOffset>34290</wp:posOffset>
            </wp:positionV>
            <wp:extent cx="1299210" cy="1035050"/>
            <wp:effectExtent l="19050" t="19050" r="15240" b="12700"/>
            <wp:wrapTight wrapText="bothSides">
              <wp:wrapPolygon edited="0">
                <wp:start x="-317" y="-398"/>
                <wp:lineTo x="-317" y="21467"/>
                <wp:lineTo x="21537" y="21467"/>
                <wp:lineTo x="21537" y="-398"/>
                <wp:lineTo x="-317" y="-398"/>
              </wp:wrapPolygon>
            </wp:wrapTight>
            <wp:docPr id="960" name="Grafik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99210" cy="1035050"/>
                    </a:xfrm>
                    <a:prstGeom prst="rect">
                      <a:avLst/>
                    </a:prstGeom>
                    <a:noFill/>
                    <a:ln w="9525">
                      <a:solidFill>
                        <a:srgbClr val="000000"/>
                      </a:solidFill>
                      <a:miter lim="800000"/>
                      <a:headEnd/>
                      <a:tailEnd/>
                    </a:ln>
                  </pic:spPr>
                </pic:pic>
              </a:graphicData>
            </a:graphic>
          </wp:anchor>
        </w:drawing>
      </w:r>
      <w:r w:rsidR="00DC7CB0" w:rsidRPr="00DC7CB0">
        <w:rPr>
          <w:sz w:val="22"/>
          <w:szCs w:val="22"/>
        </w:rPr>
        <w:t>Anschließend wird mit einem Doppelklick auf die neu eingerichtete T</w:t>
      </w:r>
      <w:r w:rsidR="00DC7CB0" w:rsidRPr="00DC7CB0">
        <w:rPr>
          <w:sz w:val="22"/>
          <w:szCs w:val="22"/>
        </w:rPr>
        <w:t>a</w:t>
      </w:r>
      <w:r w:rsidR="00DC7CB0" w:rsidRPr="00DC7CB0">
        <w:rPr>
          <w:sz w:val="22"/>
          <w:szCs w:val="22"/>
        </w:rPr>
        <w:t xml:space="preserve">belle </w:t>
      </w:r>
      <w:r w:rsidR="00DC7CB0" w:rsidRPr="003A4647">
        <w:rPr>
          <w:rStyle w:val="berschrift4Zchn"/>
          <w:i/>
          <w:sz w:val="22"/>
          <w:szCs w:val="22"/>
          <w:u w:val="none"/>
        </w:rPr>
        <w:t>table1</w:t>
      </w:r>
      <w:r w:rsidR="00DC7CB0" w:rsidRPr="00DC7CB0">
        <w:rPr>
          <w:rStyle w:val="berschrift4Zchn"/>
          <w:sz w:val="22"/>
          <w:szCs w:val="22"/>
        </w:rPr>
        <w:t xml:space="preserve"> </w:t>
      </w:r>
      <w:r w:rsidR="00DC7CB0" w:rsidRPr="00DC7CB0">
        <w:rPr>
          <w:sz w:val="22"/>
          <w:szCs w:val="22"/>
        </w:rPr>
        <w:t xml:space="preserve">oder mit dem Kontextmenü zu </w:t>
      </w:r>
      <w:r w:rsidR="00DC7CB0" w:rsidRPr="003A4647">
        <w:rPr>
          <w:rStyle w:val="berschrift4Zchn"/>
          <w:i/>
          <w:sz w:val="22"/>
          <w:szCs w:val="22"/>
          <w:u w:val="none"/>
        </w:rPr>
        <w:t>table1</w:t>
      </w:r>
      <w:r w:rsidR="00DC7CB0" w:rsidRPr="00DC7CB0">
        <w:rPr>
          <w:sz w:val="22"/>
          <w:szCs w:val="22"/>
        </w:rPr>
        <w:t xml:space="preserve"> die Tabelle editiert (Menüpunkt </w:t>
      </w:r>
      <w:r w:rsidR="00DC7CB0" w:rsidRPr="00DC7CB0">
        <w:rPr>
          <w:rStyle w:val="KeinLeerraumZchn"/>
          <w:szCs w:val="22"/>
        </w:rPr>
        <w:t>Edit Table</w:t>
      </w:r>
      <w:r w:rsidR="008512E6">
        <w:rPr>
          <w:rStyle w:val="KeinLeerraumZchn"/>
          <w:szCs w:val="22"/>
        </w:rPr>
        <w:t>...</w:t>
      </w:r>
      <w:r w:rsidR="00DC7CB0" w:rsidRPr="00DC7CB0">
        <w:rPr>
          <w:sz w:val="22"/>
          <w:szCs w:val="22"/>
        </w:rPr>
        <w:t>).</w:t>
      </w:r>
    </w:p>
    <w:p w:rsidR="00DC7CB0" w:rsidRPr="008512E6" w:rsidRDefault="00DC7CB0" w:rsidP="00DC7CB0">
      <w:pPr>
        <w:pStyle w:val="Listenabsatz"/>
        <w:ind w:left="426" w:hanging="426"/>
        <w:rPr>
          <w:sz w:val="12"/>
          <w:szCs w:val="22"/>
        </w:rPr>
      </w:pPr>
    </w:p>
    <w:p w:rsidR="00DC7CB0" w:rsidRPr="00DC7CB0" w:rsidRDefault="00DC7CB0" w:rsidP="00DC7CB0">
      <w:pPr>
        <w:pStyle w:val="Listenabsatz"/>
        <w:numPr>
          <w:ilvl w:val="0"/>
          <w:numId w:val="9"/>
        </w:numPr>
        <w:ind w:left="426" w:hanging="426"/>
        <w:rPr>
          <w:sz w:val="22"/>
          <w:szCs w:val="22"/>
        </w:rPr>
      </w:pPr>
      <w:r w:rsidRPr="00DC7CB0">
        <w:rPr>
          <w:sz w:val="22"/>
          <w:szCs w:val="22"/>
        </w:rPr>
        <w:t xml:space="preserve">Zunächst wird der Name der Tabelle eingegeben (kunden). </w:t>
      </w:r>
      <w:r w:rsidRPr="00DC7CB0">
        <w:rPr>
          <w:sz w:val="22"/>
          <w:szCs w:val="22"/>
        </w:rPr>
        <w:br/>
        <w:t>(Alle Tabellennamen sollen klein und im Plural geschrieben werden!)</w:t>
      </w:r>
    </w:p>
    <w:p w:rsidR="00DC7CB0" w:rsidRPr="008512E6" w:rsidRDefault="00DC7CB0" w:rsidP="00DC7CB0">
      <w:pPr>
        <w:pStyle w:val="Listenabsatz"/>
        <w:ind w:left="426" w:hanging="426"/>
        <w:rPr>
          <w:sz w:val="12"/>
          <w:szCs w:val="22"/>
        </w:rPr>
      </w:pPr>
    </w:p>
    <w:p w:rsidR="00DC7CB0" w:rsidRPr="00DC7CB0" w:rsidRDefault="00DC7CB0" w:rsidP="00DC7CB0">
      <w:pPr>
        <w:pStyle w:val="Listenabsatz"/>
        <w:numPr>
          <w:ilvl w:val="0"/>
          <w:numId w:val="9"/>
        </w:numPr>
        <w:ind w:left="426" w:hanging="426"/>
        <w:rPr>
          <w:sz w:val="22"/>
          <w:szCs w:val="22"/>
        </w:rPr>
      </w:pPr>
      <w:r w:rsidRPr="00DC7CB0">
        <w:rPr>
          <w:sz w:val="22"/>
          <w:szCs w:val="22"/>
        </w:rPr>
        <w:t xml:space="preserve">Schließt man die Eingabe des Namens ab, wird das Register </w:t>
      </w:r>
      <w:r w:rsidR="003A4647">
        <w:rPr>
          <w:sz w:val="22"/>
          <w:szCs w:val="22"/>
        </w:rPr>
        <w:br/>
      </w:r>
      <w:r w:rsidRPr="003A4647">
        <w:rPr>
          <w:rStyle w:val="berschrift4Zchn"/>
          <w:sz w:val="22"/>
          <w:szCs w:val="22"/>
          <w:u w:val="none"/>
        </w:rPr>
        <w:t>Columns</w:t>
      </w:r>
      <w:r w:rsidRPr="00DC7CB0">
        <w:rPr>
          <w:sz w:val="22"/>
          <w:szCs w:val="22"/>
        </w:rPr>
        <w:t xml:space="preserve"> geöffnet und die Attribute können erfasst werden.</w:t>
      </w:r>
      <w:r w:rsidRPr="00DC7CB0">
        <w:rPr>
          <w:noProof/>
          <w:sz w:val="22"/>
          <w:szCs w:val="22"/>
        </w:rPr>
        <w:t xml:space="preserve"> </w:t>
      </w:r>
    </w:p>
    <w:p w:rsidR="00DC7CB0" w:rsidRPr="00DC7CB0" w:rsidRDefault="00DC7CB0" w:rsidP="00DC7CB0">
      <w:pPr>
        <w:pStyle w:val="Listenabsatz"/>
        <w:ind w:left="426"/>
        <w:rPr>
          <w:sz w:val="22"/>
          <w:szCs w:val="22"/>
        </w:rPr>
      </w:pPr>
      <w:r w:rsidRPr="00DC7CB0">
        <w:rPr>
          <w:noProof/>
          <w:sz w:val="22"/>
          <w:szCs w:val="22"/>
        </w:rPr>
        <w:drawing>
          <wp:anchor distT="0" distB="0" distL="114300" distR="114300" simplePos="0" relativeHeight="251620352" behindDoc="1" locked="0" layoutInCell="1" allowOverlap="1">
            <wp:simplePos x="0" y="0"/>
            <wp:positionH relativeFrom="column">
              <wp:posOffset>4722495</wp:posOffset>
            </wp:positionH>
            <wp:positionV relativeFrom="paragraph">
              <wp:posOffset>24765</wp:posOffset>
            </wp:positionV>
            <wp:extent cx="1470025" cy="514350"/>
            <wp:effectExtent l="19050" t="19050" r="15875" b="19050"/>
            <wp:wrapTight wrapText="bothSides">
              <wp:wrapPolygon edited="0">
                <wp:start x="-280" y="-800"/>
                <wp:lineTo x="-280" y="21600"/>
                <wp:lineTo x="21553" y="21600"/>
                <wp:lineTo x="21553" y="-800"/>
                <wp:lineTo x="-280" y="-800"/>
              </wp:wrapPolygon>
            </wp:wrapTight>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70025" cy="514350"/>
                    </a:xfrm>
                    <a:prstGeom prst="rect">
                      <a:avLst/>
                    </a:prstGeom>
                    <a:noFill/>
                    <a:ln w="9525">
                      <a:solidFill>
                        <a:srgbClr val="000000"/>
                      </a:solidFill>
                      <a:miter lim="800000"/>
                      <a:headEnd/>
                      <a:tailEnd/>
                    </a:ln>
                  </pic:spPr>
                </pic:pic>
              </a:graphicData>
            </a:graphic>
          </wp:anchor>
        </w:drawing>
      </w:r>
      <w:r w:rsidRPr="00DC7CB0">
        <w:rPr>
          <w:sz w:val="22"/>
          <w:szCs w:val="22"/>
        </w:rPr>
        <w:t>Je nach Voreinstellung, erstellt das Programm einen Primärschlüssel mit dem Namen der T</w:t>
      </w:r>
      <w:r w:rsidRPr="00DC7CB0">
        <w:rPr>
          <w:sz w:val="22"/>
          <w:szCs w:val="22"/>
        </w:rPr>
        <w:t>a</w:t>
      </w:r>
      <w:r w:rsidRPr="00DC7CB0">
        <w:rPr>
          <w:sz w:val="22"/>
          <w:szCs w:val="22"/>
        </w:rPr>
        <w:t>belle und vorangestellte</w:t>
      </w:r>
      <w:r w:rsidR="00301300">
        <w:rPr>
          <w:sz w:val="22"/>
          <w:szCs w:val="22"/>
        </w:rPr>
        <w:t>r</w:t>
      </w:r>
      <w:r w:rsidRPr="00DC7CB0">
        <w:rPr>
          <w:sz w:val="22"/>
          <w:szCs w:val="22"/>
        </w:rPr>
        <w:t xml:space="preserve"> </w:t>
      </w:r>
      <w:proofErr w:type="spellStart"/>
      <w:r w:rsidRPr="00DC7CB0">
        <w:rPr>
          <w:sz w:val="22"/>
          <w:szCs w:val="22"/>
        </w:rPr>
        <w:t>id</w:t>
      </w:r>
      <w:proofErr w:type="spellEnd"/>
      <w:r w:rsidRPr="00DC7CB0">
        <w:rPr>
          <w:sz w:val="22"/>
          <w:szCs w:val="22"/>
        </w:rPr>
        <w:t xml:space="preserve"> (hier: </w:t>
      </w:r>
      <w:proofErr w:type="spellStart"/>
      <w:r w:rsidRPr="00DC7CB0">
        <w:rPr>
          <w:i/>
          <w:sz w:val="22"/>
          <w:szCs w:val="22"/>
        </w:rPr>
        <w:t>idkunden</w:t>
      </w:r>
      <w:proofErr w:type="spellEnd"/>
      <w:r w:rsidRPr="00DC7CB0">
        <w:rPr>
          <w:sz w:val="22"/>
          <w:szCs w:val="22"/>
        </w:rPr>
        <w:t>)</w:t>
      </w:r>
    </w:p>
    <w:p w:rsidR="00DC7CB0" w:rsidRPr="00DC7CB0" w:rsidRDefault="00DC7CB0" w:rsidP="00DC7CB0">
      <w:pPr>
        <w:tabs>
          <w:tab w:val="left" w:pos="1440"/>
        </w:tabs>
        <w:rPr>
          <w:sz w:val="22"/>
          <w:szCs w:val="22"/>
        </w:rPr>
      </w:pPr>
      <w:r w:rsidRPr="00DC7CB0">
        <w:rPr>
          <w:noProof/>
          <w:sz w:val="22"/>
          <w:szCs w:val="22"/>
        </w:rPr>
        <w:drawing>
          <wp:anchor distT="0" distB="0" distL="114300" distR="114300" simplePos="0" relativeHeight="251636736" behindDoc="1" locked="0" layoutInCell="1" allowOverlap="1">
            <wp:simplePos x="0" y="0"/>
            <wp:positionH relativeFrom="column">
              <wp:posOffset>3075305</wp:posOffset>
            </wp:positionH>
            <wp:positionV relativeFrom="paragraph">
              <wp:posOffset>40005</wp:posOffset>
            </wp:positionV>
            <wp:extent cx="1528445" cy="1061085"/>
            <wp:effectExtent l="19050" t="19050" r="14605" b="24765"/>
            <wp:wrapTight wrapText="bothSides">
              <wp:wrapPolygon edited="0">
                <wp:start x="-269" y="-388"/>
                <wp:lineTo x="-269" y="21716"/>
                <wp:lineTo x="21537" y="21716"/>
                <wp:lineTo x="21537" y="-388"/>
                <wp:lineTo x="-269" y="-388"/>
              </wp:wrapPolygon>
            </wp:wrapTight>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528445" cy="1061085"/>
                    </a:xfrm>
                    <a:prstGeom prst="rect">
                      <a:avLst/>
                    </a:prstGeom>
                    <a:noFill/>
                    <a:ln w="9525">
                      <a:solidFill>
                        <a:srgbClr val="000000"/>
                      </a:solidFill>
                      <a:miter lim="800000"/>
                      <a:headEnd/>
                      <a:tailEnd/>
                    </a:ln>
                  </pic:spPr>
                </pic:pic>
              </a:graphicData>
            </a:graphic>
          </wp:anchor>
        </w:drawing>
      </w:r>
    </w:p>
    <w:p w:rsidR="00DC7CB0" w:rsidRPr="00DC7CB0" w:rsidRDefault="007B45E5" w:rsidP="00DC7CB0">
      <w:pPr>
        <w:tabs>
          <w:tab w:val="left" w:pos="1440"/>
        </w:tabs>
        <w:rPr>
          <w:sz w:val="22"/>
          <w:szCs w:val="22"/>
        </w:rPr>
      </w:pPr>
      <w:r>
        <w:rPr>
          <w:noProof/>
          <w:sz w:val="22"/>
          <w:szCs w:val="22"/>
        </w:rPr>
        <w:pict>
          <v:group id="Gruppieren 1125" o:spid="_x0000_s1044" style="position:absolute;margin-left:402.3pt;margin-top:6.25pt;width:42.75pt;height:56.8pt;z-index:251632640" coordsize="5429,7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yxaAQAAFwKAAAOAAAAZHJzL2Uyb0RvYy54bWy0Vm1v2zYQ/j5g/4HQd8eWLFu2EKdwZDsY&#10;kLUBkjafaYmSiEkkR9KR02H/fXfUi2OnKIpucwCFPB55d8/dPeT1h2NdkRemDZdi5flXE48wkcqM&#10;i2LlfX7ajRYeMZaKjFZSsJX3yoz34ebXX64bFbNAlrLKmCZwiDBxo1Zeaa2Kx2OTlqym5koqJmAx&#10;l7qmFqa6GGeaNnB6XY2DyWQ+bqTOlJYpMwakm3bRu3Hn5zlL7ac8N8ySauWBb9Z9tfvu8Tu+uaZx&#10;oakqedq5QX/Ci5pyAUaHozbUUnLQ/N1RNU+1NDK3V6msxzLPecpcDBCNP7mI5k7Lg3KxFHFTqAEm&#10;gPYCp58+Nv348qAJzyB3fjDziKA1ZOlOH5TiTDNBnBhQalQRg/KdVo/qQXeCop1h4Mdc1/gfQiJH&#10;h+/rgC87WpKCcBYGSzSSwlIU+NN5h39aQpLe7UrL7bf3LYMQ8zbujY7Rt8GVRkElmRNY5t+B9VhS&#10;xVwODMbfgTUPBqiYphkjX5jec5EdREFqbslDznhFQMsB5XYm4kEjQOlRPKp7mf5hiJBJSUXBnI2n&#10;VwXI+y4yjAGMtVtwYgBzsm9+lxno0IOVrtgQc5JXXH3BjW/QD6L5JASg36cAegDRD4NoOpudoUhj&#10;pY29Y7ImOFh5xmrKi9ImUgjoI6lbE/Tl3tgW/n4DWhZyx6sK5DSuBGlW3tSPZmCNVgUQQ2q188/I&#10;imeoiHpGF/uk0uSFYnO6X+fRmRo0gcjcwSWj2bYbW8orGBPrYKNay8ZDszXLPFIxsImj1s9KoDnm&#10;6KB1HmZHC0MnhypzrfrXcrLcLraLcBQG8+0onGw2o/UuCUfzHcSymW6SZOP/jXH4YVzyLGMCQ+lp&#10;ww9/rNI6AmsbfiCOAb/x+emuzsHZc0/Xu9kkCqeLURTNpqNwup2Mbhe7ZLRO/Pk82t4mt9sLT7cu&#10;evPfODtAiV7Jg2X6scwaknGsm+lsGfgeTIBmg6hN65syIFraZ25LV/RIEXjGWSksJvjX5W44vQWi&#10;zyHOhix0sZ2gAmro8wvk0LYPUpiJ9zJ7dfTl5MATrfh/Jww/mC97ythW0LKGESeDCu26HXnVYdGy&#10;A5bu2copkJ74Ltg2WE6D5RJxc+G/o9wwWMyBftue6Pm67+Gu6Vnrm0vKj3Y6cgqFuzuvqIVhreA2&#10;MaL4fu+/mqH14TrPsHsraiwIV97O/TpHz7gAvd1QU7ac4ZY6tfc9fpF5e9wf24suwi2nYsCCxDok&#10;RqU7DgbuwY8HquEdAEJ429hP8MkrCewiu5FHSqm/fkuO+sADsAp0BO8KgOLPA9UMwvtNwF209MMQ&#10;jrVuEs6iACb67cr+7Yo41IkEdoR+Au/cEPVt1Q9zLetneAKt0SosUZGC7ZZwu0liYQ5L8IhK2Xrt&#10;xvD4UNTew02U9lcHQvt0fKZadaVgoYU+yv7+o/FFObS6WGtCruFGyrm7FU64dvXregxy4Z4wrkW7&#10;5xa+kd7Onf7pUXjzDwAAAP//AwBQSwMEFAAGAAgAAAAhABDftr3gAAAACgEAAA8AAABkcnMvZG93&#10;bnJldi54bWxMj8FOwzAMhu9IvENkJG4syWBVV5pO0wScJiQ2JLRb1nhttSapmqzt3h7vBEf7//T7&#10;c76abMsG7EPjnQI5E8DQld40rlLwvX9/SoGFqJ3RrXeo4IoBVsX9Xa4z40f3hcMuVoxKXMi0gjrG&#10;LuM8lDVaHWa+Q0fZyfdWRxr7iptej1RuWz4XIuFWN44u1LrDTY3leXexCj5GPa6f5duwPZ8218N+&#10;8fmzlajU48O0fgUWcYp/MNz0SR0Kcjr6izOBtQpS8ZIQSsF8AYyAdCkksONtkUjgRc7/v1D8AgAA&#10;//8DAFBLAQItABQABgAIAAAAIQC2gziS/gAAAOEBAAATAAAAAAAAAAAAAAAAAAAAAABbQ29udGVu&#10;dF9UeXBlc10ueG1sUEsBAi0AFAAGAAgAAAAhADj9If/WAAAAlAEAAAsAAAAAAAAAAAAAAAAALwEA&#10;AF9yZWxzLy5yZWxzUEsBAi0AFAAGAAgAAAAhAJkI7LFoBAAAXAoAAA4AAAAAAAAAAAAAAAAALgIA&#10;AGRycy9lMm9Eb2MueG1sUEsBAi0AFAAGAAgAAAAhABDftr3gAAAACgEAAA8AAAAAAAAAAAAAAAAA&#10;wgYAAGRycy9kb3ducmV2LnhtbFBLBQYAAAAABAAEAPMAAADPBwAAAAA=&#10;">
            <v:shape id="Gerade Verbindung mit Pfeil 62" o:spid="_x0000_s1045" type="#_x0000_t32" style="position:absolute;left:2760;width:0;height:427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kkIsQAAADbAAAADwAAAGRycy9kb3ducmV2LnhtbESPzWrDMBCE74G+g9hCb4ncHOzWjRJC&#10;IFDopc1Pz4u1tY2llSspsf32VSDQ4zAz3zCrzWiNuJIPrWMFz4sMBHHldMu1gtNxP38BESKyRuOY&#10;FEwUYLN+mK2w1G7gL7oeYi0ShEOJCpoY+1LKUDVkMSxcT5y8H+ctxiR9LbXHIcGtkcssy6XFltNC&#10;gz3tGqq6w8UqeHW/H74rPo+92XbmMmXn72I0Sj09jts3EJHG+B++t9+1gnwJty/pB8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SQixAAAANsAAAAPAAAAAAAAAAAA&#10;AAAAAKECAABkcnMvZG93bnJldi54bWxQSwUGAAAAAAQABAD5AAAAkgMAAAAA&#10;" strokeweight="2.5pt">
              <v:stroke endarrow="open"/>
            </v:shape>
            <v:oval id="Ellipse 1269" o:spid="_x0000_s1046" style="position:absolute;top:2932;width:5429;height:428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E3OMMA&#10;AADdAAAADwAAAGRycy9kb3ducmV2LnhtbERPTWsCMRC9F/wPYQRvNasH0a1RiqIUxdKuPXgcNuNm&#10;6WaybFI3/ntTKPQ2j/c5y3W0jbhR52vHCibjDARx6XTNlYKv8+55DsIHZI2NY1JwJw/r1eBpibl2&#10;PX/SrQiVSCHsc1RgQmhzKX1pyKIfu5Y4cVfXWQwJdpXUHfYp3DZymmUzabHm1GCwpY2h8rv4sQoW&#10;Zmv2p3gsLjra+n3e94fz5kOp0TC+voAIFMO/+M/9ptP86WwBv9+k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9E3OMMAAADdAAAADwAAAAAAAAAAAAAAAACYAgAAZHJzL2Rv&#10;d25yZXYueG1sUEsFBgAAAAAEAAQA9QAAAIgDAAAAAA==&#10;" filled="f" strokecolor="window" strokeweight="0">
              <v:path arrowok="t"/>
              <v:textbox>
                <w:txbxContent>
                  <w:p w:rsidR="007B45E5" w:rsidRPr="00A6798B" w:rsidRDefault="007B45E5" w:rsidP="00DC7CB0">
                    <w:pPr>
                      <w:jc w:val="center"/>
                      <w:rPr>
                        <w:b/>
                        <w:sz w:val="18"/>
                        <w:szCs w:val="18"/>
                      </w:rPr>
                    </w:pPr>
                    <w:r w:rsidRPr="00A6798B">
                      <w:rPr>
                        <w:b/>
                        <w:color w:val="000000"/>
                        <w:sz w:val="18"/>
                        <w:szCs w:val="18"/>
                      </w:rPr>
                      <w:t>(3)</w:t>
                    </w:r>
                  </w:p>
                </w:txbxContent>
              </v:textbox>
            </v:oval>
          </v:group>
        </w:pict>
      </w:r>
    </w:p>
    <w:p w:rsidR="00DC7CB0" w:rsidRPr="00DC7CB0" w:rsidRDefault="00DC7CB0" w:rsidP="00DC7CB0">
      <w:pPr>
        <w:tabs>
          <w:tab w:val="left" w:pos="1440"/>
        </w:tabs>
        <w:rPr>
          <w:sz w:val="22"/>
          <w:szCs w:val="22"/>
        </w:rPr>
      </w:pPr>
    </w:p>
    <w:p w:rsidR="00DC7CB0" w:rsidRPr="00DC7CB0" w:rsidRDefault="00DC7CB0" w:rsidP="00DC7CB0">
      <w:pPr>
        <w:tabs>
          <w:tab w:val="left" w:pos="1440"/>
        </w:tabs>
        <w:rPr>
          <w:sz w:val="22"/>
          <w:szCs w:val="22"/>
        </w:rPr>
      </w:pPr>
    </w:p>
    <w:p w:rsidR="00DC7CB0" w:rsidRPr="00DC7CB0" w:rsidRDefault="007B45E5" w:rsidP="00DC7CB0">
      <w:pPr>
        <w:tabs>
          <w:tab w:val="left" w:pos="1440"/>
        </w:tabs>
        <w:rPr>
          <w:sz w:val="22"/>
          <w:szCs w:val="22"/>
        </w:rPr>
      </w:pPr>
      <w:r>
        <w:rPr>
          <w:noProof/>
          <w:sz w:val="22"/>
          <w:szCs w:val="22"/>
        </w:rPr>
        <w:pict>
          <v:group id="Gruppieren 1126" o:spid="_x0000_s1047" style="position:absolute;margin-left:164.05pt;margin-top:7.6pt;width:77.3pt;height:33.75pt;z-index:251640832;mso-width-relative:margin" coordorigin="-86,-345" coordsize="9814,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SkjAQAAJYKAAAOAAAAZHJzL2Uyb0RvYy54bWy0Vttu4zYQfS/QfyD07lg3y7IQZ+HIdlAg&#10;uxsg2c0zLVGXrkSyJB05LfrvnaFk2fEutsW2dQCF1+HMmTmHvH53aBvywpSuBV863pXrEMYzkde8&#10;XDqfnraT2CHaUJ7TRnC2dF6Zdt7d/PzTdScT5otKNDlTBIxwnXRy6VTGyGQ61VnFWqqvhGQcJguh&#10;Wmqgq8pprmgH1ttm6rtuNO2EyqUSGdMaRtf9pHNj7RcFy8zHotDMkGbpgG/GfpX97vA7vbmmSamo&#10;rOpscIP+gBctrTkcOppaU0PJXtVfmWrrTAktCnOViXYqiqLOmI0BovHci2julNhLG0uZdKUcYQJo&#10;L3D6YbPZh5cHReoccuf5kUM4bSFLd2ovZc0U48QOA0qdLBNYfKfko3xQw0DZ9zDwQ6Fa/A8hkYPF&#10;93XElx0MyWBwEXthMHNIBlOhH0f+rMc/qyBJuGsCY3OHwPQkCGdudJzefNfA9Hj6FJ0cfeoklJQ+&#10;oab/HWqPFZXMJkMjEEfU/AgC6lHbNE0tNSMApA0MHYCViBcio+W9yL5ogA78PJvBjh7WXKD4bTyO&#10;cM5CfwEQXsA5okETqbS5Y6Il2Fg6rPfP1il9udcGXTmtQh+52NZNA+M0aTjpbB4zCrwsGmrgpFZC&#10;pWheOoQ2JRA+M8qa06Kpc9xqA33VaaPICwXOAVVz0TmkodrA4NLZ2h8mFo5+sw2dXFNd9Rvt1LCs&#10;4WiWWToPbp9Aw5Y57A59Ece4BYd2In+FHCnRU17LbFvDAffgxwNVwHFQA9At8xE+RSMgVDG0HFIJ&#10;9fu3xnE9FBHMOqQDzQAofttTxSC8XziU18ILQxQZ2wlncx866nxmdz7D920qACIPFFJmtonrTXNs&#10;Fkq0zyBvKzwVpijP4Owe9KGTml7LQCAztlr1+RKtpOaeP8oMjSN0CO3T4ZkqOZSCgRr6II4lTZOL&#10;cujX4k4uVnsjitrWygnXoYaBXj3a/zvPIoh/0CYGNfWFNYaRz0ztoL72vCQwPyQeGJfynnHZAUCw&#10;pCNcpBXlJbMhP71KEDnPVhfGNG7BDlKR7Lr3Ioc1FIK3CF4QM5gFURxYpfIWcejasoMSHXQq8hbe&#10;kZkRKF5f7UcbF7TcMW5SwTncVUIFJ3Yi/GU+RE3zX6FOiraBygVikXCxCBeDXZu8v6dy4M1nWEXf&#10;Ia4qdyNzXfsbjrBsPPK7rQ3c2U3dLp14XESTitF8w3OIlSaG1g20ibFIU6VQA4BjLcuBLAyUA1s9&#10;LF+z2wIJREdLCKm9SP9YuItNvInDSehHm0norteT1TYNJ9EWAlsH6zRde38ifF6YVHWeM44OHy91&#10;L/xn8j88L/rreLzWR12cvrVuUQcX33q62s7ceRjEk/l8FkzCYONObuNtOlmlXhTNN7fp7ebC043V&#10;Nv3fODsKJXol9pCsxyrvSF7jJRDMFj5UUl6DcPjzPn1nNYGC+VybyvIE5QRt6PO6iF38G3I3Wu+B&#10;OCo09sYsDLGdoALhB8hsfu1N2F9+J3HBssCeVRd7p8Pjx24fHmr4ujrv2/Wn5+TNXwAAAP//AwBQ&#10;SwMEFAAGAAgAAAAhAGHNhYzfAAAACQEAAA8AAABkcnMvZG93bnJldi54bWxMj8FKw0AQhu+C77CM&#10;4M1ukloNMZtSinoqgq1Qeptmp0lodjZkt0n69m5PehqG/+Ofb/LlZFoxUO8aywriWQSCuLS64UrB&#10;z+7jKQXhPLLG1jIpuJKDZXF/l2Om7cjfNGx9JUIJuwwV1N53mZSurMmgm9mOOGQn2xv0Ye0rqXsc&#10;Q7lpZRJFL9Jgw+FCjR2tayrP24tR8DniuJrH78PmfFpfD7vF134Tk1KPD9PqDYSnyf/BcNMP6lAE&#10;p6O9sHaiVTBP0jigIVgkIALwnCavII4KblMWufz/QfELAAD//wMAUEsBAi0AFAAGAAgAAAAhALaD&#10;OJL+AAAA4QEAABMAAAAAAAAAAAAAAAAAAAAAAFtDb250ZW50X1R5cGVzXS54bWxQSwECLQAUAAYA&#10;CAAAACEAOP0h/9YAAACUAQAACwAAAAAAAAAAAAAAAAAvAQAAX3JlbHMvLnJlbHNQSwECLQAUAAYA&#10;CAAAACEAc9SEpIwEAACWCgAADgAAAAAAAAAAAAAAAAAuAgAAZHJzL2Uyb0RvYy54bWxQSwECLQAU&#10;AAYACAAAACEAYc2FjN8AAAAJAQAADwAAAAAAAAAAAAAAAADmBgAAZHJzL2Rvd25yZXYueG1sUEsF&#10;BgAAAAAEAAQA8wAAAPIHAAAAAA==&#10;">
            <v:oval id="Ellipse 1265" o:spid="_x0000_s1048" style="position:absolute;left:-86;top:-345;width:5428;height:428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w9PcQA&#10;AADdAAAADwAAAGRycy9kb3ducmV2LnhtbERPTWsCMRC9C/6HMIXearZCxW6NUpSWoih27cHjsBk3&#10;SzeTZZO68d8boeBtHu9zZotoG3GmzteOFTyPMhDEpdM1Vwp+Dh9PUxA+IGtsHJOCC3lYzIeDGeba&#10;9fxN5yJUIoWwz1GBCaHNpfSlIYt+5FrixJ1cZzEk2FVSd9incNvIcZZNpMWaU4PBlpaGyt/izyp4&#10;NSvzuY2b4qijrXfTvl8flnulHh/i+xuIQDHcxf/uL53mjycvcPsmnS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cPT3EAAAA3QAAAA8AAAAAAAAAAAAAAAAAmAIAAGRycy9k&#10;b3ducmV2LnhtbFBLBQYAAAAABAAEAPUAAACJAwAAAAA=&#10;" filled="f" strokecolor="window" strokeweight="0">
              <v:path arrowok="t"/>
              <v:textbox>
                <w:txbxContent>
                  <w:p w:rsidR="007B45E5" w:rsidRPr="00A6798B" w:rsidRDefault="007B45E5" w:rsidP="00DC7CB0">
                    <w:pPr>
                      <w:jc w:val="center"/>
                      <w:rPr>
                        <w:b/>
                        <w:sz w:val="18"/>
                        <w:szCs w:val="18"/>
                      </w:rPr>
                    </w:pPr>
                    <w:r w:rsidRPr="00A6798B">
                      <w:rPr>
                        <w:b/>
                        <w:color w:val="000000"/>
                        <w:sz w:val="18"/>
                        <w:szCs w:val="18"/>
                      </w:rPr>
                      <w:t>(4)</w:t>
                    </w:r>
                  </w:p>
                </w:txbxContent>
              </v:textbox>
            </v:oval>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Gewinkelte Verbindung 60" o:spid="_x0000_s1049" type="#_x0000_t34" style="position:absolute;left:3536;top:1984;width:6192;height:6;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vQ7MEAAADbAAAADwAAAGRycy9kb3ducmV2LnhtbERPz2vCMBS+C/sfwhvsIjN1FOmqUUQQ&#10;VnQHu8Kuj+bZFpuXkkTt/ntzEHb8+H6vNqPpxY2c7ywrmM8SEMS11R03Cqqf/XsGwgdkjb1lUvBH&#10;Hjbrl8kKc23vfKJbGRoRQ9jnqKANYcil9HVLBv3MDsSRO1tnMEToGqkd3mO46eVHkiykwY5jQ4sD&#10;7VqqL+XVKEhT/mx+fTYtwrfTx/owVNtLodTb67hdggg0hn/x0/2lFSzi+vgl/gC5f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G9DswQAAANsAAAAPAAAAAAAAAAAAAAAA&#10;AKECAABkcnMvZG93bnJldi54bWxQSwUGAAAAAAQABAD5AAAAjwMAAAAA&#10;" adj="10789" strokeweight="2.5pt">
              <v:stroke endarrow="open"/>
            </v:shape>
          </v:group>
        </w:pict>
      </w:r>
    </w:p>
    <w:p w:rsidR="00DC7CB0" w:rsidRDefault="00DC7CB0" w:rsidP="00DC7CB0">
      <w:pPr>
        <w:tabs>
          <w:tab w:val="left" w:pos="1440"/>
        </w:tabs>
        <w:rPr>
          <w:sz w:val="22"/>
          <w:szCs w:val="22"/>
        </w:rPr>
      </w:pPr>
    </w:p>
    <w:p w:rsidR="008512E6" w:rsidRDefault="008512E6" w:rsidP="00DC7CB0">
      <w:pPr>
        <w:tabs>
          <w:tab w:val="left" w:pos="1440"/>
        </w:tabs>
        <w:rPr>
          <w:sz w:val="22"/>
          <w:szCs w:val="22"/>
        </w:rPr>
      </w:pPr>
    </w:p>
    <w:p w:rsidR="008512E6" w:rsidRPr="00DC7CB0" w:rsidRDefault="008512E6" w:rsidP="00DC7CB0">
      <w:pPr>
        <w:tabs>
          <w:tab w:val="left" w:pos="1440"/>
        </w:tabs>
        <w:rPr>
          <w:sz w:val="22"/>
          <w:szCs w:val="22"/>
        </w:rPr>
      </w:pPr>
    </w:p>
    <w:p w:rsidR="00DC7CB0" w:rsidRPr="00DC7CB0" w:rsidRDefault="00DC7CB0" w:rsidP="00DC7CB0">
      <w:pPr>
        <w:tabs>
          <w:tab w:val="left" w:pos="1440"/>
        </w:tabs>
        <w:rPr>
          <w:sz w:val="22"/>
          <w:szCs w:val="22"/>
        </w:rPr>
      </w:pPr>
    </w:p>
    <w:p w:rsidR="008512E6" w:rsidRPr="00A6798B" w:rsidRDefault="008512E6" w:rsidP="008512E6">
      <w:pPr>
        <w:tabs>
          <w:tab w:val="left" w:pos="3240"/>
        </w:tabs>
        <w:ind w:left="1134" w:hanging="1134"/>
        <w:rPr>
          <w:sz w:val="22"/>
          <w:szCs w:val="22"/>
        </w:rPr>
      </w:pPr>
      <w:r>
        <w:rPr>
          <w:noProof/>
        </w:rPr>
        <w:drawing>
          <wp:anchor distT="0" distB="0" distL="114300" distR="114300" simplePos="0" relativeHeight="251689984" behindDoc="1" locked="0" layoutInCell="1" allowOverlap="1">
            <wp:simplePos x="0" y="0"/>
            <wp:positionH relativeFrom="column">
              <wp:posOffset>4972050</wp:posOffset>
            </wp:positionH>
            <wp:positionV relativeFrom="paragraph">
              <wp:posOffset>30480</wp:posOffset>
            </wp:positionV>
            <wp:extent cx="1143000" cy="1180465"/>
            <wp:effectExtent l="19050" t="19050" r="19050" b="19685"/>
            <wp:wrapTight wrapText="bothSides">
              <wp:wrapPolygon edited="0">
                <wp:start x="-360" y="-349"/>
                <wp:lineTo x="-360" y="21612"/>
                <wp:lineTo x="21600" y="21612"/>
                <wp:lineTo x="21600" y="-349"/>
                <wp:lineTo x="-360" y="-349"/>
              </wp:wrapPolygon>
            </wp:wrapTight>
            <wp:docPr id="1127" name="Grafik 1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143000" cy="1180465"/>
                    </a:xfrm>
                    <a:prstGeom prst="rect">
                      <a:avLst/>
                    </a:prstGeom>
                    <a:noFill/>
                    <a:ln w="9525" algn="ctr">
                      <a:solidFill>
                        <a:srgbClr val="000000"/>
                      </a:solidFill>
                      <a:miter lim="800000"/>
                      <a:headEnd/>
                      <a:tailEnd/>
                    </a:ln>
                    <a:effectLst/>
                  </pic:spPr>
                </pic:pic>
              </a:graphicData>
            </a:graphic>
          </wp:anchor>
        </w:drawing>
      </w:r>
      <w:r w:rsidRPr="00A6798B">
        <w:rPr>
          <w:b/>
          <w:sz w:val="22"/>
          <w:szCs w:val="22"/>
          <w:u w:val="single"/>
        </w:rPr>
        <w:t>Hinweis:</w:t>
      </w:r>
      <w:r w:rsidRPr="00A6798B">
        <w:rPr>
          <w:sz w:val="22"/>
          <w:szCs w:val="22"/>
        </w:rPr>
        <w:t xml:space="preserve"> </w:t>
      </w:r>
      <w:r w:rsidRPr="00A6798B">
        <w:rPr>
          <w:sz w:val="22"/>
          <w:szCs w:val="22"/>
        </w:rPr>
        <w:tab/>
        <w:t xml:space="preserve">Standardmäßig </w:t>
      </w:r>
      <w:r>
        <w:rPr>
          <w:sz w:val="22"/>
          <w:szCs w:val="22"/>
        </w:rPr>
        <w:t>wird</w:t>
      </w:r>
      <w:r w:rsidRPr="00A6798B">
        <w:rPr>
          <w:sz w:val="22"/>
          <w:szCs w:val="22"/>
        </w:rPr>
        <w:t xml:space="preserve"> das </w:t>
      </w:r>
      <w:r w:rsidRPr="008A6266">
        <w:rPr>
          <w:rStyle w:val="berschrift4Zchn"/>
          <w:sz w:val="22"/>
          <w:szCs w:val="22"/>
          <w:u w:val="none"/>
        </w:rPr>
        <w:t>EERM (</w:t>
      </w:r>
      <w:r w:rsidRPr="008A6266">
        <w:rPr>
          <w:sz w:val="22"/>
          <w:szCs w:val="22"/>
        </w:rPr>
        <w:t>in der voreingestellten (=</w:t>
      </w:r>
      <w:r>
        <w:rPr>
          <w:sz w:val="22"/>
          <w:szCs w:val="22"/>
        </w:rPr>
        <w:t xml:space="preserve"> </w:t>
      </w:r>
      <w:r w:rsidRPr="008A6266">
        <w:rPr>
          <w:sz w:val="22"/>
          <w:szCs w:val="22"/>
        </w:rPr>
        <w:t xml:space="preserve">default) Notation dargestellt. In dieser Notation erscheint auch die Rubrik </w:t>
      </w:r>
      <w:r w:rsidRPr="008A6266">
        <w:rPr>
          <w:rStyle w:val="berschrift4Zchn"/>
          <w:sz w:val="22"/>
          <w:szCs w:val="22"/>
          <w:u w:val="none"/>
        </w:rPr>
        <w:t xml:space="preserve">Indexe </w:t>
      </w:r>
      <w:r w:rsidRPr="008A6266">
        <w:rPr>
          <w:sz w:val="22"/>
          <w:szCs w:val="22"/>
        </w:rPr>
        <w:t>(siehe nebenstehende</w:t>
      </w:r>
      <w:r w:rsidRPr="00A6798B">
        <w:rPr>
          <w:sz w:val="22"/>
          <w:szCs w:val="22"/>
        </w:rPr>
        <w:t xml:space="preserve"> Abbildung).</w:t>
      </w:r>
    </w:p>
    <w:p w:rsidR="008512E6" w:rsidRPr="008A6266" w:rsidRDefault="008512E6" w:rsidP="008512E6">
      <w:pPr>
        <w:tabs>
          <w:tab w:val="left" w:pos="3240"/>
        </w:tabs>
        <w:ind w:left="1134"/>
        <w:rPr>
          <w:sz w:val="14"/>
          <w:szCs w:val="22"/>
        </w:rPr>
      </w:pPr>
    </w:p>
    <w:p w:rsidR="008512E6" w:rsidRDefault="008512E6" w:rsidP="008512E6">
      <w:pPr>
        <w:tabs>
          <w:tab w:val="left" w:pos="3240"/>
        </w:tabs>
        <w:ind w:left="1134"/>
        <w:rPr>
          <w:sz w:val="22"/>
          <w:szCs w:val="22"/>
        </w:rPr>
      </w:pPr>
      <w:r w:rsidRPr="00A6798B">
        <w:rPr>
          <w:sz w:val="22"/>
          <w:szCs w:val="22"/>
        </w:rPr>
        <w:t xml:space="preserve">Mit dem Befehl   </w:t>
      </w:r>
      <w:r>
        <w:rPr>
          <w:rStyle w:val="KeinLeerraumZchn"/>
          <w:szCs w:val="22"/>
        </w:rPr>
        <w:t>Model</w:t>
      </w:r>
      <w:r w:rsidRPr="00A6798B">
        <w:rPr>
          <w:rStyle w:val="KeinLeerraumZchn"/>
          <w:szCs w:val="22"/>
        </w:rPr>
        <w:t xml:space="preserve"> – Objekt Notation  </w:t>
      </w:r>
      <w:r w:rsidRPr="00A6798B">
        <w:rPr>
          <w:sz w:val="22"/>
          <w:szCs w:val="22"/>
        </w:rPr>
        <w:t xml:space="preserve"> kann mit der Auswahl   </w:t>
      </w:r>
      <w:r w:rsidRPr="00A6798B">
        <w:rPr>
          <w:rStyle w:val="KeinLeerraumZchn"/>
          <w:szCs w:val="22"/>
        </w:rPr>
        <w:t xml:space="preserve">Workbench (Simplified) </w:t>
      </w:r>
      <w:r w:rsidRPr="00A6798B">
        <w:rPr>
          <w:sz w:val="22"/>
          <w:szCs w:val="22"/>
        </w:rPr>
        <w:t>die Darstellung der T</w:t>
      </w:r>
      <w:r w:rsidRPr="00A6798B">
        <w:rPr>
          <w:sz w:val="22"/>
          <w:szCs w:val="22"/>
        </w:rPr>
        <w:t>a</w:t>
      </w:r>
      <w:r w:rsidRPr="00A6798B">
        <w:rPr>
          <w:sz w:val="22"/>
          <w:szCs w:val="22"/>
        </w:rPr>
        <w:t>bellen ohne die Ru</w:t>
      </w:r>
      <w:r>
        <w:rPr>
          <w:sz w:val="22"/>
          <w:szCs w:val="22"/>
        </w:rPr>
        <w:t>brik Indexe eingestellt werden.</w:t>
      </w:r>
    </w:p>
    <w:p w:rsidR="00DC7CB0" w:rsidRDefault="00DC7CB0" w:rsidP="003A4647">
      <w:pPr>
        <w:tabs>
          <w:tab w:val="left" w:pos="1440"/>
        </w:tabs>
        <w:rPr>
          <w:sz w:val="22"/>
        </w:rPr>
      </w:pPr>
      <w:r>
        <w:br w:type="page"/>
      </w:r>
    </w:p>
    <w:p w:rsidR="00DC7CB0" w:rsidRPr="00C57DF4" w:rsidRDefault="00DC7CB0" w:rsidP="00DC7CB0">
      <w:pPr>
        <w:pStyle w:val="Listenabsatz"/>
        <w:ind w:left="0"/>
        <w:rPr>
          <w:b/>
        </w:rPr>
      </w:pPr>
      <w:r w:rsidRPr="00C57DF4">
        <w:rPr>
          <w:b/>
        </w:rPr>
        <w:lastRenderedPageBreak/>
        <w:t xml:space="preserve">Erfassen und Editieren der Attribute </w:t>
      </w:r>
    </w:p>
    <w:p w:rsidR="00DC7CB0" w:rsidRPr="004E19C0" w:rsidRDefault="00DC7CB0" w:rsidP="00DC7CB0">
      <w:pPr>
        <w:rPr>
          <w:szCs w:val="22"/>
        </w:rPr>
      </w:pPr>
    </w:p>
    <w:p w:rsidR="00E1416D" w:rsidRPr="00A6798B" w:rsidRDefault="007B45E5" w:rsidP="00E1416D">
      <w:pPr>
        <w:numPr>
          <w:ilvl w:val="0"/>
          <w:numId w:val="10"/>
        </w:numPr>
        <w:ind w:left="426" w:right="139" w:hanging="426"/>
        <w:rPr>
          <w:sz w:val="22"/>
          <w:szCs w:val="22"/>
        </w:rPr>
      </w:pPr>
      <w:r>
        <w:rPr>
          <w:noProof/>
          <w:sz w:val="22"/>
          <w:szCs w:val="22"/>
        </w:rPr>
        <w:pict>
          <v:group id="Gruppieren 972" o:spid="_x0000_s1090" style="position:absolute;left:0;text-align:left;margin-left:227.55pt;margin-top:1.05pt;width:284.6pt;height:392.3pt;z-index:-251694080;mso-width-relative:margin;mso-height-relative:margin" coordsize="36156,49815" wrapcoords="-57 0 -57 21559 21600 21559 21600 0 -57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SPDj/QIAAFcJAAAOAAAAZHJzL2Uyb0RvYy54bWzsVttu2zAMfR+wfxD8&#10;nvpS52Y0KbqkDQZ0W7DLByiybAu1JUFSkhbD/n2k7KRNUmxFHwYU2EMciRYp8vAcyReX901NNtxY&#10;oeQkiM+igHDJVC5kOQl+fL/pjQJiHZU5rZXkk+CB2+By+v7dxVZnPFGVqnNuCASRNtvqSVA5p7Mw&#10;tKziDbVnSnMJLwtlGupgasowN3QL0Zs6TKJoEG6VybVRjFsL1nn7Mpj6+EXBmftSFJY7Uk8CyM35&#10;p/HPFT7D6QXNSkN1JViXBn1FFg0VEjbdh5pTR8naiJNQjWBGWVW4M6aaUBWFYNzXANXE0VE1C6PW&#10;2tdSZttS72ECaI9wenVY9nmzNETkk2A8TAIiaQNNWpi11oIbLglaAaOtLjNYujD6m16azlC2Myz7&#10;vjAN/kNB5N6j+7BHl987wsB4PojTNIImMHiXjkcJTjz+rIImnfix6vrRsz8YP3rG/WEfPcPdxiHm&#10;t09HC5bBr4MLRidw/Z1W4OXWhgddkOZFMRpq7ta6B53V1ImVqIV78CyFHmJScrMUbGnayVPkobQd&#10;8rQQd4C6RwZ9cFnrRLGoW8XuLJFqVlFZ8iurgeGgO4/G4fIQpwc7rmqhb0RdY6Nw3NUGajhi0zPw&#10;tEydK7ZuuHSt9AyvoUwlbSW0DYjJeLPiwCTzMY+9GKDzt9bhdsgBL4efyegqisbJh96sH816aTS8&#10;7l2N02FvGF0P0ygdxbN49gu94zRbWw710nquRZcrWE+yfZb73SnRqsqrk2yoPwNa3kBCnj+7FIFK&#10;CAnmag37Cqh6ZlpnuGMVmgtArrPD4v0LD/Mjsgi6BYmQ1faTykFLdO2UB+OFEvkz0YEDxroFVw3B&#10;AWANmfrwdANQt7XtlmDWUmHHfS21PDBAEWjx+WPG3RAKaPkJgzekoPhEQV4T2I63qaDEd3VHz/8K&#10;Ai4fKSgZRNF50g8IXCdxMu7vrxM8bPDCGUeD4ai7NUYJnC6Hl8Y/0pK/m+D29sdN96WBnwdP5zB+&#10;+j00/Q0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MEFAAGAAgAAAAhAB9qHxnhAAAA&#10;CgEAAA8AAABkcnMvZG93bnJldi54bWxMj0FrwkAQhe+F/odlhN7qJtGoxExEpO1JCtVC6W1MxiSY&#10;3Q3ZNYn/vuupnh7De7z3TboZVSN67mxtNEI4DUCwzk1R6xLh+/j+ugJhHemCGqMZ4cYWNtnzU0pJ&#10;YQb9xf3BlcKXaJsQQuVcm0hp84oV2alpWXvvbDpFzp9dKYuOBl+uGhkFwUIqqrVfqKjlXcX55XBV&#10;CB8DDdtZ+NbvL+fd7fcYf/7sQ0Z8mYzbNQjHo/sPwx3fo0PmmU7mqgsrGoR5HIc+ihB5uftBNJ+B&#10;OCEsV4slyCyVjy9kfwAAAP//AwBQSwMECgAAAAAAAAAhALF0q4lbrgAAW64AABQAAABkcnMvbWVk&#10;aWEvaW1hZ2UxLnBuZ4lQTkcNChoKAAAADUlIRFIAAAHRAAACgAgCAAAATJvVAwAAAAFzUkdCAK7O&#10;HOkAAAAJcEhZcwAADsQAAA7EAZUrDhsAAK4ASURBVHhe7X0JYBRF9neHHEDCfd+EIyGE4H1gQBRF&#10;MKASEOO3619xEQMKSnSJrisi6+IJYqLuKhFRPNeAGg8SBBQUCIjiGaKQAOG+z5CDnN+rru6e7p6e&#10;Pma6Z3p6XjmGme6qV69+VfWbmtdV74UlXDmBYZjufROimkXDG0yIACKACCAC1iHQhIpGwrUOYpSM&#10;CCACiICAAMe5iAgigAggAoiAHxBAzvUDyFgFIoAIIAIcAsi5OBQQAUQAEfAfAmH0GVqfxEuU6kx6&#10;asm4y4Qbv342JruIfBp2W/7Y4zMfW1viPz2xJkQAEUAEnICAJucO3DB52Sq2paNmPp7B8LTrhLZj&#10;GxABRAAR8DcCBmwLq7IX53UZlh7rbxWxPkQAEUAEHIOAgXUuXeoO2/r0HIa3LYCRYXI8h8WRQmpt&#10;IMvhC7lrPy6hmdsf7Ny+G5gmtg6U5wcJlzI/XhhPLBi/fjbz8LDs0e0ZZkcWv7h2DNDYEEQAEUAE&#10;AAED61wFvDYsGzP5afrKOpx85zBi6s3oUjiTXFmcd4Qv0flELlwBW7B7fshyIbOB5P/sxwvHPcp8&#10;SkT9Gj8MRGFCBBABRMBxCPjGueyqNn8JedG1bVz39gd/KWafrR0pO8yjdeT4bv6tLD+5/Osf1F4M&#10;y9vcjwhP7z58olv3zo6DGhuECCACiICxdW7SsAtP7N/vQi3u9mnkqRpd5/5Krvfp0v7gAWF9K8fX&#10;PT/2ACKACCACIYWAgXXuqJnjLvt1Q06ZBJ+Dh4+xnzvHdiH/rNq647KxI+LIWyBoBSRl+UMKa2ws&#10;IoAIIAKanBufwZoOiPXAbaNYyUcbDo6ewt6dkkqNARuWgWE3m1wZyLArX3FSyI89gAggAohAKCGg&#10;vm/BFyQ6pz87nln0umxd7ItELIsIIAKIQLAjYDLngsWW3exF0sGvFk9hn4lhQgQQAUQAEaAImMy5&#10;CCsigAggAoiACgKa9lxEDxFABBABRMA0BJBzTYMSBSECiAAioIkAcq4mRJgBEUAEEAHTEEDONQ1K&#10;FIQIIAKIgCYCyLmaEGEGRAARQARMQ4DbtwDyNn+1xDSprKAhoyfD36UvPxoTE6MoubGxEa6HhYU5&#10;5m59fT00p0kT5W8ybK+4o4MRDezfYO9B9VHnn/7lONd0wqV9A7T7+bvPxcWxh4Hd0vnz54GhoqKi&#10;HHP31KlTQLitW7d2TIvU+wjbK+5oHM/BjoZ/xrOLc6//SJkpfFn8rv1L+eHDh5FzKYY4J3FOBtcK&#10;wz8cZJ/VmH/aK+Hcr28/4wvDysoCiSPnBjvL4DpX3IP+mZOhxkGh1l58hmbitwyKQgQQAURAAwHk&#10;XBwiiAAigAj4DwHkXP9hjTUhAogAIoCci2MAEUAEEAH/IaCXc7dt2/bLL25OyP2nJ9aECCACiIAT&#10;ENC1b2HHjh2PPPJoeHj4E088cdFFSiF3lKCg+xYOHToUGxurCFVdXR3szwWxjrlbXl4O+3M9nQHB&#10;9oo7OhjRwP4N9h5UH3X+6V9d69zKyqrOnTsvXvzGv/71Ly9Wu3D2QzFB/3m6RY+LBONdFbWDtEXq&#10;vYDtFfDB/hUPlSBFww/jWdc6F3j2tdde+/DDD0pKSqZOnTZnzhOXXHKJ5iof9+fKIMIzEWJAghEN&#10;3J8b7D1oh/3muta5AtC9evV66aWFsNr94YcfNTkXMyACiAAigAjIEDDGuVC4R48ezzzzzFNPPYW0&#10;i4MJEUAEEAGjCBjmXKigW7dus2fPhtXu999/b7Q+zI8IIAKIQCgj4A3nAl5du3aZNevvTz3178LC&#10;wlCGD9uOCCACiIAhBLzk3A8++GDFivz27dt/9916Q/VhZkQAEUAEQhkBY5x79OjRJ56YA3g1a9a8&#10;adOmDzzwwEMPZYQyfNh2RAARQAQMIWCAc0+ePDlnzpwtW7b88ssvN944eufOnXA+ApjXUH2YGRFA&#10;BBCBUEZA7/7cF154YeDAgTNnPrhq1aqVK7+CLbpLly7t2bPn3Xff7Qk+PIcmQyYYT17Z4dyO+wAL&#10;FJL+OaeE7XV2/+pa5w4YEP/EE7MfeSSzVatW48ePP3v27O+//z569Oj33nv/2LFjml9ZeA6NIgBA&#10;BePJOjyHJj5pptKJ2L94Dk0P1+la58pYdcOGDW++uQQo+NVXXwVfCpmZmYq0i+fQZLAE48krO5zb&#10;cR9dgUISz6GJ+yJQvWBdvf7pX13rXNmgHzZsGIRZfP75F+DvjBkzNNe5mAERQAQQAUSAIuAN50Kx&#10;+++/75ZbboEDac2bN0coEQFEABFABHQi4CXnxsfHT5gwXmcdmA0RQAQQAUTAp3UuwocIIAKIACLg&#10;BQJernO9qAmLIAKIACKACCDn4hhABBABRMB/CCDn+g9rrAkRQAQQAcn+XNPhwHhoYkgDdbrGunrx&#10;XBb2L8YzpGNA/yxzca7phAsCISAjxKDs3bu3ovD6+nq47qnPgvHuuXPnoMnR0dEh0t4Dhw5/8OHH&#10;VowclClG4OGZ0wIyU0JtPPunvZZz7uHDh+Pi4hSnkHXnSQIl2T/nWNzBDFR7N23+/aohg5Ef9SMA&#10;PQXH5SMiIqKiouDrWSgIAbDh2Cj8FV+Bj9XV1aU7D19ycTy8hyJ+nkehNp7901605+qfL5gTEUAE&#10;EAFfEUDO9RVBLE8QKM0eOjS7lL4Jo+/YxF8vmAoLNWmaWoDQIQIhiABybgh2utVNLsyY5GJdWlnK&#10;IupxKT+dSc+nbxelWK0HykcEbIiAhHO3mpds2FRUyU8IJGdlJWXMx1WseXDD/pCqqqra2tqGhgbq&#10;FBRT8CIgf4YGrsJMacyZM2dADjwlwGdoAp6BetJlXb2uZ2hgQ5jELN04sz99s5SZJP4I1zkUwMaQ&#10;lxrCS1zvnqG1bBEWExMD4QfBpRQ8fxM/agNcretf/zxTcicc61pkB9+kctsCcKUpyRTiRiHBikD/&#10;mbNxqWuk82DHJGxL8LRvsrS0dP/+/RArAJa6uM41gqsd86I914694gCdUhblM/PkVl0HtMuKJgDV&#10;wi/CIUOGwF9F2oUfixCNsLKykm5axxTUCFi+PxfOREAsCUWM9J/ccC9uz7Khdi5r60/buf25MtsC&#10;a0wg14qTmKJEYnNA2wKLgLttAUgWEgQb7Ny5M7hIzcnJAaMtcCvd5EH3525Yv7JHjx6JiYndu3cH&#10;I4OMl62bC6E2nv3TXn+sc/XECHLPAwM0GKOHqagdpC3SjIfmadFBDAw5OYVBvSaxWHlKuElJSYMG&#10;DRo5cuTFF1+cnZ3tvtoFFqZJsS8sHVchOJ6t5ivL17n4DE2YtoF6MmBdvR6fofELW1jqxuWmleA6&#10;lx8EsnUu2HAhcnbfvn1hhdu2bVt4RNasWTPYonDNNdfQ1auwzoUY24MHD4a/7utc6/oXn6GJv3PN&#10;whk5V76S8QXZUBujePbX6DpYxrl0nesuhK5qkXMV4fVlhtpx34LRMYT5EQFEwGsEwG5bwybYkED/&#10;0oTPyryG1P4FcZ2L69zzXvtPgXXuA7+hjxsD03zjJG983MAzNLQt+MFG55/fqf54hmZgSGJWRAAR&#10;QAQcjYAxzi0t3fnAAw/OmDED/NHBe/jraHCwcXoRWJjOLOwnytyO+SSduYle6Mf8mM480I6/y96C&#10;K8JLKDjgcreLkPk2ZoAgWPZRt2QQABpCjZxKepuF+RAB8xHQxbl79ux59NFHn3nmmR9//OGllxY+&#10;99xzTz/9zJdffvnII48i7ZrfJ0EocdHPTKzAqgwzAPj3Z+ZLtiE39WW+282MEDPyKeaOHOYy+lrO&#10;xF5CWBUI9/1Y13XmeimJK2GiUzIUBeHM18xlXzNzbwhCcFFlZyGgi3Mfe+yfc+fOffzxx7dv39Gu&#10;Xbtu3bpt27btn/98bNy4W1544YU777xr7dp1zoIFW2MMge07GSbWtSAdFcushSts6tOG+WY1Uya6&#10;KxF9kilry4BPeyiy9GtmO3/v4RzmYV6CJ1V0SobiUy9mvgFpO5mlbXCpa6xnMbfpCOjiXDjrDb5v&#10;WrZs2bFjR6pBv379YOdwp06dTpw4+cwzT8PKF/bhKioH2eiTWfcED2eF57bOuEu3+IROe109fpJZ&#10;C7xJl7rtmBEMs+ok//40WfDuFu7KRkk7JvYUUyIuonOMQxE9kslgZYbv5hbdu08z14lX3DrrMjUb&#10;zJSNGzcuX748VzV99dVX4GaB1kzHFd3b4M+ZEmrj2T/t1cW5V1111ZYtP0Dfw85t4FAgSljtwgiA&#10;wF+XX355hw4d4HTv119/42lkWn2uw1Zn2ACEUGsv7fdVZZwBgRgWyrgVK7wv2yW5Sz60Zd4X7LkT&#10;mSXLXMtbhSEkzdyLz6Ff8oB2zN7TXLGS0xIbiKlcqlcYWOrAtcKdfPo/Nt16660TJkxMTR0/blzq&#10;TTfdPGrU6Pj4hN274auKS4E6kxmC49nq+avBuS+99NJf//pX+Gb+4YctgP6AAQPgeAyw7ZVXXgG7&#10;i+GQIhyegTegJYRvUxx0sA+pqYcEu8HBMZ2T7gIgkJzUIvU+Eve4YF4QGxbg/fDrycOr9y9megnm&#10;BZE9d+kprYWn1Pi7l6/SBMl6SdLkfPAIBJYslMvq6upr6+pgY25lZXVFRUX5uYozZ8qPHT+xb/9B&#10;QP7wEe63Iz0NDIfWFIeWdfMo1Mazf9qrxrm7du36/PMvPvvss7Fjx6xatRqWt7GxvekPnDFjxsDf&#10;rl27XnbZZfAGhlHv3sISxOQxiuKCAwFqXugnNyxwz8pymKVK5oVXfmKG92UYsWlCT2tZw4IuyXqk&#10;+T0PXUlxPhTqiUcboN3z52tg+QKpqqq6gb3od72wQn8goMa5QKlwABwWsJMnT7755pv/+OMPGCh0&#10;WNAEa9gWLWIOHDhw8ODB5ORkf+iLddgYAWJeuERiWGD4H/WgtWB8kLRgJ/NdH/JcC+5Out71FE6+&#10;+UzaamK+0C15+0mmVxuufFwbpowamgOdWM7laLe+vqGuHn5A1tXWwIKmtpF3ZRNoHbF+SxBQ41wg&#10;3OnT758z50kYDZMn/w1+BwHPwqqW/hXOLG7YsPGSSy5u1aqVJQqi0OBBgJgX2rp2LMBuAWH3AjSC&#10;3L1YYdvAbta8sP0H5o4yl50Xtnap7FswJBm2K1Bah0S2OmhthwgevFHToERAw547duxYcHX0v//9&#10;D3i2e/dudHkrJlx4v3r16r/85S9B2XpU2lwETjITcphX+IUk7PcS3pN62Ltfwl/pQ7NXlnH0CrQr&#10;mAs4wpVl5j8alQzbh8l2hX7MJHarAyZEIIAIaO9b+Pvf/56X9xlsyJWxLSx+wSC1efNmMOEPHTo0&#10;gG3AqhEBdQSAzeGQxY/XM3NXI1SIQIAR0OXjBo75wjm0rKyXIiMjgWrBug9sC4rD38zMR2Cny4QJ&#10;4xXbgTEoxbBY54MuUJLRl6PR6Qs99dZbb911113snkvyoIyNCtFw+syZOtjBQBLxNAbZYEN84aYN&#10;t028jcaJQB83AtTWjXYb+bjp37/fiBEjli1bDpsW6PKWtn/NmjXw8eab8RS70amH+REBRCBEEdC2&#10;LVBg7rjjr+BgAbzWC2FH4f3HH3+Snn4vLH5VwMNzaIL523nn7lz9DgEhaAAvNk0t4O9Irwu3xJe5&#10;zHBpKBuzkt6TiaC3aIJ47WGiz0JBySgkmcRSgnp+4zk08ek76+aRjc6hwXiFsw+vv/4aECisdOkL&#10;7AZvvrn4ppu0F7lWn+vAc2jQQQE8p8TRWXJWCadESeI8EWe6rpPbi1IIqZKAPVzmfGaMKDOVBRsP&#10;i3ZwJFu6IlcaUq0gLyc9PSl3hYuE3fm0NHsek9/YCLJd3B3UrBvI/sX5SxEwa5bpXedCfXDwl01x&#10;9AVn0sDGpDmQ8RyacHbIuvNCgZLsoff7z1yaVeQx0DqQKJO1VIgEnLKIJWJpSksTSLWkmElPF+39&#10;Lt1RlJ66KFWVdAvmZySlgsyUzKyiPGHNrTlWbZsBz6GJD+BZN9oDfw7NtkMQFbM7Av3jkwqLSxS1&#10;JJSbNpaPve6pIWN5Ui3IK0pLTXRlg+KETuMSGc8rXbISJpTLMKBHjhNI1+79jfoZQMDAOteAVMwa&#10;6gjEJQrWgcKMOCVLrwZCHKkSyh0Lrh75xFEu039smkfShZVwciJXRqRHqHcJtt8mCCDn2qQjHKZG&#10;SXFhUjxdzErsuW5WBE/tJqRaXAIrVl4Mm5EYd3PGEAqPyygsVLfpOgxRbI5TEEDOdUpP2qod4qWm&#10;TDG1Fao4K+QrmjcPbLciWy9Z5cKjMZpKslTMC7ZCA5VBBEQIIOficDAdgdLsSRlJs4WnZAqkmzFJ&#10;2PtFNnUpbi4g5FzIPgoTGRYY3mgAtlpP5gWxMVm03ja9mSgQEfAGAeRcb1DDMgoIuOy2ccWzRVsR&#10;JPZcsrG2/8yNJWm5vJF3DGzqUrY4QD7JHdiNIHn6Rkg3Yz7ZliCuAvg7JTWde3LGbnKQb4rA3kME&#10;AokAcm4g0XdO3YQfXcnFodLrkGMju/wVX+YywyXhHn0jJO4W7CqT3qCkLKuCiOP3iPF7xpyDM7Yk&#10;+BHQ5W/B62bCfrdDhw5B5B5FCXBuGB6GwG47x9wtLy+HJsfExDimRep9tPWn7VcNGez18LCyIJgs&#10;xuQw6Z7W0FZWrSbbO38L332bD3vhExMTe/ToAaNLNmWsm0ehNp79015/rHPxHIu551jsdu4uUPyl&#10;Wi85aqFw2MKWuupRKoDnDHH+mjt/LV/nQiy1uDjRBkvR+LLOP1CgJPvHL5H7FA1Ue9GvmB66FOfx&#10;bp2LfsVkGMLvY4gOpwi+L3PBP/PXH+tco+MS8wcfAp583NCWSL3SUPczkgQPvpS84XjMqekNx4Nv&#10;neADFjV2HAISzt1qXnIcUNggLQQ8+bgBypV6paE/+8EDTTqxt7KJPkdz84bjMaegi4o3HDdpWg3A&#10;+4iAPxCQcO6ll156nUnJH7pjHTZFQObjRo9XGq9bouINx2uZWBARsBABuW3hjEnJQpVRtP0REB9L&#10;0OOVxocWefSG44NMLIoIWIcA2nOtwzaUJbt8y+jxSsMhZao3HMlBCeWTbqHcQdj2gCGAnBsw6B1d&#10;sXDm1ohXGjO94XjrW8fRvYKNswMCyLl26AXH6SD4uPGHVxolbziOQxQb5BgELN+fe+DAga5duyri&#10;RWNZwsEtx9xV3xvovPYW/7GXO4cGe7MmMUu5o7kk+A51uSC5zIY6c+UiO8jyUgWPCrKskjHhIadQ&#10;RKhQfEVUk32mq3f7c9d+80X37t0TEhLgb3R0tOwcmnXjKtTGs3/aa/k6FzYC0chuoZDoxqdQaClt&#10;o4TLFHzcePZKo8iCbt5w9HKl3BsOW85raXpr9V++QI2oUBvP/mmv5etcPIcmTE1fTsjYsyyeQzPK&#10;u96tc/Ecmhhn6+YCnkMzOp4xPyKACCACdkfActuC3QFA/RABRAAR8CMCyLl+BBurQgQQgZBHADk3&#10;5IeAKQBIfMpQDzTsNgX+rasSl98a0T3F4qYohkIQAZshYBrnyp9i26ydqI71CPAOayDwjivcmbRa&#10;4kkcYvHQGJIQn0dMyTqKW98GrAERsBoBY5x74sSJRx559Mkn586Z8+ScOXOeeGLO7NlP3HPPlKlT&#10;p1VXV1utK8oPDgTEzhYkGpdmzyvKKuED98AGr/wkGs9MkjwWD47Wo5aIgDoCBjj3+PHjTz/9zIwZ&#10;M156aWFW1ktZJL2UknJj27ZtT58+jUAjAhwCngKtk2PASfHiSGfglYELFikCTyVOO0KMCAQ/Ano5&#10;Fwh33rynMzIyBg1KFLb9f/HFF+++++6///3v+vp6uKiIBlyv8ZCgFCQn3aV7153UIvU+kvZ4zhjq&#10;hzwuN22ph0Drya5Q6aQsLGldInQUD/755l0L6Liqra1VHFrWzaNQG8/+aa8uzj127NjcuXNnzfr7&#10;wIEJVC1g0mXLlr/xxuJnnnlm587SNm3aeAqVAYMM4ymZG0/JrvHQeINs4+ziOAj8oJQKi0vEl2FJ&#10;6/qoo7h3jOWIUhgPTUBAhVLoys8XrPzAV9qce/ToUbDe/uMf/4iPjxdWuEuXLn399dcXLFgAFt6X&#10;X35lwYL5kZGRimMb1j1NPSQ4Nh4REeGku+A7ApKTWqTeRx7YzOXIUWqoHZuWXLSDbmmgCbyPpaey&#10;ISLEyUNxR1Cnd42AQQUdAcsaxaFl3TwKtfHsn/ZqcO6RI0cyMh667baJ8LtmG5uKi4v/+9//vv76&#10;ouzsrMrKyoULFwLhwjrXu8GEpRyIgLvdlmtk/5mzkzKEJTDsDxtTlJXpRrkeizsQKmxSCCKgxrlV&#10;VVXTpk2Db9d33nln7tx/gXnhySdhu8KTS5a89corLwNYsM597rnnWrVqFYLAYZPdEBAMshlJ+fzm&#10;BLGjGbA3QICzfMZl9i3hHJGxopSKI8qIgOMQUONcCNNTVrbn/fffe//99z/4AF4ffEjSB/369Wvd&#10;uvWCBS/On/8CvHEcJtgg4wgQz16uxDGu9CLntZGPK9nYKCJcxeLGtcASiID9EVDjXLBH19XVyvyb&#10;wcdz58qff/6FF154vkWLFvZvIWqICCACiIB9EFC354Ir2MYBAxLglZAwUHi1atUaCBd8J9unGagJ&#10;IoAIIAJBgYAa50J8h23bitxfb7yRA89Pg6J5qCQigAggArZCQHuvmLu6stAgtmoPKoMIIAKIgJ0R&#10;sDxOxKFDh2JjYxUhqKurg927nhg8GO+Wl5fDFr+YmJgQae/Wn7Zz8dDsPMbtpJt3cSK++za/Z8+e&#10;iYmJPXr0gNElmzLWzZRQG8/+aa8361yjYxjPoYXGOTSj4wLzG0DAl7NVvpQFFXH+mjt/LV/nYjw0&#10;YWJZF8cpUJIxHpoB1mSzerfOxXhoYpytG+0YD83oeMb8iAAigAjYHQF/2BbsjgHq5zMCXPAHD55t&#10;fBaPAhAB5yCAnOucvgxgS7jDZfyJ3wBqglUjAjZHADnX5h2E6iECiICjEEDOdVR3YmMQAUTA5ggg&#10;59q8g1A9RAARcBQCyLmO6k5sDCKACNgcAcv35+I5NGEEWHdeKFCS8Rya0ent3f5cPIcmxtm60Y7n&#10;0HyKa+TL2RtfysLgCLVzO0Z5B/N7gYAvY9KXsiE4nq2ev5J17tatW70YDYpFLr30UrgOzgfwHJqA&#10;j3XnZwIl2XUODQLtxGUUck1NzqIBIODiJGYpvCV3c9OEqBDCdZofNvdCkB7xXZcoch+CUy5KIZkY&#10;8oaH0+2CWUPXUjnerXPxHJq4U6wb7QE4hwZEeZ1JydKBi8JtiQAfuLckLXdStjjUJKttYYbCRZZy&#10;83LS05NyV4hKAGkLi42SrKJ5IC1lEbwZIxy6KJhKaBr3A9tyIKBSqgjIn6FBPB5TEsIeugj0j0+S&#10;xVQHLJKzspIy5itEYId46+mpi1KlpCsCT5DWf+ZSjnVp9MqlZCmNCREINgRw30Kw9Zj99QUWTU6M&#10;c9NzbCZdsUoTRPlNgnDrcYmMZKXryiSSRll36NBJEORSHL3S/pCghoiAgAByLg4GsxAQAvfmpimu&#10;QdlQ67KlLke5TP+xaSLSFUcLjiue7eJXwrpMoSussFmqoxxEwG8IIOf6DWrHV8TbcxtnF8cpe7tJ&#10;WZTPSJa6QLmFlKrhsVmhsNJ12XNLspJz8mQWCaVFtOPBxQY6BgHkXMd0pX0aEpeYXLTD7SEaq19K&#10;Jjxgm1/M6UpWufn807KSLAXzAqyN091I1z4tRU0QAcMIIOcahgwLaCBAFq9J8R4ecBEDQ04O3VUG&#10;GRmX4VdqXhDqSElF0sUh5yQELOdcWMXUeEj1bHLS3QY2OalF6n0knQmCPRcecans4krJzEpmCxbM&#10;z2DSxrq4mZCuwtYGWDWH+kqXjqva2lrFoWXdPAq18eyf9vrj7G/v3r0Vv6ZgrMB1TzEog/HuuXPn&#10;4BhIdHR0iLT3p593YAxKQ0sw785EwNlfiD7pKQaldTMl1Mazf9prOefiOTRhTlp3fiZQkjEemiHC&#10;hczecS6eQxPjbN1oD8A5NKMDCPMjAogAIoAIGEJAzZ4L9qNjqumoNNHfOJgQAUQAEUAEPCGgxrll&#10;ZWUzPKTnn3/+PTa9++6777zzzttvL33rrbcqKioQ6BBFAI7jkl22NA3lTpvBRf6tCxYuXKUoG9xT&#10;LB6iUGKzHY6AGud6ero1ceLEN954Y+7cuf/617+eeuqpf//7308/Pa+6uhq2KDgcLWyeGgLqPm7Y&#10;kpwzMHZLLrjCiRNTso7iiD8iEPwIqHFu06ZNk5OHrnBLf/vb3+j2FHGqrKxCzg3+8WBGCxR93BDB&#10;pdnzRM7A+s/cmK/k9sZjcTN0QxmIQKARUONc2K0Gq1ew6upJYFhAzg10b9qjfg8+bsgRCNlZCcWt&#10;t56K26NxqAUi4CMCGpxbVVWlh3AhT2VlRUMD2hZ87I6gLq7l4wYaJ3OVAEtaV4t1FA9qeFB5RIBF&#10;QINzKysrPZ2qkl1n17kN7qjiOTQBKOvOCwVKsrS7tX3cMDK/urCkdYnQUTxUJy2eQxOzjXWj3T/n&#10;0NQ4F9pWVVUJ+4THjUvVZN6KikpPtgWr4wu5y4e56UsMKF/KqlQdQK18aZF6WSUa9ODjBs72ynzf&#10;lBQXpoPzXFlScZETqqSL41k0Ci2dR36Yv9rrXDj1Ae2Fv+oJVsSKnAt7guBZnGKCfRERERFOugsH&#10;fyE5qUXqfaRMgR593LAOdAU3jzTaQ6Yb5aq6yAlN0oVBBR0RFRXl53kUauPZP+3VWOfC6hVWuCr2&#10;AWH9CytifIYWmozAt1rJx43Y+zj41E1Z1JjPsP5ywWOuKColEaHTRU5oY4ytD34E1Dm3AZgUbBzg&#10;tGXs2Jtuuy1N5XlaVRXuzw3+4eB1C2Djl+jXH+dVTHqRi9kLtMslUXgdxeJeK4MFEQEbI6BuWwB7&#10;bhX8qFmwYP6yZblLl76twrnUBGHjlqJqiAAigAgEHgENe+7x48fHj5+QmpoKj9FuueWWm2+++aab&#10;bho7duyYMWNTUlJuvDFl9OgbR40afcMNo8C3J3Ju4PsTNUAEEAF7I6DGufHx8eBO4f333/vggw8+&#10;/PCD/7Hpo48+ys3NhWXv8uXLP/54+SeffPzpp5/k5X2al5fXoUMHezcWtUMEEAFEIMAIqHEumHEH&#10;SVOSaoLnqgFuDVYfKASMubMRuVkQF3S5v3H5yVF2f2OsOjfnO4FCCetFBNTPRCA+iID3CKi5synM&#10;mMS5HnPJF+cHKxXEDnYxsw73N+g9x/uuwpJ+RQDjoclPe/hyysU/51jcz6f4orMvZT0PVVV3NslZ&#10;WXLnNtL8IBe2N4j2NXAVOct7Dr/lNqpZs6atWrZs3bpV27Zt2rVr26JFjAxYPIcWKufQzCJ/PIdG&#10;EQA8rTsPFijJyoNEy53N2MysonmipS6JACwOR+lh6DnLew7swB896oaMmTOffebp7KyFr76S/ekn&#10;y3/9ZWuzZs3c2x/A/sX5a+78tXydi+fQhLNDzjt3p/atrObOhmHYI2nzC5QECFZdl21Bh/ub4PSe&#10;A49Lhg8fflVyMn0lDR7crXt3d1DwHJr4AJ518yjw59DMWueinFBEQM2dDcEjZVE+I17qChjRQxMl&#10;XEB29rIO9zdB6D0HLAYLX8qacOut11474oorhlx66eVxcQM6duwCDlRDccCETJstX+eGDJLYUBEC&#10;utzZpGSm5U6aX0yKQX4md0WpJoaO8p5jyLagCQ1mCBYEkHODpaeCS09d7mxIppycQpZ0Je5vIIZP&#10;XAZ7XZoc5z1Hp20huPoetVVHADkXR4hJCBhwZ+OyI2QKJgSx+5uweYn5YtuCM73noG3BpJEXZGLC&#10;Eq6cACpv/mqJFYrDr6fDhw/HxcUpCgcXDfCEzdNJCvW7vXr12rdvn7tYuL6xsBCCs4WFMZGRymc0&#10;YN+JRXfPnDkDTW7ZsqVie82qd/jVwxTb3rNnz+/Wb3Cv2qx63SUfOnTmqiGDrRg5TpUJoxoiZN91&#10;111gsgYHjTeMvD4hIaFjx460vV27du3du/egpAsPHDjYunXLwk0bbpt4W+nOwxvWr4TOHTx4MPyN&#10;iYmRBYf1ZR6plwXf2TCeW7dubfr8tU5nXyT7p73ByrlA1p7c9X5buLm2to4Bzo2IUBwr1t09d64i&#10;rElYTHS0pfVekzxEpe3uVVvX3siwaORcQ18PMs5dMP+FCy64oBVPas2bN4fDn9HRLZFzvV6NIeda&#10;tc5V4dxlK78+c76uPiwcvqIV50NDQz3DhFlxt6aGrNw9ra/Nqvfem67zxLlvfPmNe5PNqtdd8qD2&#10;HZBzveZcGIRQFiJaQSBB+GUGh1PgHfw5d+7ciRMncZ3r3S9g5Nwmhw4dio2NVRyXdXV1wFCyH0pC&#10;TvW7sF/PE+8s2l5uaBoEXeapA1rapO2DT+5GzjU0fsTrXKBXgWdPnzlTVwtDHlI92IIgm5hzv/s2&#10;H6wKiYmJPXr0cLct+DKP1MuWl5fD0gRqNH3+WqezL5L9017LbQvAuWCiUuwzGHBw3RPnqt+Fszoe&#10;13rLv2jF1EVFNIkId+YTQvCo6antX3zxhSEK8DFz+w69Oc4FpzOw0wD20XLuytnPTFYJnN+lt0Q1&#10;kVxxkouScpOYpeTULxyNyEvlxTHCR70VJbN1M8RFDidQpAFxzpDDfuazwVuJnqLrPmIkLe415wLb&#10;euJcX+aRellYcQPngrHD9Plrnc6+SPZPey3nXIueoanYFnLz11ZGtalt0qw+DDiX/HxzWJo2It4T&#10;576+doc/G3tBs2oX507KZZg0li55/qLEpch6kouE7Ypns/zquu6Zc1Uq4sW45LjXznnDYb8cSM18&#10;iCCRFspMbQay3nEuPkMTY++L9cAOzwwduBI82bx7dXgM2HMdSbhmTHyLZKSlJfHnGkqKmfT0ZL31&#10;9J+5VOp+QaOgjoqc5Q1HL5CYLxgQcCDnBgPsztRxbCpHugV5RWmpiQYa6ZEilWVoV+QsbzgGkMSs&#10;tkcgWDm3W7dugidq8Zu2nbraHnNfFYTHKTZte1wie4KXUO5Y8Z5s8XGJMAj/6548HOr1BJWnilzB&#10;g3PTlrJWDvcUnN5wfB00WN42CGhwLhikj+lI1G7tz7R+w4Y1321Y/tXXsEsh5+MvPypYB6ZMeD37&#10;0bdUjTfn1Gq+Pv1v2LEDe85XVfpTc9/revydr2ljZS+h7b5X4aUE4jahuKQgLycpXsJ3YNh1OQTk&#10;nrJJqygpLpSVUVXBU0UO9YbjZXdgMVsioMG5p0+fhgBoEAWNff3vww/h9SFER4MIae+/D6/333sP&#10;Xu9VVvqbtsg+f4YpryVOaVs21lZFyo/KxF/UJuGSNgMvbUtel7Av+ob9O+DiNpAhNqHlth82nD15&#10;zJZdE4xKARcWzZtXlJ5KHlAZSAqmAOnKV55BsyJHecMxgCRmtT0CGpwLq5Pz52tmz36cfc1+4gl4&#10;PTFnDrzmPPkkvJ6cO/dJeFQVqIi/7M4EpllkeG2TpjKo06Z1eier29KXur61sOviF7vmLOj62vNd&#10;Xn2uS9YzXRbM6/LCv7s8PbfLkJQYWOdWB9s6186DiixAC5MMUm5p9qSMpNkyU4DUxOu2DtaoyHHe&#10;cOzc6aibIQT0cG413avtKVVVVQaKc2lTI5qEsbsUJAm+B8or67aVnf1t15k/95UfOVX9e9mZX3ed&#10;Pnzy/O+7T/9SerqmtqGeXSwrpO+fgP1Y02YsNW8BvOebGfHTRvy/bw4Y6p0gzNx/5kbXplpef4k9&#10;N4zzRe66KOzwkrQ3ZVFJ4jzecD0vsURmk1CsyGXPzUjK5wsYcL6j5EwnCDsBVbYzAhr7c48cOfLK&#10;K6++8MLzF1xw4aOPPnLHHXfAm99++1XcpEcfffTvf/97mzZt3NsJG6oPHDgAnjsUIYCTjnDd8xlc&#10;tbtle/YcOHJ8T0VdeGJytx3rDrQYIKuiS4fe1/QJ23mw4nxNfUREeNuWTQ+cqDpf19i5bfN9x6tq&#10;ztf26R6zpbRq+aJHh4we37P/QElx4Nx/fMQMevzfr07ivI/42ofAuTfkbrsk7b3/XacQB8BX6YEq&#10;79qfGygNgq1e7/bnrv3mi+7du4M3HPgLJxRkx4h8mUfqZdV3s1pXb6Ak+6e9GutcaHxlZQUcRoSx&#10;/eWXK44fPw5vZDEQKyoqKUaKCZbANIKe+akRKiX2XGVCJ8cqmdq6BuDZmtq6mvrG87WN52vq4OP5&#10;moaa2ppq8MlQVxtscxb1DUUEzJ87+iTSB5/68johl3/aq7HOPXjw4L/+9dTLL2cPHTps/vwXCgs3&#10;ffrppxs3ShwGPvjgzGeeebp9+/aK61yLzqFt31Gy/8jRsvKa+v6XK65z27fqNrxfZMn+c1U1DRHh&#10;TNtW0fuPV8Kat1P7FvuPVdbWVPXu0vLnXeVfLH1SfZ175MX4V79kyJr3Mebt/3t6J7f4Fa1bmaXz&#10;yfXbr2Y+Wr+NYNBvxurMW9njzgfYWy5c2HUuzU8v3rT49b8P57IpSrA3w+A612j/eLfOxXNoYpwd&#10;fg4NvrwqKiqgkdDmSy+99Px5EqkJPooTZAisPVd5nQvOQhqY+kaG/G1orG1srKtn6hrgJbxhGuo8&#10;2HMFiQeWFlDC1TQybCvp+hhs3lp8NcPsfHVxkYtwb59BNnWtThvECt3PEi5Q7dod/55xCfPllPkf&#10;7+Fqk0owOpkxPyKACAQFAtq2Bcq5BQX58PeBBx6gb8Qp4M/QPNgW6mrrGfYFj8oIu9YA59Y31MD7&#10;eng11tY31mtwbumqZ2FBeknaYzqsuoNSBhNDbe+uhFtLjh5gjm0ugMVsvxlTkkT6bX2XrHCvHjYc&#10;rnXsQY4N7CzjOVcqIShGj6CkEKvXdVgDjj6ABwP6vAze8E/OSBHuOikkOSBBL5DMQuJj/wqixLi4&#10;anWFCGbrciseXGiito5GQJtzqT3XPb322mvvvPPOf//72rFjx1XsuYFCDxi3toGpqqkDv3jV52uq&#10;qqvhDTjJq6qqrqk9D37zWM5VPcqxjdoK4jp59dTrSNlPULhbDwWfauv/AXsY4sljOki7d5u3OyJQ&#10;YEMQX2oKy08XTiXIjz4UZkxi+deVYGNCVtEYgXULpo4pyuJ2J/CBfksgSqWsFF+ec1XDVgvZ4kS0&#10;K+igUjxgUGHFoY6AHs6trFVK8Nt9xowZx48fu/32tM6dO9sNSFAPXk3D6yPDG8KbwNOymogm8L6R&#10;fdMQEdkEbA6N6sfnBj2edhM066NXX/zOi9Z1jr0ESh3czy9jRSKufk50hEzTauFF3TYskpyVlZQx&#10;X3bsl3Vuw7IurE6Bcd2O66KrGht2JarkGwKanNtYVVWluDMXTAoPPfQQuPWcPn26bzpYUrqutjYy&#10;skmXDi26dGjVoW3L5s2bderQslP7ltExzTt1aNWpQ+uw8Ch4Iqte9+C/E/ss8+V/yb7a7n26wftt&#10;pUdImT2H2MdlKqnjkJR+YDpYu45dxnL5L73zcbi4/l1+5y88ZPOK0C2BzGKhYzMVnIdR1h06FA5F&#10;5FM3kJKErmos7hQU738ENM9ENFRXV48blzpu3LhbboHXLTffTF83f/HFlx06dIDNuf5XWk+Nx09W&#10;5Rfu++bHgxt+PbLptyPf/3po628Hf9526LdtB4qKDhQX799WtLuqkjwbVE3DR8GTLuan3P97ooih&#10;7z96FcwCI/57kD4TU0ndJ90N+bc9/YQ4f49Jme893o+7GD9NsqtBS2Cw32fjqcuXuhBlfWkWHF0T&#10;TjCwrRTOJqCrmmDvddRfjoDGXjF4VlZSUuIJtqQk8fMhhVzWxf3V3CsGh3rBlwL8Ve/zjt17D7p8&#10;GPzFoeEFAm57xaSOxgV/4WJP5EN3ZC5lJoljN8jciot9h4vDQ8iKyA6vCaUUi3vRNmuK4F4xiqt1&#10;+718keyfuL8a61wIOwbE6inpGZbwhEPxERxchFMLkLy7C8H66CZsTzq0atcRyBT23qq/IA/k1NMQ&#10;zGMGAimZ8FRsfrFuUeiqhkBFhzo8VVGcLL7MI/WytF7vZqh1Wlkn2T/t9Yf/XJcbP+k7GEyebtEN&#10;v+p32dseJ2/T5tGweoVDveovyAM5dVMAZvQVAWJgyMkRh0dTk4iuanh0fJkpvpRVmYaaM9SXegNV&#10;1g/ttZxzYaskLJYVExwbj4iI8O5ukybhTaC8Q6NM+kpsti6fkpmlGbVHyddMCLuqARsdjHWIPW76&#10;PFKfg1AvJO9mqC+zO1Bl/dNeyznX1tMflTMZAdinK9qXC66/6F4E4Q1bHfEIJt6jIL3L3nbzcC69&#10;yFXC7wpuFItTLG5yM1EcIuA9Asi53mOHJREBRAARMIpAsMZal+1bMNpszG8KAu079OZirZsiLgSE&#10;4L4F2sm+7C6wrqx/9i04gXMPffgiRKwIgQlruyZu2vw7cq6hXkHORc5F24KhKYOZFRFw81ZDHM3w&#10;jhTITU8+aIgzGi6fumsbZS85vDK6qvDgUofIoM5yFAMSY48jAiYjgJxrMqAhKY5sRSja4fJgA1u8&#10;mKxMGocSogCnpyeREOxCEocBBjc38wQvNuqubdy95HAS9VXh0aVOafY8Jh/88zAufzsh2YvYaP8g&#10;gJzrH5wdXguJCOmiVUK5aWOp8wTwmJCeuihVSroiNBS92CheVPSSY6gKZZc6BfMz2KCZ8MVRlCdz&#10;wuPwbsPmBQIByzk3UOfQAMyKssyKXdPq6wIcIjMQ3er3OsWkK6HcFbmE0OISRZQsUU7Ri40H1zaK&#10;XnIYqE53FQoudcgimcYpBqbPsSfp4jk08Vk4PIemPb0Dcg6tYse1UfWFkeG/n/8t7vSJneAaTVtR&#10;zOE9Ai7SVaBcRroOFp9uALcJrr26Wq5tlLzkcJSrtwq5Sx0xvXs4aOw9KCaWdPC5LPemAW4Obq/l&#10;69yAnEOrPpzTrGMC07xZWFRSs8gW53bOPHv2rPikMBe/wOs5oRi2wGtpjijI06qMcgspj8ZlFBYK&#10;xgeXPbckK1m8tOTtuY2zi+OUn2ilLMpnXPZfYrtYkWuoChbr5EQSoiN4Ep5DE5+Fs+6UGp5D835O&#10;hDVp3thwOjycCa/4nqmrq6o4e+bMGRsGs3C10PXUngtO43rSz/G75Lk+DT4jDo3gPVhmlaSkWyC2&#10;5cKvfng4RVNJloJ5ARau6Uq/51VWnFIvOWSV610VZjUb5SACxhCwfJ1rTB2TcjftdGfFkT0N5ysa&#10;z5WXV5f/fmISMJRJsq0RAydWYc1HFoDs2dlkeNIvC0rDn2nlshEaU3DybY12+qSypDtP9PgM6Ne1&#10;oJSaFwSJKakKpOvRtQ0pJvaSQxbV3lXBKyB+XFdSXJgU7+Y3XV/jMRcioBMBZ3IuaXyLu8PCm1ad&#10;O1l05Mou3Qa2bt0afjjIQRH2dYptBfQ9+zeb3bepsIcUfipTWa7VJ7vodC+ldkVlQ2hippJ/b52d&#10;GqhshFYLhR0LsB9AeM9yJdx1d1kOj9dc5gUl1zYKjRG85HhRhZs4F+mzWyzoBjdMiIBlCDiWc8EJ&#10;ExPG1DMRZ6Lu6927d8uWLeVLXRKCC/Zlel4sFmYUp7I/i/PTc4gNsWBqHESQ4X4os66x4ErxbO6n&#10;Mx8tUV6KYTxekYdplPQysVwG24ZRifca8EAjxZbcXZQi82jDurQhQHhybaPmJcdgFRRfuQL8HjF+&#10;z5hlcw0FIwIEAcdyLmXYJo1Vbdu0AMIFp5GSDodH57JAA+7jIZnf1g9LMbKk3VEkXKGZ4Yorigw8&#10;JComETVkpdSvqA5CQgaS50U4ZC1BAIwVDDzogy9g1S9BS+pGoaGHgAbnwla4YzoSZLMndI1hTRoZ&#10;KdtSRZOz8sVxvr3WXnykSuzG0GuB4oKwryktd/4KU2ShEBUEqFNIZFwcJP5AQINzT58+/dFHH/3v&#10;f/T1vw8/hNeHH3wArw/efx9e77/3HrzeA388/lDWSB3NOt9ddfrQ6bBLmjdvDptL3IvGzdwIP95d&#10;j/7pKpVuPlKsiDxt4bY7cXnIFQULpRE1NfKSJVgGbzs2US6KQgQQgQAhoBn3F6LfhM2e/Tj7mv3E&#10;E7MzMzPnzHlizpw5Tz4Jryfnzn2yuvq8SpCcAJ5Dq+/+Q13XJV26dCG2XaUEJtOkjDhCu/R8Evu4&#10;bFJxkocwBjS7OA89ws89Z/Np6xaJnAjWCRAve7AGlaYHaGxgtXZBAM+hOekcmoYvR7ArvPPOO9RT&#10;IoTAg3Dre/fuvfXWW4cMGXL11cPATgrXH3744enTp3fu3Nl9hMJWgUOHDsEjLMXBSy0SiotQuK5+&#10;d9fu3fsPH91dXssMuBJ9OQaKG9CXo1HkvfPl+N23+T169EhMTIS/MTExsinjyzxSL3vu3DmYwtHR&#10;ygEDras3UJL9016NdS58wVZVVQPbQlq5cuXu3bsBjtzcXODZGTNmgEkBrldWVqocNwjIOTSjMwHz&#10;IwJ2RgDPoYXQOTQg08rKCiDWffv2ZWVli8fl999vAdMC3KqoQCcydp6wqBsigAjYCAFte25lZRUY&#10;U7788ssDBw7IFG/bti3cqqiosPWxWhuhjaogAohAqCOgbVuAdW51dfWXXypsWfr8888PHz6MnBvq&#10;g4gPtICRFnAkIAKaCGhzLpgOjh8/Do/O3GVVVVXBLSBlXOdqAu3sDFzUc9zh6uxuxtaZgYA251ZV&#10;VcIW18zMWYMHJw0alDh+fGqvXr1uu+22G2+88f777+/atSuQMnKuGX2BMhABRMD5CGhzLmxLgAdl&#10;Q4cO/fe///30009fccUVF154wR13/HXatKmjRt0At4CUGxpgGy8mRAARQAQQAQ0ENDm3EYy5dK8Y&#10;TfBR2D3GX4EzEQ2INCKACCACiIAmAhpnIkpKSsaPH99IVrH0rJlw4kz8sfGLL76Ij493r4yeiYiN&#10;jVXUA+LlwO5dT2ci1O/u3LVr/5FjZeU1jfF4JkKzl63KgGcijCLr9ZmInj17ejoT4cs8Ui9bXl4O&#10;UxhOYZg+f63T2RfJ/mmvxjoXTLfgZgE8LoDXhdxceOUuW0Zfy5Yvh9fyjz+G18eeTprRrgpIPDSj&#10;kwHzIwJ2RsDB8cFCLR6axjrXx1EIX5KwmSwuTjn6FHznwzrXkzME9bvbd5TsP3IU1rn1/S/Hs78+&#10;dpPXxXGdaxQ679a5G9avhHXu4MGD4a/72V9f5pF6WThoClMY/P0rNtO6egMl2T/tdaz/XBglR86e&#10;fS4///Dp02B3Njo3ML8xBKTR2uQBMIR4HKxQ8kmWoIBbvDeVKBrGdMPciICdEHAs5x46c2b5L79M&#10;GT168fff7zp4EM7L2Ql2P+vC8pkeDpOSozEtRdF8E+dJaivIy0mHAG8rIHgRSdxmXgi/wfCBfunG&#10;XokzYnRnawx+zB0sCDiTc4FwP/3118nDh3cID585cuTbxcU7Dx3yB+1KYrDLArKzxCf465Us60QB&#10;fMWLQLr6E0f3lcvXIZAEaZtEYgoRXhNJ5yhYuMJ+BjoEf5Wy6JeGxzLrGdMV4YKNM7Yo1UW6hgVi&#10;AUTAOQg4kHMPnjnzya+//m348OZsN7UMD88cNer1P/4o9QPtioPbkpi0aWOFMLLkY3q6ON64sKwr&#10;ScuNI5RHeJiEaONSPpNHeNBT0iGQ/pSHWJBclKGCPF46+P2lId64+ogfYMrCEBFIKVSksSEvjqZL&#10;wqFDaMe4RIVY68akYm5EwAEIOJBz396w4fahQynh0tQuPHzixRd/8OuvZ86coVfcY/qK1p1CBN+p&#10;U2FlSn6Uczddv85l4X5dVYlIt6RYTrlpmalCqAnx2AGGIh8JiWaVuM7PpixSO0vLUrq6QEq5eTnJ&#10;PPW7JNKw4uRHP410C3onF+1gf/yL3no/wCGEHCeOo1w27K9gXlAWTFy2C0mPKcR7/bAkIhAoBBzI&#10;ufcMHbr4m2/KRSHatp04kbd+/XUtWoCDCA5ot1i8rrCz8ON6PrviKyxKXMoG/R0ziaFvuN/LSuF+&#10;+Q4UVnjAZ8Bq/GVu0QuBvfn4PqIeJ7SYGEcC/ohKCPfFTCTEeGcJGqhUTSArgUTOFK22+ejweaky&#10;e6loZSpepHo7Limn0y+SQhpCncTBUCddS4PLedsSLIcImIuAAzm3fYsWEwYMeHb16pMs7QLhAgVf&#10;17x5+/btaWALktyj8wpL1zE5DF2iUa6CFZvwhpZVDPcrdAuwYA7YBFgjJruEZIvwdgYxRwpkOi+x&#10;hEYUB+Z1714xE5VkcXGDdApUGCz0yyU1TyWUkGuR6u1gI0zPtoWscgVjSUmW1krX2/qwHCIQNAhY&#10;zrn+j4cGYdVju3S5c+DAf61evf7IkSVr146MjoagJrC3sVWrVso9Q8KR5aaVsIZUgddUOlFtRQa0&#10;WrSjgBoxXZTLxjqDBIzOr/aoEKiOhr8UxbjUHD5k9agpUE0K4X4u6KbwRSIwvrBI1dTDE5rw0G42&#10;+RYhXw2u7xEd5gUva3R4MYyH5qR4aJZzLswG/59Dg3MW/bp2nTpw4KotW8a2awdsCwm2dns6Z0ym&#10;LP8L3GPcX2Fea4X7TUlNyhiTIaNcflcUsVFIfmLDuhPiD5O9VezTK/ZhGk0FUz3ZNImOOgQSIWIm&#10;L82eCs/NqGzWnMGtyeGz2LAhLFKNMZnLBhJXPJtaLsjjO7Fhg5CuSqBkiT3Xp5CexjQPhtx4Dk1A&#10;QIVSBI8EXnOOdXwlqGQ55wYqHhrQbv+uXR8cMgROwWkTLsQ050L6qsT9FaamVrhfoDJGZljgNg4Q&#10;EdS8QAO708TJG7pi7EZxHOExjGulLKEF9mFbprCK9iyQMKzImtE/HjidPqSC7QrEnAFRhYHvWWNr&#10;Uj73xM6TXVmVmVzmcDK0+Gd/sPWMGk34RLIJDwbhrughoVQCCJGWDAZetExHjIfmpHhoePbXsoli&#10;G8HEcMKvPLWVgg27gn1ZKzee/dVCSH4fz/5SRAJ1utcOZ50l69yt5iWjYxHzW4cAe0SBtV5oJiDc&#10;MUVZSyVrU81CmAERQAT0IyBf53ryZ6FfIs1Jd8KijxujuAVXflznGu0vXOfiOlduzwWuNCUZHYtG&#10;84+49pqRw4dNGXvd1AEt586dK+yk79Onj1FRmN8EBKzxcePRGw49D00rlZ1UEd8SedLRs8o3AQcU&#10;gQhoIWD5MzQtBby8D67QFR9NlpWVeSkRi/mIgAU+bjx6wxFUTU7mz7vRvReiNqDHHB87FItbg0Cw&#10;cq41aKBUUxDwp4+btDTBdw4ctk5P586MmNIOFIIIWIAAcq4FoKJIP/q4Gcs7LCvIK0pLTUTsEQGb&#10;I2A551p0Ds3msIa8en70ccM5LCOUO1Z8dNpBHnPwHBqeQzNGKV6fCVE/e2NMCcztVwT86OOGHG4r&#10;LpG6FCJtdZbHHDyHhufQ9M5gi86h6a0e8wUEAb/6uAHSLZo3T+xSKCBttrBSPIfmpHNoltsWLByJ&#10;KNqmCLCBKfzo44asdAtF/i1sCguqhQgQBIKVc7t16+YWyJBcANcK2LGBQSCAPm4kbhz41qPHnMCM&#10;A6xVAwEn+1uAuL9vbdhwd3Jy+5iYyMhIHAumI4Dn0IxCiufQKGLob8HjyAFo9khTWdke9iVJNgxm&#10;jnF/jdIBn99AkGBvq8ByiEDoIqBhW9i7d++cOU/C64kn5sBr9uwn2DQb3sD/jz8Or8f/+c/HDx8+&#10;bCsIAxb31ygKHuME6wsSDNWJj8cOhcQ7yIVbspjB9KiswtFYcRljQYKNNhfzIwKIgAbnNjQ01taS&#10;vXHiv+K9cvQ9dRVskxTIuL9GIfAUJ1hfTF95nOCkQvHZV7kuMpluUYfZ/AaDBBttL+ZHBEIeAQ3O&#10;bWxsOH++5osvPv/iiy++/BJeX65YAa8V+fnwyi8ogFdBTc15W3Gurri/Ls8osFBk/Z+4vLSwcX6H&#10;ZmdP5WP+cu9pDGBuyEjiBBdAfs9BgiXCJYtKNsguHyNMFCdYX0xftzjBmXy0NKVh7VEmF3WYUq7R&#10;IMFcTeiMJuSZBAHQi4Am5zbCMhYcykyYcCu8vv9+i+zNzp07gZRVONeic2gNDfX0cI57Q/XE/Z3N&#10;xonkWIaEdIBQvhApgYZDKxozKZfhAgOzgQzcggTDNUmc4HmQ31OQYMJkU4nPcBpsLS13kujnP42d&#10;wwYmE23q1xfTVzGeg3KQYML6HuME0zA9LBheBAmm+KMzGr0Tzqt8eA4thM6hQWfDMhac6r733rvw&#10;Gjw4Sfama9eukAFMECpjyapzaESuQrV64v4KgcDgxCiJckPIhot2AyvP5MLCQiEwMNTgHiRYvHQl&#10;USUhv4cgwZTJGBpunAYcl8R+JLFzZHGC9cf0dY8TrBgk2EW5oshA7lGHFbDUESRYL4mgMxq9SCnm&#10;w3NooXIODdoJy1hY5/71r3fA64cffpC92bVrl7o916JzaE2ahDeBiJLhCut0XXF/Id5jEax02UP6&#10;4oBdOueFlXGC9cb09SVOcF4xdzRWiDqs1nDVIME6EWMYdEajGyp5RjyHFkLn0Nh1bk3Lli1zchbB&#10;a+DAgbI3nTp1ggdsENvX6/FkRUEdcX/JgdG8qTzlikL5EsoDr6yaalkVJ1h/TF+3OMHzMzw8Q3OT&#10;mZPD5XRFHSYN9iJIsCZOrgwh4IzGABqYNVQR0Lbnwo4FWOfec88UeEG8NNmb3bt3w+ZcWz1Do12p&#10;GfeXkG4Ow55QheQK5UvsukvTNMaDdXGCjcT0BcKUxAku8vBV4S5T3Dw+6rBXQYKNzJvQcEZjBBHM&#10;G4oIaJxD++WXX+6++29ffbVSBZvrrx/56aefQEhz9zwYDy3oxpShIMFu59Bg/0JeqhBBHWRNYpZC&#10;zHT+DQMXcpmk2RsXxclveWHgCTpsQWE8h0Z7Dc+heRy9sICtq6s7evTYgw/OhNdvv/0mewOHJmy4&#10;yA3G2WgTnQ0FCTaqMzqjMYoY5nceApq2BQYotUWLmOeeexZe/fv3l73p0KGD80AJ7RaxexXYPXIa&#10;KWWRVg63++iMhoeEPoWnm8DIv9zWR/hU3wAfGxU2QRpGGwvYEgFdfsVuuulmlZct24VKBQQB2Kcr&#10;YmtgWDAsgCLCG0Ep8S3pNihawtkJWlxf3wC/IOtJamDf15JXPVwjF/G3o4MHgAbnJiQMyNWRevXq&#10;5WCMsGmIgIkItG3b9vTp02FhDLsDrElERHhkZER0dPOYmJhWrVq2bdu6Q/t2nTt1hP1CbVq3MbFe&#10;FGUTBCz35XjgwAE4N6HYWnqKDEaeF3fL9uw5cOT4noq68MTkQx+++OSTT9oE0JBSA305Gu1ueHb0&#10;888/g6u+EydPqJcFwoWNmBdeeGHpzsNrv/mie/fuCQkJ8Dc6Ohr2pYvL+jKP1MuqP+myrt5ASfZP&#10;ey3n3P3793fp0sULVlXHnXDu0eP7KuvDE4ci5xqd+WblR841iiTM6mPHjsGxHdjLKF5twNEhsCfA&#10;X0EgPbdYXV0NnPv1ms8Cwrmw1gYdPPmeDhQzWlevn9qbcOUEeMGPHSvS2bNnd+zY4enYIownGILe&#10;3f1z+441321YvOKbRdvL586dq3IyEm9Zh0Dhpt+o8Px0N/JJzwfXFcn0LDK8gftwhUvsZ/EtUWku&#10;Fy3CJnpFuQpX9aJTz7qrc2lkHUZSyTDm9+3bBxveT5w4cUqUYPbBJ/EcPHPmDEyfo0ePAsgvvPDC&#10;hx9+WFRUBBfB4CtT1pd5pF725MmToJJ3M9Q6rayT7J/26nqGZvTLHPOHGgJm+7gBr0C5aYStqc8h&#10;4s1NpQrw0pOenpS7otQFO5wkLNrBfSan8EQd4nJimVU0T+JvKNR6DdsbEASQcwMCewhWasTHjdi/&#10;meL2Mgl+kDs9dVGqlHR1VCe4dAvB3sAmBw4B5NzAYR9iNRvwcUPOTmRIfV56BguWsSTmL+fNQcin&#10;XZ0QED7EOgKbG1gEkHMDi38o1W7Axw3xJJGWG8c+RpJ5eZcjxlGu2Ps7zaJZHZgvlobAZuBQGmJB&#10;0VYncy7E/X0uP//w6dM2DJEZFIPDZCWN+bjhncLnJ6mueImxljonJq6JxTZd7epC4fiFyX2I4nxH&#10;wLGci3F/tQaHgfi+motNrbrofeLKbd48ML7qOFgsSHRz3iu15YJhQbQdgo9z5H11+lqCuRABrxFw&#10;JucajvsrD5HrNZ5KBT0G94XM+uL7isONwTN8mbZy+SKGFEVtk/FmafYkEoyInNQVSefCvQlX2M+w&#10;Y0BjsakXLp0+bojWQuA5Uegg92qIl0ourhDldDnpMoXE1osJEbAPApZzLuz2cY8TTK+wh83rvbur&#10;Eg/NdnF/PQX3JZQLnJGeLiYKt3C88uC+DBfITXkM6RDIFjQY35d1jz6fj7/p/fDV5+OGc6ROTwWM&#10;YfI92gBIK8RxPthnbyI1tfc8eN8Uf5bEeGghFA/NlIHlaU81CFfZiq55ly2soKCeuL+u9R95QkPW&#10;fIVsfDASvVeI+CuOBcw+yZGWkn90+yzophzcl6PctMzUJIkdkivGheN1C+67SM3ll76AwV7E9yVR&#10;4oQNr55HhWk+bvjduNDFsvaKq4D3Uj6mJKvuUic4rbi+zBRfyqpMQ80Z6ku9gSrrh/Zavs71fzw0&#10;PXF/2d/V7OmmJIgISXzG0hNTGzMTxRF/JcF9Jw2VlOJ+nAtCjAb35Sl3bH9isZRs6KcrUTYcr2Jw&#10;X7irHN9XX8Bgr+L74mZWU9Yf3gnBeGghFA/NuyES2FJ64v4mkUC89HST27JRHPFXWNlCcF+SRKXI&#10;OlT00WhwXxfl8rF46akp93C87sF9IZtifF/9AYPlPaQjvm9cop6FbmC7HmtHBOyPgOXrXP9DoCfu&#10;7yKyPE3NI/ZC4WGNm6by4L5pSyWl6M9fkRAxD7r9Ik5NL9pRQHfvc0lXfF9fgvvSs7CCWwNZjHeF&#10;jlGN71tSXJgU73zXtv4fr1hjiCHgQM6FHtSM+zuVDbi4iDhf4a2UipQkDu5bSPeJ8qUKsiVCmPik&#10;QrWnTCmpSRljMmSU6/Kxki81L7jC8boF953q6UtCf8Bgb+L7qh7aIvscJGrRC5JdE9LvN5JBdNhB&#10;JWeITUhsruMRcCbnUtrt37Xrg0OGQHDMnj17tm7dWuJ1lDwwI/vouaNIEMc3neysHzq/2NXlsuC+&#10;EFRXXColXvKxvytysPLhKVhEMqKdqbrj+64YKw3uy3jY+6RboFfxfT3ZlSlatO2u7V1TxxRllbBG&#10;G8na37X4V/JKw3ogowmkofcZx3NPqDbQcv+5hw8fVgwJDID7Evtz+46S/UeOlpXX1Pe/HP3nejF6&#10;DcX3JVt45yWWuD3xF/vP5QVCRF/iE4zkFeL+yvWDG/PjN6bmDd2RSWXKc0rjB3vRPLsW8c5/7ob1&#10;K2HdMHjwYPgL4SRkPst9mUfqZcG9JDy+g/WKIpzW1Rsoyf5pr9o6F47MgkN7xbR37z67jmrUSxcC&#10;huL7hsG6Vcs1ARU4lN3cobEdy4NXGpfe6H1GVx9ipqBEQI1zjxw5Au7An3ySvObMeZJ9zXniCfJ6&#10;+ul5QdlcVFpsOtEd3xc20elwBkNYF8595Yt3goj3tPEmX2WvNJLdb8Wz9VSIvYkIBCECapwLJw5g&#10;qXvVVUOuvnrY1XwaPvzq5OSramvrdDbW/+fQdCqG2SxBQLazTWEvhwevNK6c8GAzR/WwnSWK21ko&#10;nkMLlXNoLF3WjhuXCmaOyy+/DKKHAPFCrI6UlBSAQP8Y9fM5NP2KYc4AIEBWuZ680lB12AeaSLrS&#10;vnHwuSz3pkHTHdxe9XVuA3Brnz6xTzzxxJAhQ+DvRRddBH8h/igJjSdNnvwl+v8cWgB4BKvUjYC6&#10;VxpODOzxQNIVQYrn0ELlHBo1C/z+++/As19//c28efOuueba4cOvgRdEx7v//un333//fffB675p&#10;0+6DtbDueYcZQwYBiT0XduRma3il4YCBQ29IuiEzSEKsoerrXMK53bp1y8jIuOiiC4FbgYVHsWn0&#10;aPqi6Ub2h0CIIYfNdUdA5lzG5a6C+6W4ceZMfV5pnOIQDAcJIuCGgDbnbtu27dlnn/v22+8WLlzY&#10;okWLO+64o7GxYeTIkTCNbrrpJjC83HrrBPjtA28QXkQAEUAEEAF1BDQ4F6y0nTt3vvfeKYMGJd51&#10;113w0d28O3DgwNraGlzo4lBDBBABREATAc29YjXjx09gX+NTU8cD5wrmXTDybty4Ef7++ONW/VvH&#10;NBXCDIgAIoAIOBgBNc7t2bPHO++88+679PVuTk5OfX2dYN4FIy9sYIC/ffv2gXAPuM518CjBpiEC&#10;iIBZCKhxLuzPSBSlhIQBdXX1gnkXjLybN2+Gvz///DMSrln9gXIQAUTA2QgY8HFz7ty5m2++ZenS&#10;t2WIwAO0W2+dmJf3adeuXd1vHTp0KDY2VhHEuro62L0rc9gh5FS/u3PXrv1HjoGPm8b4K9HHTaDG&#10;qNjHTaB0CK56vfNx8923+eDdBtY/PXr0cPdx48s8Ui9bXl4OsxtqNH3+WqezL5L9015jvhyPHj2a&#10;kjJG9oK9YkDHKkMfz6EFFy+gtjZEwMHnskLtHJqBdS4Ybf/8c7un4RgfHxcZGem+zkVfjjacwGap&#10;hOtco0h6t85FX45inK3z9Bh4X46y8QRGANgx5unlTrhGhyPmD14ESNgH1ThHwds01BwRMBcBY7YF&#10;c+tGaY5BgAuNrhYG3jFtxYYgAj4hgJzrE3xYGBFABBABQwgg5xqCCzMjAogAIuATAsi5PsGHhREB&#10;RAARMIQAcq4huDAzIoAIIAI+IYCc6xN8WBgRQAQQAUMIGNifa0guzQyHWPxwDq3bjnVe6IZFfEeg&#10;fYfeVw0Z7Luc0JHg3f5cPIcmHiG+nDSzw7k7f3Bu7969FScVHLKA657O/qrf3bV79/7DR3eX1zID&#10;ruz059rjLfvXh0WEztS1SUsvaFYtcG5p9tC4jEKqWHp+I7ttDLbt5qXStyTxH8VZXfnh7hiGK8he&#10;JdmKZ5ckzhPkSoTbBANjanjNuXDq19PZX1/mkXpZOF8Ky6bo6GjT5691Ovsi2T/ttdy2YGk8tChW&#10;/eqausiG88bGPuY2FQFCj7lpJdwpznxmDB9X3VMt4njAJVlF87JLmZTMrOSiHaVCCRI5LSuT8LUk&#10;eLCLwk1tga2FYTy0UImHZudhGBlJVrUtIsLgb3mTqOa1Z+ysrdN1Y+lx6cz+XDvJCQkDxyP6xycV&#10;FpdAvN+xaUzuCp50icy0sbxIpyOI7QsdBCxf51oE5fCrrx45fNhtN14/dUDL9Ftvuj3l2mkj4uH1&#10;+F+us6hG+4iFNtLGyl4Ba7uP9Fi6oyg5MQ7wFZOujzLt01uoCSIgRSBYOffAgQOKnpZOHN7v+C6G&#10;NgZ928XxgMFou5GukV2kK6FcSfDgqQWO72BsoKMRCFbOdXSnhEDjXCbakixRWHWedKWrXIk914DR&#10;IgRwxCYGHwIO5Nx2Vfub1Z0Lb6zDUMR+Go9SQ6yo0rhE8VMxwYYgUav/zNnpOXn84pWKKkBbrp+6&#10;DqvxPwKW7xWzyH8ubIdQDAgE199Y/mVLprZpZHhEE/KEzXnp5ptv9tT2L774wp/tFfbncvsWOBOB&#10;a9eXZLOY8AFyT2KWcplBX0kucjOXYdL4+/LM/myf+XV5t1cM/eeKeyLY/ec6kHMXbS83f67YSSI8&#10;NvTEuX5u++CTu1X35wJqor24YCKgPCunUboRl9/qIOVvsQDaCYIYO/WJXl2QcylS1vGmL5L947Pc&#10;cs616Bwa7NfzxDv/W7GqvLahrklkWBNly0lDYyMsgGFFrDhRfLlbCxHemLCIiHDTJYu1mnbTCE9t&#10;f/3Lte5V+9Ii9bIXtG+P59D00i3PNceOHYuIiIiKioJdt0JZ+rtNPCZZJ/Bh1dXVpTsP4zk0Mch4&#10;Dk1tyNGzv1acQ2vWrJkn3lnz7YaGBnLCrUkTD9xn2d2q6qomYU3g+0CZc02qd+Q1w1TarsC5JtXr&#10;Ljk6qhVyrn84F8+hCTj7ctLMDufuLF/nWmTP7d69+8GDB92HO1zf/P335efOASt5ChdUU1MDKwgr&#10;7p49cxYW1y1btlCch2bVe/2IEfv27XOvAuIuf7t+vft1s+p1l3z8WCVyrh84F+25YpB9sR6ol3WI&#10;bcEizrUOd18k+6fP3Ce5Lzr7UhZjUBoiXGrH9MK2gJzrJM514F4xo9MA85uDABeHkjVDDgX/CWyC&#10;B2LUMMkn7kiDK7OQlc/sOvTAFqb3leSIK+TEQ1nlGkleyWkKtwvmgIBSEAEtBJBztRDC+3oQ4LaH&#10;8efjZhfHCVzq7qFGnLkkLdeVFTYlJLt29MLBCM5PGauBmxwu8GVjfjpxZMYmemBCyYHOIvCkM0Zg&#10;3YKpY4qySvB4hZ6uxTwmI4CcazKgISmuNHuelMKADl3bb2WQSDP3n7kxPyljvnCgNy0tifdzU1LM&#10;pKcn+wgo70CH6T9zKce6sBIGxnW55PGxBiyOCBhCADnXEFyYWQkBQ/5oyOo1KV7sLwxOq7kOojFj&#10;UznSLcgrSktN9BVx0eE3yrpDh07KSMr3+I3ga31YHhHQQAA5F4eIqQgIRlbBtuDuoYZ6ERMSLEXF&#10;H+MSWY+OhHLHivPp93Sj7EAH6iCsyxQm5aNRwdQ+R2GGEEDONQQXZtZCgBpZwXGNkNHdQw3rLdeV&#10;YCkqoWBwuVBcUpCXI10NS+25qqzpwYEOV4mM8bUahPcRAXMRsJxze/XqBftjFBO0BKank+5CFBM4&#10;rOGkFmn2ERmOHn3cKI1VyCwJB8EwJcWF6al8/B4qrmjevCLJNS9HvdSBjpdCbFEMZgrss/bzPAq1&#10;8eyf9lp+JuL48eM6x6xwtgpORu5lE2x3hbLiA5E0j6djuzorwmxmIXDxJVdzZyIkwczIhxzqFkHR&#10;Q404s9i7gpBZcMAgviJxiyNugTTqmqoDHTdXD2YhoVeOd/tzF8yf27Nnz0vZ1Lx5c08hBPUqgfkC&#10;ioDlnHv69GmjDYQhtW7dumuuuaZNmzaKh1yNCsT8FiHwe5HLxw3xDjYmh60oOSs/LXce6znMLdwk&#10;56FGnJnzfOPu+0Z0xZMcUp0657o50PHI3RaBJBHrHed+u25F27Ztz5w5M27cOFiLIef6o6ssq8Ny&#10;zq2oqNCpvHidu3z58kmTJjU0wKpWwrq4ztUJpn+yFW0Tca5/qgzyWrzj3LXffAGH2nfv3n3XXXch&#10;5wb5EGAs59yqqioxRoLfW3B3AF/X4HKitrZWBiLYFnJzc++8867GxgZIuNT18yAD30DU5RWA7/6G&#10;+g+iqfiPvehvwVDveMe5a1Z/Bj5u9u3bCwsR5FxDgNswM/cMzZPDF4s0poQ7ZcoUlV9JQLX19Q3w&#10;qqurx5c/EYBOHz3qhocfypC9WfjiArgi1sSi4YFiZQiwZ+waEBZnIODatwA8CAtMcQJCFBKsd9wT&#10;OLKsrKwEiy04soFHXqWlpcXFxb/88suWLVvWr1+/Zs0aRYwo4V500UV9+/ZVBbERlrhkoYvJvwjA&#10;/E5ISBg6dKjszQUXXECmvig5Yw7YvxX4U8/+faRfQ8v3irnbDYBwBw8eDLM6Pj5eRVHYoYCM61+y&#10;5WoDXu3YsWObtm1lb1q1bi37EpR0X3D6uBG7xHE5wfHkgkfkkIe0HQq7X1Hy6SPUon9minNSZxLe&#10;lcVSdkMgAJw7bNiwzp07wzoXHsWqwAGG4PLy8tOnz5w8eQpf/kTg3DnusafiG7Emru4LTh83cRAU&#10;KDethPPMk8+MYX2Pqbjg0TN93XzxcNvhfODNcxUV8INST+WYx/4I+MS5HTp0oC2ERavOpoI5YsOG&#10;DbDCbd++Pew0VF3nUnsuGnP9jQDATvtF8Y2SPTdIfdwQPxEiXzfkCN2iFHUXPDqHuTibrBYvJNAf&#10;fN4UxDI2RMAnzoX2QGwC2iow9ulpHnAu0Oh///tfOFQDR7a0OJfSDSa/IgAdBN3aokUL2Rv4jmS/&#10;Al2J674g9XGjqLaWCx49g1ySxxA4HqSzX35Iuoaxt2cBXzlX3KrLLrtMTyNhcxhM3enTp8u2kcnK&#10;0n0LfiUbrIxFANZUEMKuZcuWsjewSwmuKHCuuOcc4ONG3QWP5hDX74tHUxSfgTW0686NGe2NgJmc&#10;Cyx51VVX6WkvpV14Mk5DwikmWA8DKVdWVsGKGJM/ESgvP5cwMKlVq7ayN02bRsMVsSYKHecAHzfq&#10;Lng0x7e7Tx/NIloZYPGBe8W0QAqa+6ZxLn2uumnTJp1NB9qFONLuByKE4jXna86eLT9/vroa/seX&#10;HxE4cfLk/gMH4KX4RtwXXGcFqY8bRbW1XfDoHOB8NkPgeJAN51Bw34JB3O2b3SfOFfzX/Pnnn9DE&#10;rVu3ujdUvMkX3sMmX9kVxS3A8HTu5MkTbdq0htSmdSt82RMBgVdmzk7KiBNFvonLEEfVkY4K8PUl&#10;ykyDNmSK3IpRP2WFSWJXY95PoJTUdJFDdJkmUE/GJD50G9mvAPsWtNUzqAxpjagWg6XZ7NHRzeEA&#10;W1RUlOI2ebwYXAhwZ38JY37zruy7VPxR8WtW+JkJK1bZj18YIuCk5oob7i4sWCweZcLZX5WhBwjC&#10;0XJIXvjH8WZEYxlvEUgYeJnr7G9w+rgRO8+BqGqcX15PLnjE3yWQO3PHUPUrbGw2sasfmClexP19&#10;OfuZTp06JSUlpaSk4Nlfb0erXcq5OBc0+vHrd8R6+ci5mfPeAmnfffG6XdqKepiNQOnOw+hvwRCo&#10;3vpbyAMfN7DDslu3bujL0RDgNsws4Vwb6ocq2RmBJVlzkXMNdZB3nJv6//4vMqp5VPOW8LdJkwhw&#10;IG2oUsxsKwR8sufaqiWoDCKACCAC9kcAOdf+fYQaIgKIgHMQQM51Tl8GsiWK3l6o/xfi30XkCUbI&#10;KfYuw/qFcbmYCWRLsG5EwFoEXPbcCwf1e3ha2sB+vVq2jLa2TkdILy+v/GPn3sXvfrl+y++OaJA3&#10;jXDZc93jnkmCm2UUcjF5pOF2Ahomx5sG+1wG7bk+Qxj0Arh17hUXDfjfa7OvuDC+ZYtm4FEDX5oI&#10;AFAAV86Ch8ffODToR4HVDUjOykrKmA8uuzAhAiGPAMe5D0+dqMkymEERgel/uyXkR5E2AGMzs4rm&#10;CacPtPNjDkTAqQhwnJvQvwfruAhfhhHo3qWdUweHme1ij3fJl7oWuIMxU2eUhQhYgADHuU2j4I1h&#10;usEiPAIW9IzjRKYsymdkS10L3ME4DjZskNMQ4PctoA3XFwScNiosak9KZlrupPnFFklHsYhAUCAg&#10;7BXDRa4vCARFXwdeSWJgyMnx7P4m8BqiBoiA1QiornO//VfYze/v8WEBuO6xrpnf+r4LYu+bN3cN&#10;ay55pby1V+GJlrvCPjdB15NDq3spKOSLjbMet9qmZGYlu1ojseeKN/EGRYNRSUTAGwRUOZcBl7gk&#10;+q4PL9DJl+K0bLd7PtvXWLGv8Y/5N46cXwZvKvYVTOqmoJW7wt42oaxs72NPPLNnj4vZS0t3wZWD&#10;Bw8p1esN9I4q03/mRi6SI/sPuOeCK+BQCxopvGEbTDIK18VFGrnLjoIFG4MIuCGgblsAzvXlFzcN&#10;J+KjBEPF3RX2sgmxsT1vv33iojff27N3HzShdOeuJe/87647/9qtW2elFuHIQgQQAURAFwKanEs4&#10;a8/SO8Niemeub2DWzwv7J5jjCA+u+yd/Zdy8zHG9IUPYuA/38LfIx5jeI7I5zqUSXHlAjlspHezM&#10;rrsFEgchVKarari7Ypr8CldEroP6l0Fj7UVJcWlpE4B2v12/ack7H935f38ZGN+LaaxDztU1sjAT&#10;IoAIKCGgvm8BSjQy3z0T+0lK2bmd84fBz3yRrYDcZK+s2Z7w8s7GczvXDvrHq981QP4R256F/I3n&#10;vls8ks0DErZPhQzwKhufP+3tfQqldFkwpLaOYf+gMl1VE2WYicXcFa4iah5R0EHL6NFwHmj36mHJ&#10;n3xWcMPI6wbG9WQaapTNLDi2EAFEABHQh4DWOnfNY7Epb8z6+8Te3KpQvNKka9hGZuTokb2EWNAN&#10;e3b9ceP4q9j8XfsNInnWrXyDyb4jrEU/eMVO/27ljr3upYTF47rHSTZ4kWW1ll1CyMwvqF3KXHvj&#10;FK4iuvRW0EFbfmnpjnXffnfdddesWr16z57dnvXRB7aDc5nr44ZEyZG6xWGd4AiJe0TnyUuOxI2O&#10;knsd6AghPjEIFWVxcBdh02yCgPo6Fyjs6bJtTxelPLeOW4eKH6nRdS5Z+vKrP/Jm9/YNSX26iq8A&#10;Ld/46jeN5du517zL3UsJ68dr53HZ2GW17MWCxl/c8/bfRjS+Q2WufdBdGaqqoJ67Dhrr3B0luxa/&#10;lXv3XXeMGzvy9ttuXfTmh3v27Md1rlcDt1A5IJjkTAQfFwf4MC8nPT0pdwXxSsYlcc4S0TFiT9dd&#10;JZWqJqF3mHzhCd7s4jikXa/6FQt5gQDPuXVnGfdXPfyUrmK6jXr0gTeff2s7ydCj643bduwhOb9Z&#10;8TLD1J9laB5aFvit/uy1N9y54MV3xXngysoZb61j8+x56+6wf37jXkqhdgV9qlx1wd2G+hv7t2EL&#10;bt+5Ta7MuoI3yV1ePQUdFJvMXzx76tBHyz6d9H+3Duzbhjl/5KKBXdJuHfvBR8sry48qqOoF8CFV&#10;xJiPm9IdRempi1KlpCvCq398kiwcOr2peF2h6tLseUVZJVzkM1IQ4sPTrRSYEAHrEeA5t76CcX+B&#10;+bLhPFy/9smXkh68JWXpLqbb4IkN82LbXh7Wdh0zHX5qVxATJ5uHvMiP9QrmqnvWJtA8bxWN4K6U&#10;ZW0fQa5cHvvpsLInByqUUlRAfvG8q676it5/TQOtQGZY21umfM0r8zWt+vIRDS8V/LWVq6Kr7pHr&#10;oFpjq2jmiYf/38DeTZnaU6RptScvim/12IO3RUfVKwBlfT8Few0GfNyUrsglMX/jEhnJSteFAHBy&#10;cmKcOyIersurBvlM2lik2GAfUkGrP+c/94/P7w3aJgRe8YG3vBF4JQKhgV7/uayf3JKpYXmpjYvi&#10;sodSt7niiLtEeS7qLlyeH78RVqEul7wecpIckqDufNxesete96qXMpMEv71CfF/Bva/FMKL/XIsB&#10;DgLxGCciCDrJGSrq83EDq9DCnDHkaRnQaaGw0nXZbUuyknPyBFe8nq5LIVOommYAqwIkEOkMiLEV&#10;wYAAcm4w9JJDdNTh44YYFoSHWyVZCuYF8NmQLiJdARpP1zlydbnX6T82zZPVwiE4YzNsjQByrq27&#10;x2HKafq4IbZWl6nWAzumpCqSLuPpOguiqGrWlW+c4BKiYKrEQOEwyLE5tkNA4Fy68RZf3iFgu34N&#10;gEIm+LjJnp8hebxFSFchpk9coti84Gqqp+v8UlcwIYBJIZ9hDRiQ5iXmo20hAOMlZKsUnqFNCVkI&#10;fG/4wFsW+y4kGCW4nqEFo/aB0BmfoQUCdXvVibYFe/UHaoMIIALORgA519n9i61DBBABeyGAtgV7&#10;9UdwabNpV4+rhgwOLp0Dq613toXNq1/p2a3jwPie8Dcmull4OC6VAtuNPtWOnecTfFiYQ8BEHzci&#10;zzV0b4HYHQ333AtuoIMbHHzBiQBybnD2W5Bprd/HDezcyk0rYd3PgC+bMYR16cGFxsb8dHJWjY9D&#10;AQigg5sgGwaoLkEAORfHgfUI6PdxQ3wm8M4QSBgfkScadTXRwY313Yg1mIIAZ8/d/NUSU8ShkJBC&#10;oPiPvZw91+UcgQdA5vRA8HLg5gxB6m2G+FCAha6Sny+wMRCHDSm0BlmN7mLpFVm9YmcLgegq7+y5&#10;69Z+2b179wEDBsDf6Ojo8PDwQOiOdZqDAK5zzcERpWggwB7+mi/4SaC5JXF/qfEWFrclablxrN1W&#10;y6mtuHhc8WxFf4yK9dLaBTuxVj3YuYiAiQgg55oIJopSQ0CfjxtKu9R+m6Ts6VyoBB3c4IgLQgSQ&#10;c4Ow04JVZR0+bsRNA/8Jir7JFZqPDm6CdUyEoN7IuSHY6QFrsraPm+yhYS7nM3k5ir7JFdVHBzcB&#10;61Ws2BgCyLnG8MLcHhEwwcdNKZgVXM5nIGSZgZA56OAGx2ZwIID7FoKjn+yppWvfgj31s59WuG/B&#10;fn3ib41wnetvxLE+RAARCGUEkHNDufex7YgAIuBvBMy0LbxRsHfdln3etaBPr7ZPTUpo0gS/A7zD&#10;LzCl0LZgFHe0LRhFzHn5zeTc5745v6asqXcY9W1d9+rNDVFRUd4Vx1JGEZg1a5bRIu75J9/zoOsc&#10;GkS44QPvsqfE4jKYLPY8mfT8mPDR7eiaEITXVREIzNzBxQnmhBbSu3xVnoVLI+6w+UkNDHnD10DU&#10;LJ5dkjhPIbPv8ChI8I5zH34oPSYmpk2bNi1atIiIiIDjIpYo5yChCxYssG1rzOTch/Kr3//DS9K8&#10;qEPtl38JQ87120ABzn3jDV9DxG/a/Lvo7G8uw6SRIOrQBhoFnQtgrpdz+bYrn/FlJIeCBfbUJ5zn&#10;dxAixFmnapKPY1dIrlrZB95x7uZNa3r27Dlw4ED4C+SLZ3/Vu+jee++1M+ea+Vv+8v6R01JaP5nW&#10;Zm5aG/hLX3Nuc72emNhmNvt6HF63tvnnrW0em0Be6aNbXj840sqhjrL9gEBaWhIfG72kmElPNzWA&#10;OYlOmbWUJXSSiK8x3f5v4GhbfBJ7vEIa1ZLI5B3q+AEfrAIRIAiYybk9mKqBYfWPDgr7R1LYIwOZ&#10;WQnMw/HMrIFhDycwD8Y1zujfOL1f4/T+zH19mfTYxnt6N/ytV8PdPRvv6tkYW366c8VJ7JBgR2Bs&#10;Kke6BXlFaamJZjbHR3ok7srYeMJi0vVRppnNQ1khhICZnAuwwSl5+Hu2ovarLYdWbDqYu67s7LnK&#10;xgbmu1+Prvz+4Gcb9507V1nfwPxccnLNDwcLNu0v3nW8rq6htr6utrY+hFC3TVOH+uLepTRb3o64&#10;RIasdAnljiUMF9Ck7AHHRboSylXwthNQ5bFy5yJgJuc2NDTU1dU3NDAxzSKvSmxzeVzz4YkxwMN1&#10;jczF/dtc3C/6yrjo8zW1dY0NcT1bXtAn+uJ+zTu0Cq9taIiu3NM96lhFRQWlbEzBigAhtOKSgryc&#10;pHiph8ZANMiDBxyedKWrXLH7cyNGi0A0DOsMbgTM5dxGwrmNTEV13W9llX8cqPtpD/BtBFz5c1/F&#10;9kN1RfvrIiKjGhrCyg5VlRyu+/NA/d59+ysP/H736IE3XDlg69atZ86cCW44Q117ILSiefOK0lOF&#10;nQGACJzKLdpRykMj/Mw3hJXUECsqqke41AMOFVWAtlxDHYCZTUPAXM4l69z6RqZJeJMubSM6tWro&#10;2aa+BqwG9Uz7NlEdYho6t6yvqKqqa2hsGRPZNoaJPH+gbdjxxIEJQLXZ/1kcGRkJW2FMa5mfBe16&#10;bdSo13aJK3W/4meV9FdHPMkOzS7IdpkaaHwz9m823GQT53xGCEQGm8HcEiG0wiQJ5QoPsGjmkuJC&#10;b1bBRLDItSPRmNVHGh/Ck3CJBxyWdOfh4zP94yOEc1owi03m3FqwHDQyNXUNx8sbTlREHquMDGsS&#10;2RDGnCyvO1kVcaIqKiKqeQMTdray7lRF2MlDu/v3719fX7/5h5/2VbW7/PLLYe9hXV3d8ePH7dTJ&#10;gDrsjJQkGbt6qS0r2CXKgt7VpRhwKNm0unGmogW2MKM4lYtGljMvG2y1U+MykmhUspIsBflKAXVS&#10;FsEOWI64w+YllggbDnS5xeEqETszDxNts/UoXKKcxAMO+8Ug3bEgsedqOkvXhStmCg4ERPPbnHmt&#10;1WwzObe+vqEG6BZMCY1MZFhNJFPRLKzy/PmauvrGiLD68IaKqMaKyoqqurrGMKahrvpUTflh2GlY&#10;U1MzcsTwiy9KgvfAv0VFRcC8Wmr7837f+1adJumnZ6+44tmf2LerYO+FKemKuxM/nSZdHpsiV7cQ&#10;4Bo4FKBiwUzOyqR2AmAt+EssA/wVcSXAiDIfYJIrvBtyYGohm+gaYXDXzi/YBybaBiaSIy4hzUEj&#10;U0qFS/SRfhWQT6LbMk1EYnTjiBmDFIHVGZd8Op7O6tPLErfv9EMzzOTcBpZz68mDsLCmzWKat2gb&#10;1bxdeNNm8DmyabNo+BjTrmlMiwaGATMCZKisqoEt4sC5QLV3jR5YWVn5888/N2vWzGbrXOVeUPp2&#10;3P4ytyKWfl+6srp/jw54MDPxsZdXi+uQSybr34wMVnLGau5mBi3hLplcMfJtnZyVz0XX9cNgwyoQ&#10;ARsikNifW0HdkJV1A6vf6gz+Z23GV+TzV/xn5XnneYYqsMSu18zkXLDl1tTANgTmfG3D/iMn9+4/&#10;eOjQQdiNANvADh87u3f/oYMHD54+fQbWucdPVx4+drJpdCtoDxgTzp07B+QLbNu1a9e2bdv++eef&#10;NuwZmUr86pd8O3KkuaV4wOt0Qcw85lq8whfp9kz6PfrTeIVF7Q1Zy5jbuL5k6/Aoedndb982jYEq&#10;4M18WBxrSdYHYhzrspbbM8bHZYCH+twZW5kQYj7lDj6QB/+YEIHgRuCGsTCr2OUM3w7gyduYZXTG&#10;ns4azTBbHts+lq6DPc87OvflM1RpLpt7JqK+Dta5YFxgn6F1bNetW9d2HbpENI0GY0OHdq2ATzt0&#10;6to8uiVsbRhyJHvI2Xf79+q4atWqWrABs7R79uxZWCJv27YN3gRBPwpfYbe9zRSXkqdnV4wfzX5h&#10;9h09/oot/K+UXaXFDNupkC55bItwXdTCGx58tphwqKjTaX6Z5H4DrqBVwBuyyFWSTAjbsOUDIpUl&#10;ZcQNXTF2Kax5WbvrpOIkD6fIaF4uTxB0E6qICKgicEMWy6djV9Afksyurz5lnn2QrndpuoL/qDLv&#10;hIkpnqFkkvIPg4S53Pc+M9e59Q3158+DPZeuc0/t3X/k6LGjlWSjAnP4RPneA0cOHzl85uyZziUL&#10;uvSs7H2k8MoWu+AZ2u+//75+/fpNmzZt3Lhx5cqVxcXFN9wgbrEthwxAKZiBwM6rriNvBaZfnApt&#10;63vf6+M/fZn9FUM6yUTJWuDxRlhylBYMnIJhc+OiReSW2CYrvCd5WdvpokUu8XQzgxBWh3gyEOL2&#10;wh4D1w023C77kW6NEGkoxOHlH7exAoVsbvklt8TPvcRFXLKUtl7wKnus2lNxqjlppagNYg3FEn05&#10;eKLVg3jfHAQI9cIydYXEzOdJtOaMpgU9zGUzORdOlIF5Fuy5EeFN+vbqGNe3R69e3SNho0JDY/cu&#10;bfr36d67e6e+2+Z33ltQu2F9k1PHItfkdCj7fNOPv7y2bPP/viwsKyuDb5q0tLSOHTuag6OlUvhV&#10;LXwvbpFWRK7cPZbj1r79E7fIDLYKavW9L5N57DFOjmfJkpKKko3ac02EKDnZtQ3Xo21CrT6ezPPT&#10;idcwNhlwqVCoHCRYctiByoOtF7lpJdzWi6Ix5AvAY9Xi4iVZRWTnhiwp1ct54OGf7M0ujkPaNXGk&#10;mSgK5otgVYAfjlcM6Ae/UhnVCatvRnM6us9lc+258CgM1rmwP/dcVd3W4sNbft/72597Kyoraxsa&#10;t5Ue3/prScuNT3bas7Kx/FxkVGPLrjFRzcL6H12X1LNDy/ixTXsOv+eeeyZMmNCpUycTIbVKFHBk&#10;4mOXsAaAadsTuXXuFu4KWae6lrM3ZP30bDFnXBBvDZOpBmbdu8klRcnKzdAp2SoM3ORa6uNGqxXJ&#10;WVlJGfPJ+lkrka0XvGcbpZ1tHstLtwJz2RTqLc2eV5Tl2hDHMrqBwG5a+uN9ExEAhhUmJ8zb12FD&#10;EvzqdE1Y+gxNmnTPOw9z2cx1LhyHIJsQGpiIiCYXx7W9KK7txQmdYYcCPDQb0C1yVPnS+INrGsOa&#10;hIFj8saw+vMNDfXMr7W9T7W9tAFWxpHNIdnaZzmYSkWWUs4MBPvGsrLIddeTL34rmZDf/RbtQ6lA&#10;BiSy8hUk03rFAoUrnK1fVKlxe65ZY9hCHzc6VBybqbgOdSspO12hQzKXxcMJOnm96DpHP6SBz6k0&#10;OUXXsu4TzXpPM1pxYirOZXYWm8q5dXWwzoWDvzX1THjTmKYxbSKbt6ptDK8+X9v1xxc7/pnPgN2h&#10;PqzufMP58pqKEzU/1cWu6pjevf9geIoGz98Cjz9q4CMCgfVxQyK5uy11FZzXiE9XaP3mV3aUI4VJ&#10;sV6aRbDqatXjI/BYPIgQMJNzYUMC2HNnvbzhoZe+ffiltX9/6Zu/v/j13xesqvjw/lZ/rmhgwhua&#10;xdRGtagOb1FRznxd2X3qj5d8Unhu7sIVx06Uw6HhIEINVVVGINA+bmBTBSMzuSo7r+EfFsIejEnu&#10;JlpR4zw4ypE1X6FemoPaiUuyTHUljKMvuBEwk3Ov6Nd8wuCqWxIrbhlUmZpUNf6C8xMvOv94v28v&#10;ZH6rbBFZ0a0l0yamrklkzbmq72u6/tRi2LRbL5hybdPJ10RMu77Z/43oaGvDQnD3st+0t8zHjd4W&#10;pGSm5U6aX6w7e2o6vyVZq4jUUY48t6hej+54tGrA+6GBgJmxeWCbLSQxbrD3NuzT+2I6hDPnow4X&#10;FXUZ2KPh+Jmfq7ucTbrj0suHNG3qCp4GhAuH0zDQk99Gnfnx0GjQGxphDDYIiMKdSeLnCB/c4qHx&#10;bVeOzUMki+PqQG7hiuQWG1aNhgVSqkJQkPvtD/4fXA+4PFTNacbf1axXEndNpA/DeBebB+OhGZ0X&#10;do7NYybnuuNSXV1dlTezWdOwjsMuqSz8rLE68reTbU4m3HnV0Ksx9JnRYWTD/K64vyqESPSm8dHY&#10;FnBB0qQRJeG6K36lZ84VR4oUh6eU1k4qg81g3BcAVy1Fj1YuCnbpqpW9r865PF3H8ezvqV4qaUwO&#10;V2d+Wu489gvJW85dt/bL7t27DxgwAP5GR0djPDQbzgX9KlnLueDF/Ou89y49nde05mzTVjHbqzoc&#10;6XPHsGHDkHD195Cdc2KsdaO94906FznXKM52zm+mPde9nWAxuGzEzXnMTTnHLnlx54XnktKvueYa&#10;JFw7DwjUDRFABCxFwFrOBdXBZ83kyZMfeuKFR5946sorr8SfRZZ2JwpHBBABmyNgOefavP2oHiKA&#10;CCAC/kQAOdefaDu3Lv/4uBF5nHF5zXF5k1FyN+PBDY2yUxvn9g+2zD4IIOfapy+CXBM/+LgRTigI&#10;7mbE3mRK0nKVfckouKHxzZ9OkPcUqh9QBLh9C/+475aAqoGVByUC8QMuuWrIYKI6u2sqLSmXyWS3&#10;RBVMHZrHMEWJ7AYp6QYs4aNP+3OpzMwdsi277pt/OcVIVDfiVExeqUw3y3vBu30Lr7z8bLt24JC6&#10;G/yFXe14esjyfrK0goQrJ8CL9zqH/yICBhAo3PQblxuOt8IiND+drkTJv/nsFXJb5JtR/JEWUahN&#10;ml/IJs5P35MztbzXRypHuCIrpShEQTcDbfcuK+xY37dv36FDh06cOHFKlMBVEXwSHBbBGwiGDc77&#10;jx49CiAvXLhw2bJlECoQLsKxI++qxlI2QQBtC5Z+o4WYcKt93AgeZ+DMw1KynmaSEyXRisHdoiLk&#10;Km5oQqyLsLkBRwA5N+Bd4CAFrPZx41oX88d1Zd4SwN2iBzg9uqFxEPzYlKBAADk3KLopWJT0r48b&#10;qM0VmoKFqKS4MD2VxoZ3Swbd3wQL5KhnsCGAnBtsPWZvfclKtzBJSnvS+ApAi0nxxCxgQmJNBnH8&#10;tjF4PjamKCvTA+UyDMmdk6Mcz9gEZVAEIqALAeRcXTBhJr0IKEW7SVlUkjiP31sLfryEKGdij+Di&#10;MJV6K2Md1EKkeCqbc2yjUjglEz3Z6scWc1qDALdX7I/NH5sm3+MeINNqQEE2QWDT5t+5vWI2Ucj2&#10;ani3V2zzpjU9e/YcOHAg/I2JicED9LbvZzUFja1z6WkjmjDaSFB3PCqPCCACAUHAAOeyPlCTuCDY&#10;jflJuSvc4k4HpAlYKSKACCACQYOAfs4tmJ/BiCJIpyyi23VcS1/pwheuCxeE9yTz1Gx+sQwWPP7Y&#10;O5uVzZY9Vb6Mxjh+QTOaUFFEABHQQkA355Kdj+7Pm0uzJ/FLX81wfpwqObnMUnoCKGcMOb/JvudD&#10;ARaSM5qSKwVT4Vk0Pc6UptUYvB8wBGzr44ZDhHxxS57SCRfE3m7EywZPrnPERjXxwiJg0GPFQYaA&#10;bs6FLT6yMz9kkbsil+E356RAOD8d5obkLHqAiIlLhOOb3MYeeE9xc7/iwjNlJi2IyZ4I2NfHDeAF&#10;WyeyisYIrEu/yReliF3kwNf67GLOSY6a6xwFjzn27BDUyp4I6OZcUN89QioQsatZQJx6Y6gawAK2&#10;9zAZcay9wbvdRAbqwqw+IZAGPm44G39JMZOebmGAcW7Lb2n2PJY6qdqwTQ1+MM0vUG5E/5lLOdal&#10;+3jhq19anGXmRmIxUxWbnJXluRKf8MPCoYGAbs6FZSxTtEP21ExCs24rYXMYmGz4pN5LcuYRqy8m&#10;2yIwNpUj3YK8orTURAv1BEsX/OqCn1my8xUwIHPyPJAucDJh3aFDiTmMpVb4lZY21v23k5bYsZlZ&#10;RTgULexdh4vWzbkMXXCKfp2B8YscvuTHeEFeTrJsBHMcDU/fvD78U5o9lRIt8V5i2vklh3dqwJpn&#10;Wx83HCKEdeGYXL5wKENASvagVt11DnrMCdgIc0LF+jmX/HQjNjFue+4YZjYsFejSgb00hmEXD3xi&#10;hzc1CuQlen/6p388b1kA+e5TxQld4KA22NjHjQtl98cS1KrAuYJkM2q5zkGPOQ4atf5uigHOpRYz&#10;wQclR4CuSyKzGku+wp1FM2dupHQMlwRedn+veJd36N/IupzGZG8E7Ozjxg058g2h9NRXl+sc9Jhj&#10;75FoY+2Mca6NG4Kq2QIBO/u4cSddiYsc2CweR41gulznoMccWwy4IFQCOTcIO83OKtvHx40eBzpi&#10;Fzlh8xIhtgXFVpfrHPSYY+eBaF/dLPBxY9/GomYmI4A+bowCij5ujCLmvPy4znVen2KLEAFEwL4I&#10;IOfat29QM0QAEXAeAsi5zutTbBEigAjYFwHkXPv2TTBp5gcfNwCHyH8zfzgHDjOIz4TzH8WensUH&#10;x6XXXT5tyJkIiWM8cUauAk8yg6mfUNfAI6DxDO3ee+8NvI6ogV0RmHzPg1ycCBIcJJdh0pYKHj5h&#10;3xWE6SUfgc/Af5ywvZr/6DGeiDS/Kxtch8A+bAXEl3PxbCJTn3BBiIdKiRQmvSgx06V+bhqtiiFV&#10;wIGcxkVx0EaGa6C3PeLdM7SHH0qH8BBt2rRp0aJFREQEfIl4Wz+W8wcCb7zxhlDNmTNn5FUmXDkB&#10;XsJJB9mbKVOmeLqF10McgbNnzxZu+o0DAdxhgPOXdD4Yen56Mvi44T7lpzPpvKt71okn/cgWYb10&#10;ypI0v5BNOb9O4eqVgmhQCZSm+njQzKPCBgZCdXX1vn37Dh06dOLEiVOidPr0afgEf4UEcxUQPnr0&#10;KIC8cOHCZcuWFRUVwcW6ujoD9YmygjTvCspKmSVHEGtbgd4pJuNMcZ/S92hb8Mf3XojUYa2PG3Lc&#10;ImOSd26OqE8cT90ATm1IqGLOW4RH3zch0ovYTIsRQM61GGDniod1irxx1vq4IQ4/0nKpX08d0fjE&#10;ZyLAECEcOndd5+20lHIZT2eBRa0Uyww236IK/eXV4DRLjlC5bQWarhhtMnKuV+MOCykiYLWPG8GH&#10;h56gJC7DBfED6vLw6LpOTczEdSOELCHB2jMKNdzuS4wh6AAEp4E3CCDneoMalvGAgL983JCgJMUl&#10;RAnwmCty66xsQwDXCOke3eoSw4JgbS7JAq83jAffN9jriIAZCFjDuRgnyoy+sbkMxV9e1vm4YeOX&#10;8u7IibNmap/lIkZwWIHffEUny8DRHkiXOC53WXqpeYGQrshy7BZLzeYd40E9s34pmyUHbQtGxpE4&#10;bJ/VAXPYTZEu6x2yuZGOsjSv8tyzzMcNibzDuLw3C86aIdJZ4jzOqTPZS6b8i99TAAkSzVrsaZ99&#10;UDe/RGQ5Zj1D8zvdJPZcPUZlS3oAZgSf2OknnhTs3FSclO79pTCzdEw3BTli67pIGfGGZhUDvKJi&#10;kha6BE0tMEtDr+TwIcv52OQF0gv6TPza69y6uvrq87XCa9uLyWFjGvKqa6rYV179J5+J7nLZauob&#10;GurPu1/34gqIGjJl4P/uWlDM6mCiZC+UwSI8AvX1DdXna1yMIvZ9TK9KrogcL4sdKIt3Ibm4Epx6&#10;iYhTJMflS1niTNmDcLEHfdYQTITK9eQioEkawmcUtHNzFc3dkdRgCbtyQhsaGmpr68/X1NH51TDk&#10;xSI6AT9rGHPVwm3CpCheeNWY3+dvq8m+zjVhaRHaX7K5rDCztKabshzxZOeVAaKI+9+tnJ7Vnw/M&#10;iLvqxT/ETKKqGN/AbS/+9tTCbT3v/3rbi0NIq18dYZaGXsmZ+g3He1WfTWGG3DqyN7ATryrpkVdH&#10;nK/VHAjanAsPp8VTI3954wtF/xnFXxr1Kvu+9OURzaKak9f9X7G3SCG4eO3LpTQnfU/+3j/9WpJz&#10;+srSV7g33N1XplMJcEuyI5BhEjL+MShzYQG9StUpfWU4zdy82fBXoA5PkiW6sTkxmYEADCwgAs3h&#10;hRlMQYAMevIfl1wzctTNkzf/AYOam26Dlk0oWje9r0IH0/6SzWXFmaV4UZDoQY5swsLHgoWzGl9Y&#10;PIPXZfQrRQuY5fnu809DYMkfmwf1p0KEVpukIQhUIBb1lvJ3C6aPK6Ktk7Ij1VMjaXOuTMAnm5Pi&#10;+8murZyRNCsx73xl1fnf5xelzlipVufmooTF5yvzpixJnczQN8+9shMKbJ71581EguuKWMro/+Qx&#10;42Z85brUb8a3JDPJn/TIS2yNypJBtz//QXMWTfxkClsXJkTAEQjsfPXZJUMS2Om4/N6k5ROKvp0h&#10;n5ta7XSbWaSA4kUtSZL7O0uKh0xMESvTLy5x8596Z9/mWYObN42GV2rRCw/dqFCz7xpSoV7JWTVj&#10;XPH8JRzUgqpE4emrdKCkg3Ol35rMkAT592gp4Lsgg1369r1x4pA3P/+K5XrK+K7vZnplyMQboXy/&#10;hCHCG+46J4Hcknx3cEJuyFhQ/BysU3mZpa9cx/XKYmZbCbmuKBl0Yxan0pxJszaziwJMviPAhMG6&#10;SfsrXccIxCw6EKBrXH6pCwsUSkmDP5742zew2oIFBzPhhUGPTPH4Q47rL9lcZieadGZ5mG7CNKb9&#10;riRHPtPlK0ARGYiKKys2ZMFvldUV8PqdrJPYOSuQickayolFtaXk5lf3p25bkMP9mgDa4VUlCr96&#10;gxXr3MTNy1fq/bbSMZj0Z+k3I2fC8iz64Hrnq9cPXj7hd9orC4Cj1ZIElP+M0l8j5tSPgNT/i+sZ&#10;jutxq+ghivCYhZRSuC5+Rss9S7H6Ua3+ltohpzCkv+HXtbDgmPGf3yYsv0D8Y1CnquKZJRRRvKhT&#10;IGQjq1opUZCV70Cjq3BWzh/KfOOjhl629KsHUre98IbhnxNi5LTXuTKLRcYLzCODp1OjLSH9GdO/&#10;6ts/cfOsLPbSzoLlmyffDGTfwH4nN/DrSnKdXuG/q2VvhI8gRPxe/LHv9H8wj8zi5Ay5layXaY0q&#10;kkW6+b64QwkCAgC53J4rnBeA6NDz2CO6nHMYthA5Qab47LrQ/Twv/6xM5EsBzx/wS133CSJc6Tt9&#10;8fPF40a8qvBbjvaXbC4LE00ys/gZKr4o63eZHKDXAr5OMh8TwQI7ihDFva/s5EqufGDwrMRHFUzN&#10;6oo1fvU5MZ6wQtypwzcNXQL1y/lqBrHj3i/6pS8jK25BrvrlpINzpUzT5/5vfn1+24SY5i3Y1wQG&#10;GHZU9m8vFI0nHy94JPGTl0eRH0ENYGiY/gafc8qfiVfAFXqd6CV9I3wU36L1im9BRZ9MppL/kZh5&#10;AauAhmSRbkThEcIgQP70CQH6Q1F5aHFbZkuz5xVlCVu3yFavpIz5/AZboSR4xlG6rH9FFQo5Cd+y&#10;eHNzgk4iCRHSD33vX5M36JGk69xoV/GHPTcZSUF+ZilON3FV7s+MGhuzf5vw8QUcIVywfMKvwACN&#10;jYQoxn9MJ2mLmNTGTyqzYS3mlpQV28zN7hbjGz9ZM73PzleuuyBzC7kIBlOeOsRqe6GhV3K+WMJs&#10;eSSJUl8LuTKcEpoDUtuX46v/+W9tbZ2mIMwQUgg0b9Z0/4GDBw+eEvly5P0cUn+JS5lJnLtFHhjB&#10;AaPMsyLkpD4S5Y4WZX4anQCwd74cN2z4qmvXbgMGJPTo0T06OiY8PNwoFrS/unTp7ONc9kbOrlev&#10;n8K8AXZnJaW9EajaeLMEei3noYwH1X05aq9zRXtUfFoZYWEnIUCXO5LBL5wXiMtNW8p6npW58oL1&#10;r+JsYUObu6+AjdKKk/OL9ol5N4q4/pI//TIszBs5faY/MuiRC1tEt2xx3X94W4NrjS55OmhYH6WF&#10;MzsyA9JSVhvNcajNuT4rbwKOKMJ2CLjbFlz+X/izApxLBGGdu6PIw3hMWZTPUBMwJk8I+DgPebL0&#10;dSB5JeeG7HNnzsJrzX19FIwLlCNNS15pqGj18E4xzSGsbVt46KGHNKVghtBE4MzZegXbAoeFW0gG&#10;wVSgFLWBXCtOYooSRYEY0LYQBj7OS3ce/izv/S5duvTt2xf+Nm/e3AvbQmiOz4C0+qWXXlK3LWhz&#10;7muvvRYQ1bFSmyMAq4Aft/7pmXNdQW2Iy0RizOXD3ShHyiG7HHK4cD606ci5HOcWblzVo0ePgQMH&#10;wl8I0uMd50J/mRLUxyw5wvC2rUDvFLvvvvt8tedC/CVMiIA7ApGRkRrfCrDnS3BLIxCuxzIpmVnJ&#10;Nv+aCZR6TZo0AZ6F5Ms4hP7ypbhQ1iw59hfoXUs1B4n2OlfM2Z7EVZRlMg3lzXotbBLe3JTvUk29&#10;MYMdENi0+XdunWsHbYJBB+/2LWzetKZnz56wzv38iy+ioqKAgtXb+lBGhnqGl7Ky9KDlNzmCMmYp&#10;ZrpA/YpB3F5fbQuanFux49qo8NrGCKbuRNn5Xt+2bBML32B6ehTzBDsCyLlGe9B3zp1+//3utgUa&#10;DLgevH41NOS88YYerkxXCultlhwxLHr0EVOkomIBFwicq1MxTc7V3regPqqqD+c065jANG8WFpXU&#10;LLLFuZ0zabBMhVJ73kxJeXOP0UEqzu+7BF9qx7KIgD0QWLV2o/i17c/S9z/dPOfFzw8eOWnoV6ZF&#10;ckDs6nWF6zZ+v2nLVu8AkylmH4GmKOYr54Y1ad7YcBr2aIdXfM/U1VVVnIVw0Ojlz7uhhqUQAZ0I&#10;9OzRg7569ezZv2+fVet3bi06tLPsuCHOhbpMlwMC+8b2ju/fd0D/vlGR3v/eFRSzm0DfFfOVc5t2&#10;urPiyJ6G8xWN58rLq8t/PzHJaK/rHGSYzdYIeOfjhmuSW/Ab4YLY243YW4Mn1zlKHnNsjZtvyjVp&#10;EtahXZvvtuw6ebqiT8/2FyR08W65Y6KcplGRzZpFNWsaCW8iIwyfl5PhAYrZU6AvivnKuQSjFneH&#10;hTetOney6MiVXboNbN26tYaNf10m8HLmOoZx2Qr4d+TfzMwU1pkUycEmuEi9S8VOcbnmFS5Se4V7&#10;QbUrgmjfhjyWFiPgpY8bEAHhdbKKxriCnU0dwzpqELvIAXPV7GLOSY6a6xwFjzmO7KXo6GYd2rdp&#10;1jSqXdtWn371G8y422+6+FzFOaONNUsOKAAUC/zYvFlk86aRwLmwyI2K0trZ4lld2wr0XTETOBce&#10;pIITzHom4kzUfb17927ZsqXaUheocASztrFx/rUe8F5ZlPA6zLC1sxasYEl3z5vTpiRBAUhli3n3&#10;xXDxz0fZa2uTprxKyVleUOWKx8qNDlnMr4CAIR83tHz/mUs51oUFMzAunB2WushhmbmRHHBTdZ0T&#10;Gh5zOnfqcK6S2fDjvi6d2m3+ac+xExU9u7UddnnfGnG0JB1D0yw5ERHhQLLRzaJaRDdrGdM8Jhp8&#10;FTSFjVbNmjXXoYVCFtsKNEUxEziXMmyTxqq2bVoA4aptWlg5JTYWuFKV8m6cOLI3yOuTcGPRTljB&#10;7lmznFk8Q0bQcHHlghHs2nfEAobNxzCygmpXvBsJWEofAjTgOQTUlcXg9RQHUsS6Q4dOykhiw0uS&#10;eLzi4JB81Vpix2byniT1KRuMubp27vB+3tb3Pvlx78FzHxfAIjfs1pSLwKrQtFkzQ80xS04U5dzm&#10;UeBGHRIswoBwWc41po+gvG0FmqKYCZxLkWoMa9LIaJnMb1y8dnHRCB93L9D6blxcxp+RLriHkDSm&#10;ACPgtY8bTm+y1mUKk/LdXeUK1ltq0lV3nRMCHnNOnTqdMfkaWHD8c/6X+w+f7tS+5YjkOOBc+HVv&#10;aAyYJQdWf2BJgBMX9OAGPcFBf4Mb0kfIbFuBpihmAuc263x31elDp8Mu0XMSvM89BWANmCbsGVv5&#10;525AmqxbPfRO735JK5evoVvMdv/J5SIXeZPCnjffXOddz2IpUxHwwceNSw8Zn9Ib1Id5CX9MTct1&#10;juM95sAm3xYxTa8fFh/GkJ9640YNDmMaCccZ3BdvlhxiumXPuFGqhQRaeaGPMAxsK9AUxUzgXECq&#10;vvsPdV2XgAMOYtvVStfOL5u4PJY8Iut9z6OzWBPBtD+TlALNsZKunQ8kHcvaEZ4v4nOBDFgwcw/W&#10;/tSqEe8HAIH+Y9OSi3aIfYWVFBempxLfC3oSFGdyV7i7GtMlNiUzLXfS/GI99QRjnojwJqdPHpuY&#10;csF1yf1GDou7Ljmu/Ny5iopKOBtsqDlmyYFHeceOHT958tTpM2fOlpeDKhWVlV7oIyhvW4GmKGYO&#10;58JeBXB61LVrVzXO7X1PAWcFgHfcQ7Rr57MGgoL58+k9SR7eZsBlgmyQeDsCK4MmYh52L6h2xdDI&#10;xMzeIcD+yI/jdyPQZ2OZeimXPFYTFwd/N3EZhUQRXWJJppwcNr8DU+LAhG7dunZq3+KBu6+ZdsfQ&#10;8CaN8MyqefNmMTHRhlpropzY2N5du3bp0L59q5Yto+EHLzw+M66PoDwoZk+Bpihmjr8FQz2NmR2D&#10;gOvsr5vjRq6NrLMw9r3IYxjxMUYJlE3p+Y3UhusuRFw8Py13Hh+KwpNYGm+ClSp2ZGYfwH0/+4v+&#10;FqA3NQ83Cz2u30+C+iDRL0fz7C9yrn3mY/Bpgv4WjPaZj5wLnm689uVoVFXM7x0Cmpxrjm3BO+Ww&#10;FCKACCACoYYAcm6o9Ti2FxFABAKJgLZtYcGCBYFUEOu2MQLFf+xF/7mG+sc728K6tV927959wIAB&#10;36xdq8eeO/lvf1PXaslbb+lR229yBGXMUsx0gfoVmzVrlrr/XCbhygnw8hQAbsqUKXpiwx0+c+bZ&#10;FSsOnTpVU1OjJz/mcQYChZt+czVE2D/LPhVjU3668Fb8UZSTzg0uv/S6a78viCGP4BSrUi7rkmkz&#10;oCG+2b59+w4dOnTixIlTonT69Gn4BH+FBP75wC3q0aNHAeSFCxcuW7asqKjomWefhevnVNPCl17S&#10;bDTkURcCd/0pR1DYLMVMF6hfMRlnivuUvjfBtnDozJnlv/wyZfToxd9/v+vgQaBdPV+hmMdZCMBe&#10;Lgh3xg51icMaD60UUyjkF4L+iq7zGxCYgryc9PQkYbMutyGBm1Uk+A+3H01Cy9xWCGeBzLXGFC+u&#10;IMtucoTOMksx0wWaopivnAuE++mvv04ePrxDePjMkSPfLi7eeegQ0q4jp7pao4iPBd49Qv+ZGw0x&#10;HucTx5N4EJ2euiiVJ13iiIH4wOGykzNq7qeFHY+/715cKUR2kyN0nFmKmS7Qd8V84tyDZ8588uuv&#10;fxs+nLoPahkenjlq1Ot//FGKtOv4SS9rIDk2ljGJdYdgOFGfOB4pd0VuEpxei0ukx9I8+b4xXKsT&#10;CvjixVXcfrvJEXQzSzHTBfqimE+c+/aGDbcPHSr219YuPHzixRd/8OuvYHWSD2ol37isK12Rt1xp&#10;Hu6u4BNH5jPXCbPGMW2AxW1JWm4c25di7+IeGig4xIHsccWzBTuC6zpnMACOJZTLeDoLLJIvlsnb&#10;GxyDr6whvntxpQLtJkdEjjZ1yOs7Yj5x7j1Dhy7+5pvy+noBqW0nTuStX39dixZVVVUKw93NxS1/&#10;rBe85T7P+b1x5RmxYiwY7coWM9THjZLPXKdOqaBsF7EpsI/KkrRXvC7bKzw4y8kr4Bvsus4dTQOP&#10;kDljCJHDybVCJQcMLqgk9lwn2xtM8eIKuNlNjtCVZilmukBTFPOJc9u3aDFhwIBnV68+ydIuEC5Q&#10;8HXNm7dv3x4c6SrwhruLW24pC15w+eTKc2NCH5EMRZ+5QclNTlc6JTWdc/0FHnNFbm6UbQjgGiFd&#10;RLpScMgql9sDQZ7NgXmB8eD7xumgittnihdXEGg3OUIbzVLMdIGmKOYT54L3ttguXe4cOPBfq1ev&#10;P3Jkydq1I6Oje0BovJ49W7VqpT0L+JgR4ggQaqXQZ642poHJQcKhuWLr5OVw9lnp0zHwK5YUzz/7&#10;EukJHO2BdInx1mXppeYFQrqidbRbLLXAAODXWk3x4krXuab4vTVLjnhZaopipgs0paU+cS75qoyK&#10;6te169SBA1dt2TK2XTtgW0jgZgw8aeoahnQtq+I/V5CCPnN1ARqYTGBWIJu2aBrDsJEeSIJIZ4nz&#10;eJP9vEQIcqakn6cAEgXzMySxItgHdfNLRJZjtjJ+34LEnqvHqBwYrHyv1RQvrmTymuT31iw5rmWp&#10;SYqZLtCUlvrKuZR2+3ft+uCQIXFxccYIF/znUte4av5zBdzQZ67vs9VCCdSxOJvEzMobeeGy8KAM&#10;rgnviUb85jL5dS4CmktpUUZ5ZaJ66C1JDRa2OwCiTfHiCnrbTY4ApVmKmS7QFMVM4FxKux07dgTC&#10;bdu2rccVrpJvXB3+c13FiJNcfqphFMkAzHWs0h4ImOLFFZpiNzkCumYpZrpAUxTT9rcgPjtsjyGH&#10;WtgFAfTlaLQnvPO3sHnTGljQDBw48PMvvtDjb0HTvax+b7DqDTRLjlCLbQXqV0zTlyNyrtFZg/ld&#10;CCDnGh0NPnIu+s81Crj/82tyrjm2Bf83DGtEBBABRCAYEUDODcZeQ50RAUQgWBHQti2g/9xg7Vvr&#10;9Ub/uUYx9s62gP5zZThrOvYV8uv3e6velfrlaPrP1eZcPc/Qjpw9+9aGDXcnJ7ePiYmMjDQ6EDF/&#10;kCKA9lyjHecd54qfoU2//371ze85b7yh5xla+r33qivvTzniZ2imKGa6QHiGplMxf9hz0X+u0YmH&#10;+REBXxAwxYsrKGA3OQImZilmukBTFPPVnov+c32ZPI4pS07gQhKO/zqmYXZtiO9eXGnL7CZHwNss&#10;xUwX6LtiPnEu+s+165T0t17cITQnO/OyBFKwEsB+W0hgkaN/adJ5dN4XL67i9thNjqCbWYqZLtAX&#10;xXziXEP+c4nz28x1tPHgTYx7K7jEFe65XOhmrkOXu5bMdBRqFwSAW4cOHXoRmy699NLRo0c/9NBD&#10;r732GjhpVVfRdy+uVL7d5IjIEf3nKg0BQ/5zwbnCrAUrWNJdt2LBrLHXstwbu3xiGTnPW7a4aATP&#10;yAznQpc934sud+3CD6iH+QjU19dv3LgRCDc5OXn8+PH33XffX/7yF/jb0NCgUpkpXlxBvt3kCE02&#10;SzHTBZqimE/rXIP+c68dS0lXoNw9O4s4b7lM75ETbyzaSVyTQ+Ivit73SRBuo8td8+c+SgwMAsC5&#10;kN5+++1OnToB80I09SuuuAIIFy6qKGSKF1eQbzc5QpPNUsx0gaYo5hPnGvWfS0lXoFxvhjm63PUG&#10;NSxjLwR475bkX2BYSHPnzgU7A3hU0CRcuj41xb2s3eSIl6WmNNB0gaYg5hPnkq9KQ/5zCemOGFG0&#10;eAaxGjAMcYlL4+6wHnST+vXWMzXQ5a4elDCPjREAepXRLpjXxowZA3+Bc8W3FBthihdXMnlNclNr&#10;lhzXstQkxUwXaEpLfeVcSru6/ecC6YotB+ASd+Jy4kA3LHZK0lo9/hnR5a6NqQRV04kAcC48vJLR&#10;bl1dnR7ChSpM8eJqQzkCemY10HSBpihmAudS2tX2n8sCAA5zC+4RLWddLnF5xhX5yyUOc7ncrnfo&#10;clfnxPZrNhKcR0h83F+4KIQA5nbwSuMCCxlIcVG0YP66uBAn3RFbgCnhijuIftRc4dIipnhxtaEc&#10;ARCzGmi6QFMUM+fsr1+nN1ZmGwRcZ3+BJSFkOo0QAe8nMUshToPwBrhTFEOHgY8Qp0ecgRTPKITA&#10;vTS6g1CQaykUyEuVhJ+wDQQGFaFnfyF4lTvngmFBdhFkV1ZWlu48jP5zZTBrHm4W8uv3e6vek/rl&#10;aJ79Rc41OGkwuwgBZc4lnMpSJEedY1dwHOyGnZSd05IyiimzOp1zIZyKznEk41z0n6sTtwBm0+Rc&#10;c2wLAWwhVm07BGQx1Unw3rSxCvF+5YqPzcwqmpddarv2mK8QMKnOZH7dKDHQCOA6N9A9EMz1nzlz&#10;bu+xs8HcgiDQ/dzxE4JtAde59u8wzXWuNuf67j83omkL+yOFGnqBwFdbSz79+cCew2do2fqaqppz&#10;p6pOHoK/9TXnmUa1w1ReVOeMIlXlJ/Q3JKZJ7QX9el57xeDOnTv369dv9Zo18Lza3ewrE6jpXla/&#10;N1h1Vc2SI9RiW4H6FbOF/9yKarVDNfrHH+a0GwLf/nmsbeumV/XhrJNVVVUnTpzYv38//K2uroaH&#10;QnZT2A76/P21z2+6LFanJus2be3WvUfG/93Svn37Hj16vP/BB/ffd5+6NwZ/+r3V71VWZ3ttK1C/&#10;YiasczV9loM7x09+/fX2oUNfX7PmtoSEPl27wlexGGLkXJ0DLuiyAeeOuaiLoHZtbS3Q7tmzZ8FY&#10;CbtNkXMVO3T8E2/ffnXc1Vdepqe7t2z96Z2127987t7o6OhWrVoBn06bOnX1ukJZWVj5gjOyppER&#10;V11xqX7OBW+wNpEjqEGpzXfFTBeoXzHLOZf6z/3b8OHNGaa8vv6ZVavuSkzsJ6Vdj5y7d0nqDObl&#10;zyf30jP6MI/9EBA497IcVrnGhsaG+sb6WvgLH+ynrzGNvr3bWH6dua+a8fKjt1118QVJevL//FvR&#10;88s2bf7PTDhnD+mVV18FSgLOBS+uQvHIiPBIcnAr/ODBg5defKEhzrWJHHeK9FEx0wUKnKupmCbn&#10;+rRvAf3n6pk2oZQnLKxJRJPIZuFNY5pEBf0rxpoUFhHVsnWbmFat9bwgJ+QHRZo2bQqcC2NJbMz1&#10;xYureFjaTY6gm1mKmS7QF8V84lxD/nPBp8LSWyJaNGdfj60jH2ekr1mdnkg/wpr3lkcfJxkeXc8w&#10;6x8T5wTEZGWVroAEKvyWJXtDiefs0NaF6czCfoQP2FcTpn2TT6eF39wkPAxeceFbp4U/2IF9D68O&#10;4XALrgivl+K4WwlXul2EzLeHJ9CCtKz4o27JUPYlVp+bR3NVCJUKV7aOJlXQbLQ6ixJ8L4HbWqZJ&#10;uL4XnFgD+y1J9JQa7W67+b01Sx8ROaL/XKWZbch/LvPdf6cPWnOuqu5c1c7/MLv2Mr0nvZoz8oac&#10;Yrjy7LVE/Orf41+Fu89fzTBXPwtv4LVmZtYLS4FB5WXdrwCDb/87KVJXMCh90Xd2IKIQ0mHRz0xs&#10;O1d7BwD//sx8yV64qS/z3W5mBFwR0inmjhwGzBHktZyJvYQZwDADLmfej3VdZ65nSVw16ZQMMkA4&#10;8zXzZT9mbhuuCpB/E9xox0zmryxtwzzQjnn4a2buDZZ3XF0DU6vvBTndkyleXEGs3eQILTVLMdMF&#10;mqKYT+tcY/5zYweMzBrJLkJ7T3pWyYZ7w8QRgmX3u0fZFfHIbAqbe1nZlb1ff7r6xRR2nZuSxWzb&#10;xXnitXz2YAUsAtt3Qh8R6qRpVCyzFq6wqU8b5pvVTJnorgSzk0xZWyaOLbL0a2Y7f+/hHOZhXoIn&#10;jHVKhuJTL2a+AWk7mcuWcVXsPsX0gS+Jtkyv0/yV0wzZf7GTAfIldGxlYjm3Uc9LkXNN8eIK7bOb&#10;HAFysxQzXaApivnEucb85/aanAfr0FeZBzV//oOVYDRTQFfEdNHhXtb9Cl0ys6+8u3V5hbRyWoWY&#10;7JPMWuBNutRtx4yAmLIn+fenyYJ3t3BXBkw7JvYUUyIuohM5KKJHMkjrxwzfzS26OdlQti2z+yQz&#10;oB2z9zR3reQ0t1TffZq5TmuJrVNHT9nqgHDrdb0gp7sQU7y4gli7yRFaapZipgs0RTGfOJd8Ver3&#10;n/vdo4/DT37gyu05IzXH7A0DCGuS1Sub1b2s7EqvvoNW8yaFvUuWom1BE2GzM6wq4wwIxLBQxi0e&#10;4X3ZLlKTcJd8aMu8n878SF8TmSX82lNZI2lm4YeQfsliYoUqwM4AlZaBqcEDAgL5mo2QSx7hXP51&#10;Sedm7i/hriLnmuLFlUxek9zUmiVHAMi2Ak1RzFfOpbSry39u7IBto9lnXAPSB81ibQu9rh/P8M/Q&#10;xAO81+S/D2Kvz9g+iK5z3cvKr1z79PYcQf4O66YLSvaAgGBeEBsW4P3w6wm3vn8x00swL4jsuUtP&#10;aS0qpcZf4emo15K3/0DsyLsv0bYXW9fVsHVZYNUNByplFcEVF+cqnSsxxYsrVGo3OQIOZilmukBT&#10;FDOBcyntavvPpdYA9vX0cIpG70mfs1fgGRrcFW3U5Z6hff7805/nTwJ6di+r54p1kwYluyNAzQv9&#10;5IYF7llZDrNUybzwyk/M8L4MIzZN6MGWNSzokuxBGqy74aHf9pNMrzZcjrg2TBm1h1ifdp2uKTp+&#10;Xni9/uspoU54L74FOd3VMcWLK4i1mxyhpWYpZrpAUxTT9regeQ5Nc4jiOTRNiII0g+xMBPxsfzaW&#10;GBYm/EAaRD4y3HvXx53MJ9czj4nsCbDP7JscpoTuW+Cvw0XYafDwKWnmdtxHxohk2K7wY1/mstXs&#10;1og25A2kB25j+vwkkQ9XoMZXTjI33cBct4s8wYPluRVp8D0LRt9wVeyAgTLhD1zS/pWf5K4Yyrb/&#10;8dXqTb+/OYtm1u/FVV1zu8kRtDVLMdMF6ldM80wEcq4V0ypUZMrPoQEnTmTWLifMBQl4czf/nnxm&#10;7y5ZzkyWci5HfztZTryYg+47IFzYacCTLLefgf841aBkSutgwAU+nduHVLH3Z+7LQLgCj/kEOt69&#10;jGS2jnOvu+7KXvFyzlUcNHt3/PHNN98LnBsqAyuY24mcG8y9Z3vd5ZxrV4WBzaee1N58RtTnF8Xw&#10;1jrOvfqay3rG6eLcfSV/rP/2R+Rcu44sBb00Odcce24QIYKqhiAC8NyMOwSh1fiF1zNz6VYZK1Nt&#10;XcP5uno9L8hppSIoOwAIaNsWfPefG4BmYZV+QWDj7iqxXzG/1Bn0lYA995IrL+rWXzhBotaig6Xb&#10;f/r+lw0L76WZ9HtxVYfJbnIEbc1SzHSB+hXzk//coJ8H2ACvEMj/5TByrlHkgHMvuGxwl366OPfw&#10;zu2//fi7+Bka+BVTr1G/XzH7yBE00e+mVifsZgnULwdtCzq7BrMhAv5DoLauXv/LXS1wLyt7gXfH&#10;dRu/37Rlq6E22E2OoLxZipku0BTF0J5raJRiZjkCm8BzASbjCFRWVel5NTm8+/qL2J0W0gReXIVX&#10;39je8f37DujfF05JGVXEbnIE/c1SzHSBviumbc/1fX+u0XGA+YMFgf0nq4qOVwWLtjbRM/P5Jfo1&#10;GX/NBek3Xd2jHYQEIEnmORv8O0ZGRERFRRC35RHhEBXpgsFJ+m0LsGqjHrgDLkcAxKwGmi5Qv2Ka&#10;tgXkXP3jH3MiAgFGQJj5vXv1Cg9vEhHepGkURIgAZ1Pwqcn+AwcSBgwwxLk2keNOkT4qZrpA/chr&#10;ci7aFgI8i7B6RMAoAqZ4cYVK7SZHwMEsxUwXaIpiyLlGBzzmRwQCjIApXlyhDXaTI8BqlmKmCzRF&#10;MeTcAM8frB4RMIqAKV5c6ToX7BJgmaBRiCC+Dv0LES0NqWSWHPGy1BTFTBdoSkuRcw2NLsyMCAQe&#10;AVO8uJJ1LvrPZcN66k+mIIacqx9wzIkI2AIBU7y4QkvsJkcA1yzFTBdoimLIubaYRagEIqAfAVO8&#10;uEJ1dpMjIGCWYqYLNEUx3Cumf6hjTkQgwAjo9+Kqrqjd5AjamqWY6QL1K6a5Vww5N8CzCKtHBBAB&#10;JyGgybloW3BSd2NbEAFEwO4IIOfavYdQP0QAEXASAtq2BfSf66T+xrYgAoiApQig/1xL4UXhiAAi&#10;gAhIEEB7Lg4IRAARQARshADac23UGagKIoAIOB4B5FzHdzE2EBFABGyEAHKujToDVUEEEAHHI4Cc&#10;6/guxgYiAoiAjRBAzrVRZ6AqiAAi4HgEkHMd38XYQEQAEbARAsi5NuoMVAURQAQcjwByruO7GBuI&#10;CCACNkIAOddGnYGqIAKIgOMRQM51fBdjAxEBRMBGCCDn2qgzUBVEABFwPALIuY7vYmwgIoAI2AgB&#10;5FwbdQaqggggAo5HADnX8V2MDUQEEAEbIYCca6POQFUQAUTA8Qgg5zq+i7GBiAAiYCMEkHNt1Bmo&#10;CiKACDgeAeRcx3cxNhARQARshAByro06A1VBBBABxyOAnOv4LsYGIgKIgI0QQM61UWegKogAIuB4&#10;BJBzHd/F2EBEABGwEQLIuTbqDFQFEUAEHI8Acq7juxgbiAggAjZCADnXRp2BqiACiIDjEUDOdXwX&#10;YwMRAUTARggg59qoM1AVRAARcDwCyLmO72JsICKACNgIAeRcG3UGqoIIIAKORwA51/FdjA1EBBAB&#10;GyGAnGujzkBVEAFEwPEIIOc6vouxgYgAImAjBJBzbdQZqAoigAg4HgHkXMd3MTYQEUAEbIQAcq6N&#10;OgNVQQQQAccjgJzr+C7GBiICiICNEEDOtVFnoCqIACLgeASQcx3fxdhARAARsBECyLk26gxUBRFA&#10;BByPAHKu47sYG4gIIAI2QgA510adgaogAoiA4xFAznV8F2MDEQFEwEYIIOfaqDNQFUQAEXA8Asi5&#10;ju9ibCAigAjYCAHkXBt1BqqCCCACjkcAOdfxXYwNRAQQARshgJxro85AVRABRMDxCIQlXDkBGvnH&#10;5o8Vm3rvvfe++uqrjkcBG4gIIAKIgCkIzJgx44033hBEnTlzRiZWm3P/+c9/6lSlsbGR5oyIiNjL&#10;plOnTsHHsLAwQQLNI76iUzhmQwQQAU0EhDlIc7Zt27YXmzQLYgY9COghrqeeespXzp0zZ44ebcR5&#10;wsPD161bd80117Rp00Y2CIyKwvyIACLgNQKw6Fm/fv21117rtQQsKEZAxrlN2AR0B4m+r6yshEWq&#10;Oudq23MjdSdY3tIEJWBFDd+xdOELf4VXQ0MjvMRX8D0igAiYhQCdX/Cqr2+ora1t0aLluXPndM9g&#10;zChHIEqa6G3hGrwHuqOEq2cJTOlb27bw9NNPy5ieLl2hPqisvr4eulb2ZQh65Obm3nnnXY3Q+5Ri&#10;MQUDAvCdDaMHNIVec3/T0FAfDI1AHQkCMO3q6uqBCj799JMJE8gzG0y+IwDECuQGUwMmSF1dHXyU&#10;JXPWuYqKUsKdMmUK/PXUEqBa+LKFF/Q9voICAejK0aNuePihDNmbhS8ugCtB0QRUUkAAJh9+TfrO&#10;szIJQLjDhg2Dv0C+3gnXti24y6WEe9FFF/Xt21e11kZY4pKFLqYgQQC+JhMSEoYOHSp7c8EFF8CV&#10;IGkEqskiwHaXd6SApdQRqKio+Nvf/kYtuV5gZZhzqf1i8ODBMDnj4+NVqiQmKhz/QYUA8GrHjh3b&#10;EEO85E2r1q2RcoOqJ2GBW889OfGCFbCIFgLR0dH/+te/6NMzrbzy+4btuc2bN4d1ULNmzUaOHHn5&#10;5Zdff/311dXVMqnUnjthwq1VVVU1NbVg+DCqFuYPCAKtWrV89ZWXr0pOvvTSy8RvRo0eHR8/4OzZ&#10;8oBohZV6gQB8Q8DEi45u9t2336I91wsAFYuA9RYeoF122WXjx4+HH/pAuCkpKWLDriX2XKhgw4YN&#10;sMJt37498K/qOpfac9GYGzQIQH/RDlV8g6bS4EIAhl1DPT6+NotvXXI6dOiQlJTUr18/IFwvDDiG&#10;bQvAuUCj//3vf2tqamC1q8W5lG4wBQcC0LNdu3Zt0aKF7A18ubLfnZiCBgHy67KuHixC5lNOyEtM&#10;TEzs1q0bGFdhUkAyiodhzoUKYHMY1DR9+nQwHWhxLtlRgSlYEIAv7d69e7ds2VL2BqxXdHMMpmBB&#10;gH5DwqM0o4yA+TURgF/5YFaFGeEF4YJww/ZcsGjo3J879qabjx87UVVVjV+2mr1okwwxMTHUXgTf&#10;pu5v4HGtTfRENTQRYI9F1Lfv0Pb7zZvQnqsJl84MpuzP9Z5zVbSkz9BuuGH0/v0H4csAdozpbBJm&#10;QwQQARMQICc/SercucOWLd8j55oAKStCdtjMuzMR2pz73HPP6dRY7ONmzZo1vXvHRkU1gy9bXOfq&#10;BBCzIQLmIgAPXUpLd9x8883mikVpFAEx59KPevYtaHPuCy+8IIZYsC2o4A67hXez6fTp09g9iAAi&#10;ECgEYGMTbLi+8sorA6VAsNer6UWB0q6wBDaHc5955plgBw71RwRCHAH0eeLdANDkXHexmn7FtNe5&#10;3umKpRABRAARCE0EfPKfG5qQYasRAUQAEbAIAW/251qkCopFBBABRMDxCCDnOr6LsYGIACJgIwSQ&#10;c23UGagKIoAIOB4B5FzHdzE2EBFABGyEAHKujToDVUEEEAHHI4Cc6/guxgYiAoiAjRBAzrVRZ6Aq&#10;iAAi4HgEkHMd38XYQEQAEbARAsi5NuoMVAURQAQcjwByruO7GBuICCACNkIAOddGnYGqIAKIgOMR&#10;QM51fBdjAxEBRMBGCCDn2qgzUBVEABFwPALIuY7vYmwgIoAI2AgBDf+5NtLUTZUxk5+2s3qoGyKA&#10;CCAC7gjgOhdHBSKACCAC/kMAOdd/WGNNiAAigAgg5+IYQAQQAUTAfwgg5/oPa6wJEUAEEAGTOHfP&#10;mykpb+4JLjhjRyx+dkRccOmM2iICiECQI6DNuUCnNIZ7WFgw0Cow6ZLH8+Flfz4VVKUKz0zyZiwN&#10;u83Lloq/ckDIksefGuZN/UbKdE5/lm2p6LX49s4uCV63xYgSBvJKOui2UZolZZDSEah4UVMUzWAx&#10;IKNm8n2hPvZ8aYLOlipmM3cuW7HGUh8hHrpPg3OBcGOXTyxrZFPZxD/X2H4tW7Z2ylOFB48Uznxs&#10;bYkv/e2fsqDn5Kdh0xt5ZRd5U+eGZWN8bCmMjMlM1uSn52zwpn4jZY7kPMa2lHYQ2+opHx1xSfC9&#10;LUa00ZWX13PmV+0zDH0pKrbFaAON5tfVJC5T3O3TMpjP6NjLYsZJvvxU5FipkrzaoJjLKiPEA1bq&#10;+3PXZYY9n1BWcE9vKRqEiaesJNdmrW2cfy38C1emMa9DRuGNcImBW38mMQsWQIFZa9cyI0YsYJgb&#10;FxOpJLPrFivJJVqQ7WkAeNyfC18+U5nngYnImw4HmfjLYC3162ccqcHFOcndqFCBmoWL5MqxO5eM&#10;6/bVYkIHHB8tWyXJAGwOS7YpqXSJJkg2MuJJXkFPcUGXejuyJi9bxWWjrWCvyDSRCEl6asm4y8RN&#10;U0SAZqAFFzGPzhmw5anXc8p4JSTyi0c8O6XHCkrHpMnse5/bLtbZpeGOrKeOp9GOI7q4tcXTRQVA&#10;BLi+i/Wlm+R6Et36zHw840JRv7v0P3HwSPtuwpD4rCM7CAmArnHCXWQbqNbR/KBSH8nKEOkchQDv&#10;wA10gHHKdMilo0uYMsyJPDIwpN1ttAk+zhQ1BJTGocfBIO2d7GMmzF/ZFBYmFAegazwzt0/L7rKB&#10;8g/8tlBd5+7ZWXTjxJEywmXWZfJL37LFRSMy12l38sqihNdhnbx21oIRK8aSBfNiZjm3YnbdWkEE&#10;rXt1StJauqhezOw0YVHduf3+RfBN/tmPFw5kfxt2Tp+afHAJv9riVIeLMODYL/zDyXcOK5rzVCEz&#10;evgoGNOT2+c9BeNSlgF+9A1PPUzXCIvzmI7eG4U7J2fzP7TZhUbSU4QBiSaShRXXCiVNXOjDEBzH&#10;yJsGLZYhIO6uAXLClbf0SM6KHZddyho9YhOvYArfBfI1q+2CIq7WuS4ptUWxgW5dQzqZNnnZKvNU&#10;jbtyQLfDx4ArV2XT3yUwooalx7IKc9W9PmURv353/WQ5kqNwkf1GUetoYbiKOst9JCt2t/ZspCTb&#10;sduR47uFzGXHDsq74+kxS06kTgXziG9NMK8L5CNZQbLKYJD2jola8bgJI8Q1/PhbJR9t4PknadiF&#10;O7TtufJOFBFx75ETbyzSwYwccfdJuPHGhD5Sea5brCDIsmAEazfufc98+fJa53CSZDuyfW0ZXDi2&#10;/0j7WJghAnGIM8HFzvEZLPfBEqZb985M2drn4bckWe1+ShaA7hn2Hz944TjWkHokJ9sHI4bItkCW&#10;1WQmUIWZku+3H+zCszl/UUEToSGKTYO7MgTEDe/MbPmKzis+ubd0wx+UXGBIMb8UkwWaWW0XKhVa&#10;p94WnX3narIZqvJfisI6hfz0IUOF/z0hrk7/ANXoaH64igXqGcn6FVDJKXQHdH3nDrL56iqnswkm&#10;jhYZAu6S3Uevp94xUSv3EeI+npmiDb/GD4PnJcMGXvbrH6qc27tf0kp+QWpKd2oK6X1PAaxxX2em&#10;+fmJnYz73PWUZQBLEyx24Ie5/x/WaaqqCbKY7D5aBkv7bLGlUi6/6N2vmCuuTBpxEbPle9b2GsC2&#10;KzZNBRDfVRWE06Ur/H5kbd/k943IEK0fcrvkhIWtmE+BQC3SzPcu8KSYomSds8NErWQjxIO2q7aS&#10;34ujLo3/cWuR+jr32hmLmSnT+E1ge97MJAtQFxHvWbN8ZVI/ue1h5Z/kNwu5Z7wb12USWwUwb9ni&#10;G42X1i5BhtqAEbFsxh4duHFGLoJJgb0YOyId3sSOeHT0iazJnx0cPZ78fnTPMOw28pSf2vi1a9Wd&#10;Q6Se66eKuLS7JsJdcdN0VwgZV2UvzuvCP0JRkg8rbmb0uNTDGzibr0VtlzeT7yb1BqoAAgWtUJX+&#10;JCdLKiMoy/JqdrSmbG+7mxcMX6Wup4KjxiUzX33H2Xb5HHG3D4NFmeyiSy+dTbCiC6gS7pLVB4MY&#10;Uuu08tRx5PfiuIwuxDoXod65wH5r/wyLDZvCZoMnZvcAI84v25nCXYIr10ok9L7n0VlhI8IWMDfO&#10;muUFa/ZJKIoNC+Mrk7O55kBkSZM+Ist+lpm5yL1A0ZwlA/PnPJ4Kd46cOMgcZ3OAAbfj4jmPw+N7&#10;SD8uOfbUHGLzhdG2+6th2XNuK5u8TJphLfy+7ubK/7R5GyQ4TYh6DDwxc9/JIFN1raiFoqaR1hXq&#10;QYvNA9sJPuuxZMpiBh4bKskvK95yJLnHVl4Zq9ou1lexLR4uSvpODAixLZjcTWVrcw8/nr0kmTmy&#10;40f3dS4AxUwhd+Gx6md8cxQv8kPOc0dr9p7X3c1JLvno9SyyV2wc+QwKCxtIyI/lZHZcwPNkttN9&#10;aYIvXaA+lxUkq8wOWSvMHhia3UXMC+O6HSbWOfQrpo1W8OUAm+Olf3i5+cy9tYr7K/wGimJbzG2g&#10;39piUUUmohHYvrYIH5uJRc61WYf4oA5sQ+G2MZE1Mr8NyAeBtCiITTvM7pzzY1Jsi0UN9GOzzKzK&#10;EjSQc83sImVZyLnWY4w1IAKIACLAI2B8rxhihwggAogAIuAtAhzn7trr11+O3mrrKldRWe27EJSA&#10;CCACiICfEeA4d83G3/xcsY/VrQ42hX1sLxZHBBABZyAQ3qHHQGjJkfKG2tr6ixI9njqxVWvz1/30&#10;Zu7X9Q0NttIKlUEEEAFEQBMB7hla38RLNLNiBkQAEUAEEAEfEcBnaD4CiMURAUQAETCAwP8HAOcA&#10;boLBzKIAAAAASUVORK5CYIJQSwMECgAAAAAAAAAhAICPPUyzDgAAsw4AABQAAABkcnMvbWVkaWEv&#10;aW1hZ2UyLnBuZ4lQTkcNChoKAAAADUlIRFIAAABqAAAAYQgCAAAAsYSjAwAAAAFzUkdCAK7OHOkA&#10;AAAJcEhZcwAADsMAAA7EAYguPqMAAA5YSURBVHhe7V1rTFvXHb/XxtjGBhvzJg4hPJKOOHSJ2tCR&#10;lJZ0nRJarUiTkihblS8V9EOkIE2RKi35FCZNyqQRKR8SVHVFTabAtJZuCbTLJLK2QUuylbU1JBBY&#10;eISUl8EYv30f+597r+1r+14/MCQU3yPr+vre8/yd/3nc3+/cY9zhcOA4LpfLsQhHEMRTu7WysiKT&#10;yTQazbPNRqJFlkF2aRH3lG+JJfeUs5EQGrjb7QYTS09P51f7rVu3pqenXS4X3AKjiLQIkiTX9pbX&#10;64VUwrLBprvmaSUUoVKpLC8vr6mp8Xg8kUCFwAem+9FHH+kMObRcSaSpaVwAuEgoN/cVnCbTfE7K&#10;53HYrMePHw+r4CB8Fovl85v/UGTlLasLSVyxuUFJtHRplEfnemK3zB4/dpSPIGdfFEX1/v0mbti2&#10;mLFVwk5g+JIpLZpSdUHpn65d49/l4Lt69apSX2hLz0m0WlLJP25VFmgNhdevXw+Ummu8f7vRu6jf&#10;QeFp7A2vh772eyIKNIp0WVm1u6rGrcnUy4QmPZsVVgXlyVgYPnbkF2wBEXz9/f2LDu+CtixQZpLA&#10;732mSUdg4ugizXzTGM0cKYrG5RgtH87QjZWb9qoytJsVLMFy5dlG9lbvKi0tRejAtLmrq0tdWGZV&#10;FQV8w2SlvHhb3XaZj6QpChDDCYr2EfCNu300nC856Y8/++fjRwPVtQc1mbqUgs/gmFD47A0NDVBq&#10;1PfBnIuWcc02AAQMJhabd3hqZfixfdriGntiH5q0zSx57k/aRqZW3B4CZk+rQu2Lq/U73q0/a15V&#10;4PULtDI3Ndr358gPXA9LFLACm2Nn19BxyQUnxtBCwfTcXsrlITxw9NJODwmm5/CQTrfH6XaTRLTO&#10;cf3KuU4xZ+YZfS6HbWaC/4ErcD0cPhoD0GA6DU50YgzGRVIYNFhv4OOj0LkPWjHp9ZEUJWx98385&#10;9i6yL/Q5/5cJlPZ0x3n4ebJj/s7Zd+vf+RJd6rwYsEF0kfOP/KwTPDGjxfEte14J84Wu4EzvL+LE&#10;4SNI6OMICiPBDNEJGCMG9kigI0ZAnwjoRro7Z89e/Bp78/1LfSMn38TGLr5+9U7AU++H73X6fxw9&#10;2Tdyqe+cCZB9r7P85E3wf+l3R7HB337IIv4sXFbRdvgEUg77KZgjEfhomgL4ACk0YlCAmpdAkHlJ&#10;dA4ncJES6vvMXyGAXj5QB0fTgaNw/PKrL7iEBysPI8jef5mXkfl/9Y5hCGVkgAy4Y+PPDD5I3bjn&#10;FXjKhxM4wnnMShSGDyYqBEF6CNrt8Xm8Xrfb6/F44cTl8nh9Hmi8aEQWtL4oCe6qKBC5y1kfAnfk&#10;0q8R9M/KqXS5OWUmSB2OcB4zGyLw0bSPMTCFjJTh0At6MdqXJiN9Xq8cp2ToEtinQOPlWxzfEsXy&#10;kWesRBZ38f2NMxAXP38gPSMTjjGxAw9ifR9O+AhlujzPoMnRazVqlV6XkZOtVamVuQatXq+FIRvw&#10;E0ig5ty5k3ux6+9AY7x4HQOz+mVNmK+6n4GHwNBRc+7Sld+Ucz95o008eV8fP2nKjJ2vH4djPNHj&#10;i4uLnZ2d+rLq5fS8QACaxqwzbpx0e+HxjYL5DaJUKeaMptCTB4wnc9MPMbndVPNKRopNm/XOaff8&#10;RGNjI+oiFxYW4Kkju/z5UPgAnYn/DQ7YrYtilZCuUhsrnjOW/0ipUsdTUZvGD8Dnmht/6623EHzw&#10;zAsUqbakig8f3PB53C7HSpS5MUy4leoM+LBDVeo4gI+2zRw7dixK34cplKosQ152fpHYR5eTD2RB&#10;qmEXZiWpZThr3kQk+JKClOv7CgsL8fS4huqkUtsUgWmv0263s30fgu+TTz7R6/WvvfbapijduhcC&#10;4MrNzT148CAHX3d3t06nO3To0LqnvCkSgGlyQUHBq6++ikZeeCJD02LJJYIACOLAMYPjFmkIhAV6&#10;xTVMeaclcMPA4a/iEGabaZrwWT/2zbR65/7gs90jCbSCQnIsArBUQ6FQRGObSfs92tEpl38vc991&#10;T7etLA2uVtnY5JgLz/sIp1mmUoF8JKd8hH3EtjDELuGJ7Xqb8ebe2N4YH6MX9kNNgkMhmB/7L4z6&#10;78ApxBXmmuOM+al5E4ZPoav32mZozzLpnJ1dKVpy5YPwtuZ5qjh1+2FbbW3bw8uHmbhrm0xd53nY&#10;H77MdDOsH+b08prnIckIheGTK0tI+QGaJOeX0pbIFzSZpdDa+SkFDQOsBAwHHGsoDe1YewOyJ2SG&#10;zZz5sEYV9CZmn1Wnz2ANcRtvkiVfk+BiZD2uUBpggZqDrko3HMovKODDBzi0VrHmQD880nXi/BDW&#10;bzrD/u5pwpp6wEyQPbVjjaz1YF032EbJeeOsTaAAh0+3mVu5Frwm5VvnSESfecGSgBVVpcv0umy1&#10;Wo1++t3DoX7Tjgr2V8UbRzCzGautQqR7mGtqZBplxQ4kHrDNU8hbSKiKU2dMLedvrHOp1yx64Wkz&#10;DktaZFoKlrPgKlwWvuy5sqq2vZvro0ZvdGGmADxrkS1kgC0t/WsR1brFEWvajKcpdA1Ocg+h2R9m&#10;esicTt3uwaCDQ66y60jH6apgPhG0TN8XR9ahE6hs6e9vqQz1XXGqo602juDPygt/2owoA8FnXvAE&#10;KzlgvgLwqVQqfuN9VvneIOmGPPOK5Qnw0mq1BoMh0vo2SDE2QjYkujSpWpDgk+BLCoGkAkvWJ8GX&#10;FAJJBZbY5tXAF2vavJo4UyVMbLY5VZBYVTljs82rijYVA4mOvLAYbXJx8euJCZfHI6lFYqYhurp0&#10;2modnJ1d8vnujY+vMK8xiFpXb7OfZN+wBojoXQEaQ+Ry/MUQhm/GZvv35OS+srIXS0pWaPru5CQg&#10;GH+kPJ9IwgjmGxHOfjKUIay5WzxVg1cTAS0EUTv7m5uDYRnmOsiqxopq9EIr1sNQuLwoUXiQA4A7&#10;ioseEi69AHyzNttn9+//1GQyKJWZCkVdRcUTkrw3NeVwuRJHEOjUUHLwyBss0drb3d7U1BTgDRmO&#10;GrHVppYTDC4ACZBhHKeNrre3i3GAMaM632JimVvk/LrJ7VNMRhC96CcvEy+eAHydd+8e3rtXCwvA&#10;GU1TI5e/uHXr4Nzc1Nwc14ShaAFxg2dbIQKIPys8/BC1ykev8XIjD79A3hGTDfbS3tTDlZAp5WVQ&#10;jISLh9CLEhVTUUH0IuIAMjxYiYkCKDBt/lVNzV/v3p12OGD1Brw7NLG8/OV33xl9PmWI2Hakg5PB&#10;zK2t3LJ4Vhnraapt62BrlnFAv7MghaJnbjt9mF/1iGQFByKKX3eLJPaBWeWUS6BZ/fH3dicWFRdJ&#10;sMUCw2seYbWYeF20abNeo3m9vPzzoaEHS0tjVustsznTbq/Iz4dVWEHS1C92QN3B+6yBZBkViQ8e&#10;YzmMkYXZHlsKgIGretR4QWfqH3rIRRY8C8Tub3eMeMldBduKGVUQFSDKA7W+WkUqxrQZ3hA05ubu&#10;37Klf2zs9shIhtO5a8sWo9GYlZUVWTuQ+9raQFGaK4fO8Fqc3zvCr/UEv+WaOeEWQRZsOqiFmpme&#10;nDHZhpDRgWdwvGwg2/N3kMJRgefImgC1KxAJX/mKx/xiT5tBltyel1dXXFyqVP542zYWu5Ctcri2&#10;hjdgPbfPsFIR6q8YkTe4WoCHH5gor98LKHWsaXYHW3oHAIj6UzQomgKNFdJpE+r7oPZiRsUaP5uC&#10;v3tuMAc6mNERc7SuMQagoHVcu3att7eXb5PsObRwp9MJu7nASchdTsyNDLFBr0BT5wb2yAwmXhaA&#10;q6+vj40pGt8H5sbqRIJbNMVj5xvED3QFoAwKT5uh+Yir9jHzL6q0xQyZsh7iUtpSFp2ECi6R9QnB&#10;Fe5ZYptXA5/ENq8GNTaMxDavHjsIGXvanFT0qRRYGjqSqm0JvvWBD6iq+99/f3Nw0O5ySVqHGMai&#10;Wscji+XBwoIqM7NveHjJZvuBIxi3qBG3RxZQAfgAqXGLZeDx44bdu18yGpVa7Vfj44txIhj+XscG&#10;0zqCvAvzBBwmfcCVBNUPgWnz8Ozsnampn+/Zo8QwhUxWV1bmVipvT0xYV1YS7yc2ntaBGF1zkPcP&#10;kz4QgrHVj2jT5oGJiV1bt8r9yiRs2LItK2vaYplbXAw04djvdfiR3mBax+iFE8DocgyliDXEUD9i&#10;TJvf2L37/vj4NzMzXpr2kKR5dvabBw9KMEzt38A53vc62NxtJK2jF9HhofxUhPQBWY6ufsSYNmeq&#10;1S+Xlo7NzHwxOQkg/ufBA3glq7yoKDs7m9U64n2vw1+5G0brAGKZpcOZd59ACkha+hAYOiD6/Oxs&#10;GDQWLJZvx8aKcPw5o7G4uDiwoXzC73VsFK3Djxb77hNPlOFLH2H2Eb27F3mnTS4vzs6uKyl5sbDQ&#10;tH07YAer7AObTCb+XgfgtzG0jjAwBKQPNB4noH5E0TrgLUofbKRGwFZqzO5VP1gXTetIXP2IV+uA&#10;VpyWlgZCxw/9nRhRrSOyZYI9JqJ+pMgzL1oAEZciFLdH7qlD2kkj8WcB2Foz5k4aq4g1NYJIbHNS&#10;9SyxzUnBxw+cIkPHmuEVFpEEX1LISvBJ8CWFQFKB0RKhK1euwI5qcgXQo5KLjQAJ/5rlcBw9iraU&#10;R/s2f/rppxkFpUvqLbGDSj4wzGB/pCCc9fX1AIYM6ACTyQR/RSYhEx8CtJz07Nu3D3ADJwMmqrq6&#10;2uNyKkh3fOFT2peacNhtNmDwgDwGx428RQW5OucUjq39Pl+bCWwZTWY6n9TseyFQKA4+2InTOj9j&#10;sI/LJARFKhz24suxP3LYlnbu3BnwEvIflR988Mfs3DynusCpyKJE/0xhM9lTXGWR04TGt6xyz9uX&#10;rW+//TY/TPg/pA4MDPz32291+mwZLiNTHkFQxmTwvy4kaV1arP3JS/BXqWF/8fl/n0a7iBkhd64A&#10;AAAASUVORK5CYIJQSwECLQAUAAYACAAAACEAsYJntgoBAAATAgAAEwAAAAAAAAAAAAAAAAAAAAAA&#10;W0NvbnRlbnRfVHlwZXNdLnhtbFBLAQItABQABgAIAAAAIQA4/SH/1gAAAJQBAAALAAAAAAAAAAAA&#10;AAAAADsBAABfcmVscy8ucmVsc1BLAQItABQABgAIAAAAIQCxSPDj/QIAAFcJAAAOAAAAAAAAAAAA&#10;AAAAADoCAABkcnMvZTJvRG9jLnhtbFBLAQItABQABgAIAAAAIQAubPAAxQAAAKUBAAAZAAAAAAAA&#10;AAAAAAAAAGMFAABkcnMvX3JlbHMvZTJvRG9jLnhtbC5yZWxzUEsBAi0AFAAGAAgAAAAhAB9qHxnh&#10;AAAACgEAAA8AAAAAAAAAAAAAAAAAXwYAAGRycy9kb3ducmV2LnhtbFBLAQItAAoAAAAAAAAAIQCx&#10;dKuJW64AAFuuAAAUAAAAAAAAAAAAAAAAAG0HAABkcnMvbWVkaWEvaW1hZ2UxLnBuZ1BLAQItAAoA&#10;AAAAAAAAIQCAjz1Msw4AALMOAAAUAAAAAAAAAAAAAAAAAPq1AABkcnMvbWVkaWEvaW1hZ2UyLnBu&#10;Z1BLBQYAAAAABwAHAL4BAADfxAAAAAA=&#10;">
            <v:shape id="Grafik 970" o:spid="_x0000_s1092" type="#_x0000_t75" style="position:absolute;width:36156;height:4981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rowfEAAAA3AAAAA8AAABkcnMvZG93bnJldi54bWxET8tqwkAU3Qv+w3CF7upEpT6io4hgK0UF&#10;H4juLplrEszcSTNTTf/eWRRcHs57MqtNIe5Uudyygk47AkGcWJ1zquB4WL4PQTiPrLGwTAr+yMFs&#10;2mxMMNb2wTu6730qQgi7GBVk3pexlC7JyKBr25I4cFdbGfQBVqnUFT5CuClkN4r60mDOoSHDkhYZ&#10;Jbf9r1Gw/lh/1l+njZ9frr3titOfc97/VuqtVc/HIDzV/iX+d6+0gtEgzA9nwhGQ0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irowfEAAAA3AAAAA8AAAAAAAAAAAAAAAAA&#10;nwIAAGRycy9kb3ducmV2LnhtbFBLBQYAAAAABAAEAPcAAACQAwAAAAA=&#10;">
              <v:imagedata r:id="rId37" o:title=""/>
              <v:path arrowok="t"/>
            </v:shape>
            <v:shape id="Grafik 971" o:spid="_x0000_s1091" type="#_x0000_t75" style="position:absolute;left:26003;top:12954;width:9068;height:827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8IEnFAAAA3AAAAA8AAABkcnMvZG93bnJldi54bWxEj0+LwjAUxO/CfofwFrxpWgWt1Siyq+Bh&#10;L/6BxduzebbF5qU0UauffiMIexxm5jfMbNGaStyocaVlBXE/AkGcWV1yruCwX/cSEM4ja6wsk4IH&#10;OVjMPzozTLW985ZuO5+LAGGXooLC+zqV0mUFGXR9WxMH72wbgz7IJpe6wXuAm0oOomgkDZYcFgqs&#10;6aug7LK7GgX758GPv+Pf4eqUoEx+NsujG+RKdT/b5RSEp9b/h9/tjVYwGcfwOhOOgJz/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p/CBJxQAAANwAAAAPAAAAAAAAAAAAAAAA&#10;AJ8CAABkcnMvZG93bnJldi54bWxQSwUGAAAAAAQABAD3AAAAkQMAAAAA&#10;">
              <v:imagedata r:id="rId38" o:title=""/>
              <v:path arrowok="t"/>
            </v:shape>
            <w10:wrap type="tight"/>
          </v:group>
        </w:pict>
      </w:r>
      <w:r w:rsidR="00E1416D" w:rsidRPr="00A6798B">
        <w:rPr>
          <w:sz w:val="22"/>
          <w:szCs w:val="22"/>
        </w:rPr>
        <w:t xml:space="preserve">Zunächst wird im Register </w:t>
      </w:r>
      <w:r w:rsidR="00E1416D" w:rsidRPr="00A6798B">
        <w:rPr>
          <w:i/>
          <w:sz w:val="22"/>
          <w:szCs w:val="22"/>
        </w:rPr>
        <w:t>Columns</w:t>
      </w:r>
      <w:r w:rsidR="00E1416D" w:rsidRPr="00A6798B">
        <w:rPr>
          <w:sz w:val="22"/>
          <w:szCs w:val="22"/>
        </w:rPr>
        <w:t xml:space="preserve"> der vom System vorgeschlagene Primä</w:t>
      </w:r>
      <w:r w:rsidR="00E1416D" w:rsidRPr="00A6798B">
        <w:rPr>
          <w:sz w:val="22"/>
          <w:szCs w:val="22"/>
        </w:rPr>
        <w:t>r</w:t>
      </w:r>
      <w:r w:rsidR="00E1416D" w:rsidRPr="00A6798B">
        <w:rPr>
          <w:sz w:val="22"/>
          <w:szCs w:val="22"/>
        </w:rPr>
        <w:t>schlüssel ang</w:t>
      </w:r>
      <w:r w:rsidR="00E1416D" w:rsidRPr="00A6798B">
        <w:rPr>
          <w:sz w:val="22"/>
          <w:szCs w:val="22"/>
        </w:rPr>
        <w:t>e</w:t>
      </w:r>
      <w:r w:rsidR="00E1416D" w:rsidRPr="00A6798B">
        <w:rPr>
          <w:sz w:val="22"/>
          <w:szCs w:val="22"/>
        </w:rPr>
        <w:t xml:space="preserve">zeigt. Der vorgegebene Datentyp ist </w:t>
      </w:r>
      <w:r w:rsidR="00E1416D" w:rsidRPr="00A6798B">
        <w:rPr>
          <w:i/>
          <w:sz w:val="22"/>
          <w:szCs w:val="22"/>
        </w:rPr>
        <w:t>INT</w:t>
      </w:r>
      <w:r w:rsidR="00E1416D" w:rsidRPr="00A6798B">
        <w:rPr>
          <w:sz w:val="22"/>
          <w:szCs w:val="22"/>
        </w:rPr>
        <w:t>. Der vorgeschlagene Name kann beibehalten oder geändert werden. Mit einem Doppelklick in das Feld wird es editiert und kann geändert we</w:t>
      </w:r>
      <w:r w:rsidR="00E1416D" w:rsidRPr="00A6798B">
        <w:rPr>
          <w:sz w:val="22"/>
          <w:szCs w:val="22"/>
        </w:rPr>
        <w:t>r</w:t>
      </w:r>
      <w:r w:rsidR="00E1416D" w:rsidRPr="00A6798B">
        <w:rPr>
          <w:sz w:val="22"/>
          <w:szCs w:val="22"/>
        </w:rPr>
        <w:t xml:space="preserve">den (hier </w:t>
      </w:r>
      <w:r w:rsidR="00E1416D" w:rsidRPr="00A6798B">
        <w:rPr>
          <w:i/>
          <w:sz w:val="22"/>
          <w:szCs w:val="22"/>
        </w:rPr>
        <w:t>kundennr</w:t>
      </w:r>
      <w:r w:rsidR="00E1416D" w:rsidRPr="00A6798B">
        <w:rPr>
          <w:sz w:val="22"/>
          <w:szCs w:val="22"/>
        </w:rPr>
        <w:t>).</w:t>
      </w:r>
    </w:p>
    <w:p w:rsidR="00E1416D" w:rsidRPr="008869BB" w:rsidRDefault="00E1416D" w:rsidP="00E1416D">
      <w:pPr>
        <w:ind w:left="426" w:right="139" w:hanging="426"/>
        <w:rPr>
          <w:sz w:val="16"/>
          <w:szCs w:val="16"/>
        </w:rPr>
      </w:pPr>
    </w:p>
    <w:p w:rsidR="008D71E1" w:rsidRPr="00A6798B" w:rsidRDefault="008D71E1" w:rsidP="008D71E1">
      <w:pPr>
        <w:numPr>
          <w:ilvl w:val="0"/>
          <w:numId w:val="10"/>
        </w:numPr>
        <w:ind w:left="426" w:right="139" w:hanging="426"/>
        <w:rPr>
          <w:sz w:val="22"/>
          <w:szCs w:val="22"/>
        </w:rPr>
      </w:pPr>
      <w:r w:rsidRPr="00A6798B">
        <w:rPr>
          <w:sz w:val="22"/>
          <w:szCs w:val="22"/>
        </w:rPr>
        <w:t xml:space="preserve">Für den Primärschlüssel ist neben der CheckBox </w:t>
      </w:r>
      <w:r w:rsidRPr="00A6798B">
        <w:rPr>
          <w:i/>
          <w:sz w:val="22"/>
          <w:szCs w:val="22"/>
        </w:rPr>
        <w:t>PK</w:t>
      </w:r>
      <w:r w:rsidRPr="00A6798B">
        <w:rPr>
          <w:sz w:val="22"/>
          <w:szCs w:val="22"/>
        </w:rPr>
        <w:t xml:space="preserve"> (</w:t>
      </w:r>
      <w:r w:rsidRPr="00A6798B">
        <w:rPr>
          <w:i/>
          <w:sz w:val="22"/>
          <w:szCs w:val="22"/>
        </w:rPr>
        <w:t xml:space="preserve">Primary Key) </w:t>
      </w:r>
      <w:r w:rsidRPr="00A6798B">
        <w:rPr>
          <w:sz w:val="22"/>
          <w:szCs w:val="22"/>
        </w:rPr>
        <w:t xml:space="preserve">auch </w:t>
      </w:r>
      <w:r w:rsidRPr="00A6798B">
        <w:rPr>
          <w:i/>
          <w:sz w:val="22"/>
          <w:szCs w:val="22"/>
        </w:rPr>
        <w:t>NN (Not NULL)</w:t>
      </w:r>
      <w:r w:rsidRPr="00A6798B">
        <w:rPr>
          <w:sz w:val="22"/>
          <w:szCs w:val="22"/>
        </w:rPr>
        <w:t xml:space="preserve"> ausgewählt. Dies bedeutet, dass das Attribut einen Wert erhalten muss. </w:t>
      </w:r>
    </w:p>
    <w:p w:rsidR="00DC7CB0" w:rsidRPr="008869BB" w:rsidRDefault="00DC7CB0" w:rsidP="008869BB">
      <w:pPr>
        <w:ind w:left="426" w:right="139" w:hanging="426"/>
        <w:rPr>
          <w:sz w:val="16"/>
          <w:szCs w:val="16"/>
        </w:rPr>
      </w:pPr>
    </w:p>
    <w:p w:rsidR="00F21AE9" w:rsidRPr="003A4647" w:rsidRDefault="008D71E1" w:rsidP="008D71E1">
      <w:pPr>
        <w:numPr>
          <w:ilvl w:val="0"/>
          <w:numId w:val="10"/>
        </w:numPr>
        <w:ind w:left="426" w:right="139" w:hanging="426"/>
        <w:rPr>
          <w:sz w:val="22"/>
          <w:szCs w:val="22"/>
        </w:rPr>
      </w:pPr>
      <w:r w:rsidRPr="00A6798B">
        <w:rPr>
          <w:sz w:val="22"/>
          <w:szCs w:val="22"/>
        </w:rPr>
        <w:t>Die anderen Attribute werden entspr</w:t>
      </w:r>
      <w:r w:rsidRPr="00A6798B">
        <w:rPr>
          <w:sz w:val="22"/>
          <w:szCs w:val="22"/>
        </w:rPr>
        <w:t>e</w:t>
      </w:r>
      <w:r w:rsidRPr="00A6798B">
        <w:rPr>
          <w:sz w:val="22"/>
          <w:szCs w:val="22"/>
        </w:rPr>
        <w:t>chend eingegeben. Für jedes Attribut ist sein Attributtyp (</w:t>
      </w:r>
      <w:r w:rsidRPr="008869BB">
        <w:rPr>
          <w:rStyle w:val="berschrift4Zchn"/>
          <w:sz w:val="22"/>
          <w:szCs w:val="22"/>
          <w:u w:val="none"/>
        </w:rPr>
        <w:t>Datatype</w:t>
      </w:r>
      <w:r w:rsidRPr="00A6798B">
        <w:rPr>
          <w:sz w:val="22"/>
          <w:szCs w:val="22"/>
        </w:rPr>
        <w:t>) festzulegen (siehe Folgeseite).</w:t>
      </w:r>
    </w:p>
    <w:p w:rsidR="00F21AE9" w:rsidRPr="008869BB" w:rsidRDefault="00F21AE9" w:rsidP="008869BB">
      <w:pPr>
        <w:ind w:left="426" w:right="139" w:hanging="426"/>
        <w:rPr>
          <w:sz w:val="16"/>
          <w:szCs w:val="16"/>
        </w:rPr>
      </w:pPr>
    </w:p>
    <w:p w:rsidR="008D71E1" w:rsidRPr="008D71E1" w:rsidRDefault="007B45E5" w:rsidP="008D71E1">
      <w:pPr>
        <w:numPr>
          <w:ilvl w:val="0"/>
          <w:numId w:val="10"/>
        </w:numPr>
        <w:ind w:left="426" w:right="139" w:hanging="426"/>
        <w:rPr>
          <w:rStyle w:val="berschrift4Zchn"/>
          <w:bCs/>
          <w:sz w:val="22"/>
          <w:szCs w:val="22"/>
        </w:rPr>
      </w:pPr>
      <w:r>
        <w:rPr>
          <w:noProof/>
          <w:sz w:val="22"/>
          <w:szCs w:val="22"/>
        </w:rPr>
        <w:pict>
          <v:group id="Gruppieren 1122" o:spid="_x0000_s1089" style="position:absolute;left:0;text-align:left;margin-left:443.15pt;margin-top:26.85pt;width:92.15pt;height:26.25pt;z-index:251648000" coordsize="11701,3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AdoAQQAAHMLAAAOAAAAZHJzL2Uyb0RvYy54bWzsVttu4zYQfS/QfyD07liSZUsW4iwSWU4L&#10;bLcB0sszLVESUYlUSTpyWvTfd4a6+BJgsUiLAgVKAzKvozNnZg51++HY1OSFKc2l2DjejesQJjKZ&#10;c1FunJ9/2s0ih2hDRU5rKdjGeWXa+XD37Te3XRszX1ayzpkiYETouGs3TmVMG8/nOqtYQ/WNbJmA&#10;xUKqhhoYqnKeK9qB9aae+667mndS5a2SGdMaZrf9onNn7RcFy8yPRaGZIfXGAWzGPpV97vE5v7ul&#10;caloW/FsgEHfgaKhXMBLJ1Nbaig5KP7GVMMzJbUszE0mm7ksCp4x6wN447lX3jwqeWitL2Xcle1E&#10;E1B7xdO7zWafXp4U4TnEzvN9hwjaQJQe1aFtOVNMEDsNLHVtGcPmR9U+t09qmCj7ETp+LFSD/+AS&#10;OVp+Xyd+2dGQDCY9L3S9ReiQDNYW0MJlH4Csgii9OZZV6ZcPzsfXzhHdBKZrIZf0iS799+h6rmjL&#10;bBQ0MjDQtQ5XI1tpXfNWM4JTlhi7D2lCQnT7UWa/aSJkUlFRsnulZFcxmgMsD/cD+LMDONBwlOy7&#10;H2QOsaAHI21qXTEcLVbhCiL2luaB2SuWJ7Jo3CptHplsCHY2Duvx25fQl4/aIKjTLnRCyB2va5in&#10;cS1IB8j90IV6onUJZZ8ZZQ9rWfMcN1q/VblPakVeKJaebdZbYOR8G6S4yK1h5CQd+obyuu8DkFqg&#10;PWaruUcHo6OBrp2HHLGV9ufaXadRGgWzwF+ls8Ddbmf3uySYrXZeuNwutkmy9f5CoF4QVzzPmUCs&#10;Y9V7wdelyaA/fb1OdX/hkz53fWfbW9fnlzAs5eDVpUv3u6UbBotoFobLxSxYpO7sIdols/vEW63C&#10;9CF5SK9cSi1N+p/xauIcUcmDYeq5yjuSc0ybxXLtew4MQE4xG6CdJwRR0vzKTWXLB6UAbVwwE7n4&#10;G5iZrPdEjMHG0RSuwbcTVZAcYyLYKsLCQanSsTnuj72srfEFOLWX+SvUFcBCNHhpQaeS6g+HdHAB&#10;bBz9+4Eq5pD6ewG1ufaCAG8MOwiWoQ8Ddb6yP1+hIgNTG8cABbabmP6WObSKlxW8ybMECHkP9Vxw&#10;W2MnVOASDkC1eqz/gnzBxTyIPVM0Z+QXpvZc5AdRkoYb8lQwXoOkRSN9IH2JGJS/lygMKIoSKUD/&#10;vhs9vLgAvMjzlgGasJGyt0DkRysQfitPY/RHbbtSJm0URfYSKQRc5VL1JH6tSPnQln3enUvORRLa&#10;vB1hXFTxF5WJmNcWxNkoDppeQ9KAJjYsh+RhIIjYA5//I9o1iftZqfUq3tfXGLxeZf+XpHdKUq8/&#10;mBZTqUPPftnZVBm+QvHT8Xxs95++le8+AwAA//8DAFBLAwQUAAYACAAAACEAB6Sh+OEAAAALAQAA&#10;DwAAAGRycy9kb3ducmV2LnhtbEyPwWrDMAyG74O9g9Fgt9VOQ9OQxSmlbDuVwdrB2E2N1SQ0tkPs&#10;JunbzzmtNwl9/Pr+fDPplg3Uu8YaCdFCACNTWtWYSsL38f0lBeY8GoWtNSThRg42xeNDjpmyo/mi&#10;4eArFkKMy1BC7X2Xce7KmjS6he3IhNvZ9hp9WPuKqx7HEK5bvhQi4RobEz7U2NGupvJyuGoJHyOO&#10;2zh6G/aX8+72e1x9/uwjkvL5adq+AvM0+X8YZv2gDkVwOtmrUY61EtI0iQMqYRWvgc2AWIsE2Gme&#10;kiXwIuf3HYo/AAAA//8DAFBLAQItABQABgAIAAAAIQC2gziS/gAAAOEBAAATAAAAAAAAAAAAAAAA&#10;AAAAAABbQ29udGVudF9UeXBlc10ueG1sUEsBAi0AFAAGAAgAAAAhADj9If/WAAAAlAEAAAsAAAAA&#10;AAAAAAAAAAAALwEAAF9yZWxzLy5yZWxzUEsBAi0AFAAGAAgAAAAhANCcB2gBBAAAcwsAAA4AAAAA&#10;AAAAAAAAAAAALgIAAGRycy9lMm9Eb2MueG1sUEsBAi0AFAAGAAgAAAAhAAekofjhAAAACwEAAA8A&#10;AAAAAAAAAAAAAAAAWwYAAGRycy9kb3ducmV2LnhtbFBLBQYAAAAABAAEAPMAAABpBwAAAAA=&#10;">
            <v:oval id="Ellipse 976" o:spid="_x0000_s1051" style="position:absolute;left:8367;width:3334;height:33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WhLMcA&#10;AADcAAAADwAAAGRycy9kb3ducmV2LnhtbESPQWvCQBSE70L/w/IKvYhuWiFq6ipSWrQHBaMUentm&#10;n0lq9m2aXTX9925B8DjMzDfMZNaaSpypcaVlBc/9CARxZnXJuYLd9qM3AuE8ssbKMin4Iwez6UNn&#10;gom2F97QOfW5CBB2CSoovK8TKV1WkEHXtzVx8A62MeiDbHKpG7wEuKnkSxTF0mDJYaHAmt4Kyo7p&#10;ySj4Nvufr+0iXr0P9tmBfqmbfy7WSj09tvNXEJ5afw/f2kutYDyM4f9MOAJye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FoSzHAAAA3AAAAA8AAAAAAAAAAAAAAAAAmAIAAGRy&#10;cy9kb3ducmV2LnhtbFBLBQYAAAAABAAEAPUAAACMAwAAAAA=&#10;" filled="f" strokeweight="1pt">
              <v:textbox>
                <w:txbxContent>
                  <w:p w:rsidR="007B45E5" w:rsidRPr="00451FA3" w:rsidRDefault="007B45E5" w:rsidP="008D71E1">
                    <w:pPr>
                      <w:ind w:left="-142" w:right="-82"/>
                      <w:rPr>
                        <w:b/>
                        <w:sz w:val="22"/>
                        <w:szCs w:val="18"/>
                      </w:rPr>
                    </w:pPr>
                    <w:r>
                      <w:rPr>
                        <w:b/>
                        <w:sz w:val="22"/>
                        <w:szCs w:val="18"/>
                      </w:rPr>
                      <w:t xml:space="preserve">  </w:t>
                    </w:r>
                    <w:r w:rsidRPr="00451FA3">
                      <w:rPr>
                        <w:b/>
                        <w:sz w:val="22"/>
                        <w:szCs w:val="18"/>
                      </w:rPr>
                      <w:t>2</w:t>
                    </w:r>
                  </w:p>
                </w:txbxContent>
              </v:textbox>
            </v:oval>
            <v:shape id="Gerade Verbindung mit Pfeil 978" o:spid="_x0000_s1052" type="#_x0000_t32" style="position:absolute;top:1811;width:8286;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1cMAAADcAAAADwAAAGRycy9kb3ducmV2LnhtbERPy2rCQBTdC/2H4Ra604mh9ZE6BimU&#10;FloQo+D2krlNopk7MTPN4+87i4LLw3lv0sHUoqPWVZYVzGcRCOLc6ooLBafj+3QFwnlkjbVlUjCS&#10;g3T7MNlgom3PB+oyX4gQwi5BBaX3TSKly0sy6Ga2IQ7cj20N+gDbQuoW+xBuahlH0UIarDg0lNjQ&#10;W0n5Nfs1Cp7PVRZ/7Y+HjxfXzPfmezHGl5tST4/D7hWEp8Hfxf/uT61gvQxrw5lwBOT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ZjMdXDAAAA3AAAAA8AAAAAAAAAAAAA&#10;AAAAoQIAAGRycy9kb3ducmV2LnhtbFBLBQYAAAAABAAEAPkAAACRAwAAAAA=&#10;" strokeweight="1.75pt">
              <v:stroke endarrow="block"/>
            </v:shape>
          </v:group>
        </w:pict>
      </w:r>
      <w:r>
        <w:rPr>
          <w:noProof/>
          <w:sz w:val="22"/>
          <w:szCs w:val="22"/>
        </w:rPr>
        <w:pict>
          <v:group id="Gruppieren 980" o:spid="_x0000_s1053" style="position:absolute;left:0;text-align:left;margin-left:247.3pt;margin-top:74.05pt;width:26.25pt;height:44.8pt;z-index:251653120" coordorigin="2430,7100" coordsize="525,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p0PBgQAAMALAAAOAAAAZHJzL2Uyb0RvYy54bWzsVlFv4zYMfh+w/yD4PbWdOHFiND2kTlIM&#10;uO0K9G57VmzZFmZLnqTU6Q3770dKtptk97B1hwED5gCBJEoU+ZH8xNt3p6Ymz0xpLsXaC28CjzCR&#10;yZyLcu19+rifLD2iDRU5raVga++Fae/d3fff3XZtwqayknXOFAElQiddu/YqY9rE93VWsYbqG9ky&#10;AcJCqoYamKrSzxXtQHtT+9MgWPidVHmrZMa0htWtE3p3Vn9RsMx8KArNDKnXHthm7L+y/wf89+9u&#10;aVIq2lY8682gb7CioVzApaOqLTWUHBX/k6qGZ0pqWZibTDa+LAqeMesDeBMGV948KHlsrS9l0pXt&#10;CBNAe4XTm9VmPz0/KsLztbdaAj6CNhCkB3VsW84UEwRXAaOuLRPY+qDap/ZROUdh+F5mv2oQ+9dy&#10;nJduMzl0P8octNKjkRajU6EaVAHek5MNxcsYCnYyJIPFGXzx3CMZiOaL5WrRhyqrIJ54ahrNwF6Q&#10;xmEwynb96fm0PwoH0XyfJu5Sa2hvGHoFSadfcdX/DNenirbMhksjWCOu4YDrBhCwm8hqFTtY7c5U&#10;OEyzk+gxJUKmFRUls9s/vrSAX2g9QZtBuTuCEw0B+TrGpKh5+zMePEN7ulgCNhe4DZgDngj3bGXx&#10;HDGjSau0eWCyIThYe9ooysvKpFIIKDCp3AX0+b02DuzhAN4r5J7XNazTpBakA3OmMUQM51rWPEep&#10;najykNaKPFMsVfv1obvYBiUhcqutYjTf9WNDeQ1jYixSRnHArmYeXtew3CM1A3bCkbOvFngjs/zg&#10;jIbZycDQrkMW2dr9fRWsdsvdMppE08VuEgXb7WSzT6PJYh/G8+1sm6bb8A90JYySiuc5E+jNwCNh&#10;9NfyqWc0xwAjk4y4+ZfabTaDsZeWbvbzII5my0kcz2eTaLYLJvfLfTrZpOFiEe/u0/vdlaU7673+&#10;NsaOUKJV8miYeqryjuQc82U2X02hBnIOvIuxh88jtC4hJJlRHlHS/MJNZVMdiQB16PNsWAb462M3&#10;andADDHE2RiF3rdXqCCZh/gCBbiicfV/kPnLo8K06NngX6OF2UALHyDlgRGW6GBf3gPLakexIx1s&#10;lJIdJj5Q1QUfuAODa1/nAxuba/aMYqvH4mOZd+ROHLhyGQh7KOueB1gN/KKR8Wjy94r/LPo22N+a&#10;B/47VX7BbRdJv7dfH4GzbWdp7qjT5TbiiETuiOt/OngjHZjT4WTboanlGywoxxDIUkhO2OzCoJLq&#10;Mzwv0DjCe/jbkSp4bOofBJTlKowi2GbsJJrHoIioc8nhXEJFBqrWngFGtMPUuO702Cp8Y4fXW0hs&#10;HgpuH9hXq85py/Y20CZa1utbWuxDz+d2/2vjffcFAAD//wMAUEsDBBQABgAIAAAAIQAD9UAx4gAA&#10;AAsBAAAPAAAAZHJzL2Rvd25yZXYueG1sTI/BboJAEIbvTfoOm2nSW11QFKUsxpi2J2NSbdJ4W2EE&#10;IjtL2BXw7Ts9tbeZ/F/++SZdj6YRPXautqQgnAQgkHJb1FQq+Dq+vyxBOK+p0I0lVHBHB+vs8SHV&#10;SWEH+sT+4EvBJeQSraDyvk2kdHmFRruJbZE4u9jOaM9rV8qi0wOXm0ZOg2Ahja6JL1S6xW2F+fVw&#10;Mwo+Bj1sZuFbv7tetvfTcb7/3oWo1PPTuHkF4XH0fzD86rM6ZOx0tjcqnGgURKtowSgH0TIEwcQ8&#10;ink4K5jO4hhklsr/P2Q/AAAA//8DAFBLAQItABQABgAIAAAAIQC2gziS/gAAAOEBAAATAAAAAAAA&#10;AAAAAAAAAAAAAABbQ29udGVudF9UeXBlc10ueG1sUEsBAi0AFAAGAAgAAAAhADj9If/WAAAAlAEA&#10;AAsAAAAAAAAAAAAAAAAALwEAAF9yZWxzLy5yZWxzUEsBAi0AFAAGAAgAAAAhAOwynQ8GBAAAwAsA&#10;AA4AAAAAAAAAAAAAAAAALgIAAGRycy9lMm9Eb2MueG1sUEsBAi0AFAAGAAgAAAAhAAP1QDHiAAAA&#10;CwEAAA8AAAAAAAAAAAAAAAAAYAYAAGRycy9kb3ducmV2LnhtbFBLBQYAAAAABAAEAPMAAABvBwAA&#10;AAA=&#10;">
            <v:shape id="AutoShape 997" o:spid="_x0000_s1054" type="#_x0000_t32" style="position:absolute;left:2685;top:7100;width:0;height:39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h/18QAAADcAAAADwAAAGRycy9kb3ducmV2LnhtbESPT2sCMRDF70K/Q5hCb5pVpOjWKCKI&#10;LfTin4PHYTPdrCaTNUl1/fZNQfD4ePN+b95s0TkrrhRi41nBcFCAIK68brhWcNiv+xMQMSFrtJ5J&#10;wZ0iLOYvvRmW2t94S9ddqkWGcCxRgUmpLaWMlSGHceBb4uz9+OAwZRlqqQPeMtxZOSqKd+mw4dxg&#10;sKWVoeq8+3X5jdPp29qNvNfb8eUYRpv119hYpd5eu+UHiERdeh4/0p9awXQyhP8xmQBy/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aH/XxAAAANwAAAAPAAAAAAAAAAAA&#10;AAAAAKECAABkcnMvZG93bnJldi54bWxQSwUGAAAAAAQABAD5AAAAkgMAAAAA&#10;" strokeweight="1pt">
              <v:stroke endarrow="block"/>
            </v:shape>
            <v:oval id="Oval 998" o:spid="_x0000_s1055" style="position:absolute;left:2430;top:7471;width:525;height:5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dyk8cA&#10;AADcAAAADwAAAGRycy9kb3ducmV2LnhtbESPT2sCMRTE74V+h/CEXopmqyB23ShSKupBoSqCt+fm&#10;7Z+6edluoq7fvhEKPQ4z8xsmmbamEldqXGlZwVsvAkGcWl1yrmC/m3dHIJxH1lhZJgV3cjCdPD8l&#10;GGt74y+6bn0uAoRdjAoK7+tYSpcWZND1bE0cvMw2Bn2QTS51g7cAN5XsR9FQGiw5LBRY00dB6Xl7&#10;MQqO5vR92C2G68/BKc3oh17z1WKj1EunnY1BeGr9f/ivvdQK3kcDeJwJR0BO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ncpPHAAAA3AAAAA8AAAAAAAAAAAAAAAAAmAIAAGRy&#10;cy9kb3ducmV2LnhtbFBLBQYAAAAABAAEAPUAAACMAwAAAAA=&#10;" filled="f" strokeweight="1pt">
              <v:textbox>
                <w:txbxContent>
                  <w:p w:rsidR="007B45E5" w:rsidRPr="00451FA3" w:rsidRDefault="007B45E5" w:rsidP="008869BB">
                    <w:pPr>
                      <w:ind w:left="-142"/>
                      <w:rPr>
                        <w:b/>
                      </w:rPr>
                    </w:pPr>
                    <w:r>
                      <w:rPr>
                        <w:b/>
                      </w:rPr>
                      <w:t xml:space="preserve"> 3</w:t>
                    </w:r>
                  </w:p>
                </w:txbxContent>
              </v:textbox>
            </v:oval>
          </v:group>
        </w:pict>
      </w:r>
      <w:r>
        <w:rPr>
          <w:noProof/>
          <w:sz w:val="22"/>
          <w:szCs w:val="22"/>
        </w:rPr>
        <w:pict>
          <v:group id="Gruppieren 986" o:spid="_x0000_s1056" style="position:absolute;left:0;text-align:left;margin-left:355.3pt;margin-top:65.3pt;width:26.25pt;height:44.8pt;z-index:251657216" coordorigin="2430,7100" coordsize="525,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oe7CQQAAMALAAAOAAAAZHJzL2Uyb0RvYy54bWzsVttu4zYQfS/QfyD07kiyZeuCOAtHtoMC&#10;226A7LbPtERdUIlUSTpytui/7wwpKba7D226KFCgMmBweBnOnJk5nNt3p7Yhz0yqWvC14994DmE8&#10;E3nNy7Xz6eN+FjlEacpz2gjO1s4LU867u++/u+27hM1FJZqcSQJKuEr6bu1UWneJ66qsYi1VN6Jj&#10;HBYLIVuqQZSlm0vag/a2ceeet3J7IfNOiowpBbNbu+jcGf1FwTL9oSgU06RZO2CbNv/S/B/w3727&#10;pUkpaVfV2WAGfYMVLa05XDqp2lJNyVHWf1LV1pkUShT6JhOtK4qizpjxAbzxvStvHqQ4dsaXMunL&#10;boIJoL3C6c1qs5+eHyWp87UTRyuHcNpCkB7ksetqJhknOAsY9V2ZwNYH2T11j9I6CsP3IvtVwbJ7&#10;vY5yaTeTQ/+jyEErPWphMDoVskUV4D05mVC8TKFgJ00ymFzAFy4dksHSchXFqyFUWQXxxFPzYAHx&#10;hNXQ96a13XB6OR+OwkE036WJvdQYOhiGXkHSqVdc1T/D9amiHTPhUgjWhGs44roBBMwmEsehhdXs&#10;TLnFNDvxAVPCRVpRXjKz/eNLB/j5xhO0GZTbIygoCMjXMSZFU3c/48EztOerCLC5wG3EHPBEuBex&#10;wXPCjCadVPqBiZbgYO0oLWldVjoVnEOBCWkvoM/vlbZgjwfwXi72ddPAPE0aTnowZx5CxFBWoqlz&#10;XDWCLA9pI8kzxVI13xC6i21QEjw32ipG890w1rRuYEy0QUrLGrBrmIPXtSx3SMOAnXBk7Ws43sgM&#10;P1ijQTppGJp5yCJTu7/HXryLdlEwC+ar3SzwttvZZp8Gs9XeD5fbxTZNt/4f6IofJFWd54yjNyOP&#10;+MFfy6eB0SwDTEwy4eZeajfZDMZeWrrZL70wWESzMFwuZsFi583uo30626T+ahXu7tP73ZWlO+O9&#10;+jbGTlCiVeKomXyq8p7kNebLYhnPfQcE4F2MPXwOoU0JIcm0dIgU+pdaVybVkQhQhzrPhsjD3xC7&#10;SbsFYowhSlMUBt9eoYJkHuMLFGCLxtb/QeQvjxLTYmCDf4sWYoDE0u0HSHlghAgdHMp7ZFllKXai&#10;g42UosfEB6q64AN7YHTt63xgYnPNnkFo9Bh8DPNO3IkDWy4jYY9lPfAAa4BfFDIeTf5e8Z9F3wT7&#10;W/PAf6fKL7jtIun35hsicLbtLM0tddrcRhyRyC1x/U8Hb6QDfTqcTDsEjDWUo2UIZCkkJ2x2YVAJ&#10;+RmeF2gc4T387UglPDbNDxzKMvaDALZpIwTLcA6CPF85nK9QnoGqtaOBEc0w1bY7PXYS39jx9eYC&#10;m4eiNg8slrm16py2TG8DbaJhvaGlxT70XDb7Xxvvuy8AAAD//wMAUEsDBBQABgAIAAAAIQCAs1vw&#10;4AAAAAsBAAAPAAAAZHJzL2Rvd25yZXYueG1sTI/BasMwDIbvg72D0WC31XbC0pHFKaVsO5XB2sHY&#10;TY3VJDS2Q+wm6dvPPa03if/j16diNZuOjTT41lkFciGAka2cbm2t4Hv//vQCzAe0GjtnScGFPKzK&#10;+7sCc+0m+0XjLtQsllifo4ImhD7n3FcNGfQL15ON2dENBkNch5rrAadYbjqeCJFxg62NFxrsadNQ&#10;ddqdjYKPCad1Kt/G7em4ufzunz9/tpKUenyY16/AAs3hH4arflSHMjod3NlqzzoFSymyiMYgvQ6R&#10;WGapBHZQkCQiAV4W/PaH8g8AAP//AwBQSwECLQAUAAYACAAAACEAtoM4kv4AAADhAQAAEwAAAAAA&#10;AAAAAAAAAAAAAAAAW0NvbnRlbnRfVHlwZXNdLnhtbFBLAQItABQABgAIAAAAIQA4/SH/1gAAAJQB&#10;AAALAAAAAAAAAAAAAAAAAC8BAABfcmVscy8ucmVsc1BLAQItABQABgAIAAAAIQAAroe7CQQAAMAL&#10;AAAOAAAAAAAAAAAAAAAAAC4CAABkcnMvZTJvRG9jLnhtbFBLAQItABQABgAIAAAAIQCAs1vw4AAA&#10;AAsBAAAPAAAAAAAAAAAAAAAAAGMGAABkcnMvZG93bnJldi54bWxQSwUGAAAAAAQABADzAAAAcAcA&#10;AAAA&#10;">
            <v:shape id="AutoShape 997" o:spid="_x0000_s1057" type="#_x0000_t32" style="position:absolute;left:2685;top:7100;width:0;height:39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COMUAAADcAAAADwAAAGRycy9kb3ducmV2LnhtbESPT2sCMRDF7wW/Q5hCbzVbkVZXo0hB&#10;VPDin4PHYTPdrE0m2yTV9ds3QsHj4837vXnTeeesuFCIjWcFb/0CBHHldcO1guNh+ToCEROyRuuZ&#10;FNwownzWe5piqf2Vd3TZp1pkCMcSFZiU2lLKWBlyGPu+Jc7elw8OU5ahljrgNcOdlYOieJcOG84N&#10;Blv6NFR9739dfuN83lq7krd6N/w5hcFquRkaq9TLc7eYgEjUpcfxf3qtFYxHH3AfkwkgZ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1COMUAAADcAAAADwAAAAAAAAAA&#10;AAAAAAChAgAAZHJzL2Rvd25yZXYueG1sUEsFBgAAAAAEAAQA+QAAAJMDAAAAAA==&#10;" strokeweight="1pt">
              <v:stroke endarrow="block"/>
            </v:shape>
            <v:oval id="Oval 998" o:spid="_x0000_s1088" style="position:absolute;left:2430;top:7471;width:525;height:5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DfoscA&#10;AADcAAAADwAAAGRycy9kb3ducmV2LnhtbESPQWvCQBSE74L/YXlCL1I3KkgTs0opFetBoVoK3l6y&#10;zyRt9m2a3Wr8911B6HGYmW+YdNmZWpypdZVlBeNRBII4t7riQsHHYfX4BMJ5ZI21ZVJwJQfLRb+X&#10;YqLthd/pvPeFCBB2CSoovW8SKV1ekkE3sg1x8E62NeiDbAupW7wEuKnlJIpm0mDFYaHEhl5Kyr/3&#10;v0bB0WRfn4f1bPs6zfIT/dCw2Kx3Sj0Muuc5CE+d/w/f229aQRyP4XYmHA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Zg36LHAAAA3AAAAA8AAAAAAAAAAAAAAAAAmAIAAGRy&#10;cy9kb3ducmV2LnhtbFBLBQYAAAAABAAEAPUAAACMAwAAAAA=&#10;" filled="f" strokeweight="1pt">
              <v:textbox>
                <w:txbxContent>
                  <w:p w:rsidR="007B45E5" w:rsidRPr="00451FA3" w:rsidRDefault="007B45E5" w:rsidP="008869BB">
                    <w:pPr>
                      <w:ind w:left="-142"/>
                      <w:rPr>
                        <w:b/>
                      </w:rPr>
                    </w:pPr>
                    <w:r>
                      <w:rPr>
                        <w:b/>
                      </w:rPr>
                      <w:t xml:space="preserve"> 4</w:t>
                    </w:r>
                  </w:p>
                </w:txbxContent>
              </v:textbox>
            </v:oval>
          </v:group>
        </w:pict>
      </w:r>
      <w:r w:rsidR="008D71E1" w:rsidRPr="008D71E1">
        <w:rPr>
          <w:sz w:val="22"/>
          <w:szCs w:val="22"/>
        </w:rPr>
        <w:t>Das Kombinationsfeld "</w:t>
      </w:r>
      <w:r w:rsidR="008D71E1" w:rsidRPr="008D71E1">
        <w:rPr>
          <w:i/>
          <w:sz w:val="22"/>
          <w:szCs w:val="22"/>
        </w:rPr>
        <w:t>Data Type</w:t>
      </w:r>
      <w:r w:rsidR="008D71E1" w:rsidRPr="008D71E1">
        <w:rPr>
          <w:sz w:val="22"/>
          <w:szCs w:val="22"/>
        </w:rPr>
        <w:t xml:space="preserve">" listet die Datentypen auf, die der jeweilige SQL-Dialekt unterstützt. Für die Felder mit dem Attributtyp </w:t>
      </w:r>
      <w:r w:rsidR="008D71E1" w:rsidRPr="008869BB">
        <w:rPr>
          <w:rStyle w:val="berschrift4Zchn"/>
          <w:sz w:val="22"/>
          <w:szCs w:val="22"/>
          <w:u w:val="none"/>
        </w:rPr>
        <w:t>VARCHAR</w:t>
      </w:r>
      <w:r w:rsidR="008D71E1" w:rsidRPr="008D71E1">
        <w:rPr>
          <w:rStyle w:val="berschrift4Zchn"/>
          <w:sz w:val="22"/>
          <w:szCs w:val="22"/>
        </w:rPr>
        <w:t xml:space="preserve"> ()</w:t>
      </w:r>
      <w:r w:rsidR="008D71E1" w:rsidRPr="008D71E1">
        <w:rPr>
          <w:sz w:val="22"/>
          <w:szCs w:val="22"/>
        </w:rPr>
        <w:t xml:space="preserve"> kann ein gewünschte Länge eingetragen werden</w:t>
      </w:r>
      <w:r w:rsidR="008D71E1">
        <w:rPr>
          <w:sz w:val="22"/>
          <w:szCs w:val="22"/>
        </w:rPr>
        <w:t>.</w:t>
      </w:r>
    </w:p>
    <w:p w:rsidR="00F21AE9" w:rsidRPr="008D71E1" w:rsidRDefault="00F21AE9" w:rsidP="00F21AE9">
      <w:pPr>
        <w:rPr>
          <w:sz w:val="22"/>
          <w:szCs w:val="22"/>
        </w:rPr>
      </w:pPr>
    </w:p>
    <w:p w:rsidR="00F21AE9" w:rsidRPr="003A4647" w:rsidRDefault="00F21AE9" w:rsidP="00F21AE9">
      <w:pPr>
        <w:rPr>
          <w:sz w:val="22"/>
          <w:szCs w:val="22"/>
        </w:rPr>
      </w:pPr>
    </w:p>
    <w:p w:rsidR="00F21AE9" w:rsidRPr="003A4647" w:rsidRDefault="00F21AE9" w:rsidP="00F21AE9">
      <w:pPr>
        <w:rPr>
          <w:sz w:val="22"/>
          <w:szCs w:val="22"/>
        </w:rPr>
      </w:pPr>
    </w:p>
    <w:p w:rsidR="00F21AE9" w:rsidRPr="003A4647" w:rsidRDefault="007B45E5" w:rsidP="005E0B89">
      <w:pPr>
        <w:jc w:val="both"/>
        <w:rPr>
          <w:sz w:val="22"/>
          <w:szCs w:val="22"/>
        </w:rPr>
      </w:pPr>
      <w:r>
        <w:rPr>
          <w:noProof/>
          <w:sz w:val="22"/>
          <w:szCs w:val="22"/>
        </w:rPr>
        <w:pict>
          <v:group id="Gruppieren 979" o:spid="_x0000_s1059" style="position:absolute;left:0;text-align:left;margin-left:163.4pt;margin-top:12.7pt;width:63.85pt;height:30pt;z-index:251650048" coordsize="8108,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eWV/gMAAKULAAAOAAAAZHJzL2Uyb0RvYy54bWzsVltv6zYMfh+w/yDoPfUlTpMYTQ9SxykG&#10;nG0FerY9K7ZsC7MlT1LqdMP++0jZcS7FhqIbBgyYAzikZFHkR/KT7j4dmpq8cG2Ekisa3PiUcJmp&#10;XMhyRX/4sp0sKDGWyZzVSvIVfeWGfrr/+qu7ro15qCpV51wTMCJN3LUrWlnbxp5nsoo3zNyolkuY&#10;LJRumAVVl16uWQfWm9oLff/W65TOW60ybgyMbvpJeu/sFwXP7PdFYbgl9YqCb9a9tXvv8O3d37G4&#10;1KytRDa4wT7gRcOEhE1HUxtmGdlr8cZUIzKtjCrsTaYaTxWFyLiLAaIJ/KtoHrXaty6WMu7KdoQJ&#10;oL3C6cNms+9enjQR+You50tKJGsgSY9637aCay4JjgJGXVvG8Omjbp/bJz0MlL2GYR8K3eA/BEQO&#10;Dt3XEV1+sCSDwUXgL5YzSjKYmoLiD+hnFaTozaqsSv9ynXfc1EPfRle6FurInKAyfw+q54q13GXA&#10;YPwjVNMRKq5ZzsmPXO+EzPeyJI2w5Kngogbspj12bm0inzRClB3kc/tZZT8bIlVSMVlyt8uX1xag&#10;D3AFhHS2BBUDqJNd963K4Ru2t8oV2xXq06U/CwFgwDcA8YjvEf8o9Kdz6AHE30E/QsjiVhv7yFVD&#10;UFhRYzUTZWUTJSW0kNKB24+9fDYW/TstwIik2oq6hnEW15J0KxrCM3MrjKpFjrM4aXS5S2pNXhg2&#10;o3tctDBz/hkUvcydtYqzPB1ky0QNMrEOJqsFAFdzits1PKek5sA/KPX+1RJ35I4BeqdBO1gQ3TiU&#10;luvO35b+Ml2ki2gShbfpJPI3m8l6m0ST220wn22mmyTZBL9jKEEUVyLPucRojkwRRO8rr4Gz+h4f&#10;uWLEzbu07gAGZy89XW9n/jyaLibz+Ww6iaapP3lYbJPJOglub+fpQ/KQXnmauujNP+PsCCV6pfaW&#10;6+cq70gusF6ms2UYUFCAWcN5n1nC6hJSkllNiVb2J2ErV+dYfGjjohoWPv6G3I3WeyCOOURtzMIQ&#10;2wkqqMljfl37YMcgb5l4p/JXx1luHMihH/4XWCI6skRa16I1HBghwhiH9kYqdUhc0cFaa9Vh7QN5&#10;XfBBv+DdfAC9fmx1B45j4YF5r1j4z6mA9667lL23/wOsAXpWAC7K8x6/SP4HqeC/0+gX9HYR+tY9&#10;b1nwrNJ79uzLG3FEOu+5639G+CAj2MPu4O48YXhsx54kkKiQn/BGC0Kl9K9wwsDtEI7EX/ZMw3lT&#10;fyOhLZdBFMFn1inRbB6Cos9nduczTGZgakUt9IQTE9tfQfetxmMW2xxTK9UajvZCuDP2RF1Acqg4&#10;5gLJ3QUd8Q33Vrxsnuvu+9Pt+v4PAAAA//8DAFBLAwQUAAYACAAAACEA5Q3Gy+AAAAAJAQAADwAA&#10;AGRycy9kb3ducmV2LnhtbEyPQUvDQBCF74L/YRnBm90kTUqJmZRS1FMRbAXxts1Ok9Dsbshuk/Tf&#10;O570OG8e732v2MymEyMNvnUWIV5EIMhWTre2Rvg8vj6tQfigrFads4RwIw+b8v6uULl2k/2g8RBq&#10;wSHW5wqhCaHPpfRVQ0b5hevJ8u/sBqMCn0Mt9aAmDjedTKJoJY1qLTc0qqddQ9XlcDUIb5Oatsv4&#10;Zdxfzrvb9zF7/9rHhPj4MG+fQQSaw58ZfvEZHUpmOrmr1V50CMtkxegBIclSEGxIszQDcUJYsyDL&#10;Qv5fUP4AAAD//wMAUEsBAi0AFAAGAAgAAAAhALaDOJL+AAAA4QEAABMAAAAAAAAAAAAAAAAAAAAA&#10;AFtDb250ZW50X1R5cGVzXS54bWxQSwECLQAUAAYACAAAACEAOP0h/9YAAACUAQAACwAAAAAAAAAA&#10;AAAAAAAvAQAAX3JlbHMvLnJlbHNQSwECLQAUAAYACAAAACEAQs3llf4DAAClCwAADgAAAAAAAAAA&#10;AAAAAAAuAgAAZHJzL2Uyb0RvYy54bWxQSwECLQAUAAYACAAAACEA5Q3Gy+AAAAAJAQAADwAAAAAA&#10;AAAAAAAAAABYBgAAZHJzL2Rvd25yZXYueG1sUEsFBgAAAAAEAAQA8wAAAGUHAAAAAA==&#10;">
            <v:shape id="Gerade Verbindung mit Pfeil 973" o:spid="_x0000_s1060" type="#_x0000_t32" style="position:absolute;left:3905;top:1905;width:420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b8J8UAAADcAAAADwAAAGRycy9kb3ducmV2LnhtbESPT2sCMRTE7wW/Q3iF3mpWBWtXo4h/&#10;asHTatHrY/PcLN28LJuoq5/eFAoeh5n5DTOZtbYSF2p86VhBr5uAIM6dLrlQ8LNfv49A+ICssXJM&#10;Cm7kYTbtvEww1e7KGV12oRARwj5FBSaEOpXS54Ys+q6riaN3co3FEGVTSN3gNcJtJftJMpQWS44L&#10;BmtaGMp/d2er4Hw02WbTWy3rL8oO6y2FVXLXSr29tvMxiEBteIb/299awefHAP7OxCMgp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b8J8UAAADcAAAADwAAAAAAAAAA&#10;AAAAAAChAgAAZHJzL2Rvd25yZXYueG1sUEsFBgAAAAAEAAQA+QAAAJMDAAAAAA==&#10;" strokeweight="1.75pt">
              <v:stroke endarrow="block"/>
            </v:shape>
            <v:oval id="Ellipse 974" o:spid="_x0000_s1061" style="position:absolute;width:3810;height:38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awMgA&#10;AADcAAAADwAAAGRycy9kb3ducmV2LnhtbESPT2vCQBTE7wW/w/KEXopuWot/oquUUrEeFIwieHtm&#10;n0k0+zbNbjX99m6h0OMwM79hJrPGlOJKtSssK3juRiCIU6sLzhTstvPOEITzyBpLy6TghxzMpq2H&#10;Ccba3nhD18RnIkDYxagg976KpXRpTgZd11bEwTvZ2qAPss6krvEW4KaUL1HUlwYLDgs5VvSeU3pJ&#10;vo2Cgzme99tFf/XRO6Yn+qKnbLlYK/XYbt7GIDw1/j/81/7UCkaDV/g9E46An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G5rAyAAAANwAAAAPAAAAAAAAAAAAAAAAAJgCAABk&#10;cnMvZG93bnJldi54bWxQSwUGAAAAAAQABAD1AAAAjQMAAAAA&#10;" filled="f" strokeweight="1pt">
              <v:textbox>
                <w:txbxContent>
                  <w:p w:rsidR="007B45E5" w:rsidRPr="00534239" w:rsidRDefault="007B45E5" w:rsidP="008D71E1">
                    <w:pPr>
                      <w:rPr>
                        <w:b/>
                        <w:sz w:val="22"/>
                        <w:szCs w:val="18"/>
                      </w:rPr>
                    </w:pPr>
                    <w:r w:rsidRPr="00534239">
                      <w:rPr>
                        <w:b/>
                        <w:sz w:val="22"/>
                        <w:szCs w:val="18"/>
                      </w:rPr>
                      <w:t>1</w:t>
                    </w:r>
                  </w:p>
                </w:txbxContent>
              </v:textbox>
            </v:oval>
          </v:group>
        </w:pict>
      </w:r>
    </w:p>
    <w:p w:rsidR="00F21AE9" w:rsidRPr="003A4647" w:rsidRDefault="00F21AE9" w:rsidP="005E0B89">
      <w:pPr>
        <w:jc w:val="both"/>
        <w:rPr>
          <w:sz w:val="22"/>
          <w:szCs w:val="22"/>
        </w:rPr>
      </w:pPr>
    </w:p>
    <w:p w:rsidR="000A76CB" w:rsidRPr="003A4647" w:rsidRDefault="000A76CB" w:rsidP="005E0B89">
      <w:pPr>
        <w:jc w:val="both"/>
        <w:rPr>
          <w:sz w:val="22"/>
          <w:szCs w:val="22"/>
        </w:rPr>
      </w:pPr>
    </w:p>
    <w:p w:rsidR="000A76CB" w:rsidRDefault="000A76CB" w:rsidP="005E0B89">
      <w:pPr>
        <w:jc w:val="both"/>
        <w:rPr>
          <w:sz w:val="22"/>
          <w:szCs w:val="22"/>
        </w:rPr>
      </w:pPr>
    </w:p>
    <w:p w:rsidR="003A4647" w:rsidRDefault="003A4647" w:rsidP="005E0B89">
      <w:pPr>
        <w:jc w:val="both"/>
        <w:rPr>
          <w:sz w:val="22"/>
          <w:szCs w:val="22"/>
        </w:rPr>
      </w:pPr>
    </w:p>
    <w:p w:rsidR="008869BB" w:rsidRPr="00A6798B" w:rsidRDefault="008869BB" w:rsidP="008869BB">
      <w:pPr>
        <w:rPr>
          <w:b/>
          <w:sz w:val="22"/>
          <w:szCs w:val="22"/>
        </w:rPr>
      </w:pPr>
      <w:r w:rsidRPr="00A6798B">
        <w:rPr>
          <w:b/>
          <w:sz w:val="22"/>
          <w:szCs w:val="22"/>
        </w:rPr>
        <w:t>Anwendung häufig verwendeter Datentypen in SQL-Datenbanken:</w:t>
      </w:r>
    </w:p>
    <w:p w:rsidR="008869BB" w:rsidRPr="00A6798B" w:rsidRDefault="008869BB" w:rsidP="008869BB">
      <w:pPr>
        <w:tabs>
          <w:tab w:val="left" w:pos="993"/>
        </w:tabs>
        <w:rPr>
          <w:sz w:val="22"/>
          <w:szCs w:val="22"/>
        </w:rPr>
      </w:pPr>
    </w:p>
    <w:tbl>
      <w:tblPr>
        <w:tblW w:w="942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83"/>
        <w:gridCol w:w="2040"/>
        <w:gridCol w:w="5103"/>
      </w:tblGrid>
      <w:tr w:rsidR="008869BB" w:rsidRPr="00A6798B" w:rsidTr="001554E5">
        <w:tc>
          <w:tcPr>
            <w:tcW w:w="2283" w:type="dxa"/>
          </w:tcPr>
          <w:p w:rsidR="008869BB" w:rsidRPr="00A6798B" w:rsidRDefault="008869BB" w:rsidP="001554E5">
            <w:pPr>
              <w:rPr>
                <w:b/>
                <w:bCs/>
                <w:sz w:val="22"/>
                <w:szCs w:val="22"/>
              </w:rPr>
            </w:pPr>
            <w:r w:rsidRPr="00A6798B">
              <w:rPr>
                <w:b/>
                <w:bCs/>
                <w:sz w:val="22"/>
                <w:szCs w:val="22"/>
              </w:rPr>
              <w:t>Typ</w:t>
            </w:r>
          </w:p>
        </w:tc>
        <w:tc>
          <w:tcPr>
            <w:tcW w:w="2040" w:type="dxa"/>
          </w:tcPr>
          <w:p w:rsidR="008869BB" w:rsidRPr="00A6798B" w:rsidRDefault="008869BB" w:rsidP="001554E5">
            <w:pPr>
              <w:rPr>
                <w:b/>
                <w:bCs/>
                <w:sz w:val="22"/>
                <w:szCs w:val="22"/>
              </w:rPr>
            </w:pPr>
            <w:r w:rsidRPr="00A6798B">
              <w:rPr>
                <w:b/>
                <w:bCs/>
                <w:sz w:val="22"/>
                <w:szCs w:val="22"/>
              </w:rPr>
              <w:t>Bedeutung</w:t>
            </w:r>
          </w:p>
        </w:tc>
        <w:tc>
          <w:tcPr>
            <w:tcW w:w="5103" w:type="dxa"/>
          </w:tcPr>
          <w:p w:rsidR="008869BB" w:rsidRPr="00A6798B" w:rsidRDefault="008869BB" w:rsidP="001554E5">
            <w:pPr>
              <w:rPr>
                <w:b/>
                <w:bCs/>
                <w:sz w:val="22"/>
                <w:szCs w:val="22"/>
              </w:rPr>
            </w:pPr>
            <w:r w:rsidRPr="00A6798B">
              <w:rPr>
                <w:b/>
                <w:bCs/>
                <w:sz w:val="22"/>
                <w:szCs w:val="22"/>
              </w:rPr>
              <w:t>Beispiel</w:t>
            </w:r>
          </w:p>
        </w:tc>
      </w:tr>
      <w:tr w:rsidR="008869BB" w:rsidRPr="007B45E5" w:rsidTr="001554E5">
        <w:tc>
          <w:tcPr>
            <w:tcW w:w="2283" w:type="dxa"/>
          </w:tcPr>
          <w:p w:rsidR="008869BB" w:rsidRPr="00A6798B" w:rsidRDefault="008869BB" w:rsidP="001554E5">
            <w:pPr>
              <w:spacing w:before="40" w:after="40"/>
              <w:rPr>
                <w:sz w:val="22"/>
                <w:szCs w:val="22"/>
              </w:rPr>
            </w:pPr>
            <w:r w:rsidRPr="00A6798B">
              <w:rPr>
                <w:sz w:val="22"/>
                <w:szCs w:val="22"/>
              </w:rPr>
              <w:t>CHAR(</w:t>
            </w:r>
            <w:r w:rsidRPr="00A6798B">
              <w:rPr>
                <w:i/>
                <w:sz w:val="22"/>
                <w:szCs w:val="22"/>
              </w:rPr>
              <w:t>länge</w:t>
            </w:r>
            <w:r w:rsidRPr="00A6798B">
              <w:rPr>
                <w:sz w:val="22"/>
                <w:szCs w:val="22"/>
              </w:rPr>
              <w:t>) /</w:t>
            </w:r>
          </w:p>
          <w:p w:rsidR="008869BB" w:rsidRPr="00A6798B" w:rsidRDefault="008869BB" w:rsidP="001554E5">
            <w:pPr>
              <w:spacing w:before="40" w:after="40"/>
              <w:rPr>
                <w:sz w:val="22"/>
                <w:szCs w:val="22"/>
              </w:rPr>
            </w:pPr>
            <w:r w:rsidRPr="00A6798B">
              <w:rPr>
                <w:sz w:val="22"/>
                <w:szCs w:val="22"/>
              </w:rPr>
              <w:t xml:space="preserve">VARCHAR(länge) </w:t>
            </w:r>
            <w:r w:rsidRPr="00A6798B">
              <w:rPr>
                <w:b/>
                <w:sz w:val="22"/>
                <w:szCs w:val="22"/>
                <w:vertAlign w:val="superscript"/>
              </w:rPr>
              <w:t>**</w:t>
            </w:r>
          </w:p>
        </w:tc>
        <w:tc>
          <w:tcPr>
            <w:tcW w:w="2040" w:type="dxa"/>
          </w:tcPr>
          <w:p w:rsidR="008869BB" w:rsidRPr="00A6798B" w:rsidRDefault="008869BB" w:rsidP="001554E5">
            <w:pPr>
              <w:spacing w:before="40" w:after="40"/>
              <w:rPr>
                <w:sz w:val="22"/>
                <w:szCs w:val="22"/>
              </w:rPr>
            </w:pPr>
            <w:r w:rsidRPr="00A6798B">
              <w:rPr>
                <w:sz w:val="22"/>
                <w:szCs w:val="22"/>
              </w:rPr>
              <w:t>Text</w:t>
            </w:r>
          </w:p>
        </w:tc>
        <w:tc>
          <w:tcPr>
            <w:tcW w:w="5103" w:type="dxa"/>
          </w:tcPr>
          <w:p w:rsidR="008869BB" w:rsidRPr="00A6798B" w:rsidRDefault="008869BB" w:rsidP="001554E5">
            <w:pPr>
              <w:spacing w:before="40" w:after="40"/>
              <w:rPr>
                <w:sz w:val="22"/>
                <w:szCs w:val="22"/>
                <w:lang w:val="en-GB"/>
              </w:rPr>
            </w:pPr>
            <w:r w:rsidRPr="00A6798B">
              <w:rPr>
                <w:sz w:val="22"/>
                <w:szCs w:val="22"/>
                <w:lang w:val="en-GB"/>
              </w:rPr>
              <w:t>CREATE TABLE Kunden(Name CHAR(30));/</w:t>
            </w:r>
          </w:p>
          <w:p w:rsidR="008869BB" w:rsidRPr="00A6798B" w:rsidRDefault="008869BB" w:rsidP="001554E5">
            <w:pPr>
              <w:spacing w:before="40" w:after="40"/>
              <w:rPr>
                <w:sz w:val="22"/>
                <w:szCs w:val="22"/>
                <w:lang w:val="en-GB"/>
              </w:rPr>
            </w:pPr>
            <w:r w:rsidRPr="00A6798B">
              <w:rPr>
                <w:sz w:val="22"/>
                <w:szCs w:val="22"/>
                <w:lang w:val="en-GB"/>
              </w:rPr>
              <w:t>CREATE TABLE</w:t>
            </w:r>
            <w:r w:rsidRPr="00A6798B">
              <w:rPr>
                <w:sz w:val="22"/>
                <w:szCs w:val="22"/>
                <w:lang w:val="en-US"/>
              </w:rPr>
              <w:t xml:space="preserve"> Kunden</w:t>
            </w:r>
            <w:r w:rsidRPr="00A6798B">
              <w:rPr>
                <w:sz w:val="22"/>
                <w:szCs w:val="22"/>
                <w:lang w:val="en-GB"/>
              </w:rPr>
              <w:t>(Name VARCHAR(30));</w:t>
            </w:r>
          </w:p>
        </w:tc>
      </w:tr>
      <w:tr w:rsidR="008869BB" w:rsidRPr="00A6798B" w:rsidTr="001554E5">
        <w:tc>
          <w:tcPr>
            <w:tcW w:w="2283" w:type="dxa"/>
          </w:tcPr>
          <w:p w:rsidR="008869BB" w:rsidRPr="00A6798B" w:rsidRDefault="008869BB" w:rsidP="001554E5">
            <w:pPr>
              <w:spacing w:before="40" w:after="40"/>
              <w:rPr>
                <w:sz w:val="22"/>
                <w:szCs w:val="22"/>
              </w:rPr>
            </w:pPr>
            <w:r w:rsidRPr="00A6798B">
              <w:rPr>
                <w:sz w:val="22"/>
                <w:szCs w:val="22"/>
              </w:rPr>
              <w:t>INTEGER</w:t>
            </w:r>
          </w:p>
        </w:tc>
        <w:tc>
          <w:tcPr>
            <w:tcW w:w="2040" w:type="dxa"/>
          </w:tcPr>
          <w:p w:rsidR="008869BB" w:rsidRPr="00A6798B" w:rsidRDefault="008869BB" w:rsidP="001554E5">
            <w:pPr>
              <w:spacing w:before="40" w:after="40"/>
              <w:rPr>
                <w:sz w:val="22"/>
                <w:szCs w:val="22"/>
              </w:rPr>
            </w:pPr>
            <w:r w:rsidRPr="00A6798B">
              <w:rPr>
                <w:sz w:val="22"/>
                <w:szCs w:val="22"/>
              </w:rPr>
              <w:t>Ganzzahl</w:t>
            </w:r>
          </w:p>
        </w:tc>
        <w:tc>
          <w:tcPr>
            <w:tcW w:w="5103" w:type="dxa"/>
          </w:tcPr>
          <w:p w:rsidR="008869BB" w:rsidRPr="00A6798B" w:rsidRDefault="008869BB" w:rsidP="001554E5">
            <w:pPr>
              <w:spacing w:before="40" w:after="40"/>
              <w:rPr>
                <w:sz w:val="22"/>
                <w:szCs w:val="22"/>
              </w:rPr>
            </w:pPr>
            <w:r w:rsidRPr="00A6798B">
              <w:rPr>
                <w:sz w:val="22"/>
                <w:szCs w:val="22"/>
              </w:rPr>
              <w:t>CREATE TABLE Inspektionen(Dauer INTEGER);</w:t>
            </w:r>
          </w:p>
        </w:tc>
      </w:tr>
      <w:tr w:rsidR="008869BB" w:rsidRPr="007B45E5" w:rsidTr="001554E5">
        <w:tc>
          <w:tcPr>
            <w:tcW w:w="2283" w:type="dxa"/>
          </w:tcPr>
          <w:p w:rsidR="008869BB" w:rsidRPr="00A6798B" w:rsidRDefault="008869BB" w:rsidP="001554E5">
            <w:pPr>
              <w:spacing w:before="40" w:after="40"/>
              <w:rPr>
                <w:sz w:val="22"/>
                <w:szCs w:val="22"/>
              </w:rPr>
            </w:pPr>
            <w:r w:rsidRPr="00A6798B">
              <w:rPr>
                <w:sz w:val="22"/>
                <w:szCs w:val="22"/>
              </w:rPr>
              <w:t>DOUBLE</w:t>
            </w:r>
          </w:p>
        </w:tc>
        <w:tc>
          <w:tcPr>
            <w:tcW w:w="2040" w:type="dxa"/>
          </w:tcPr>
          <w:p w:rsidR="008869BB" w:rsidRPr="00A6798B" w:rsidRDefault="008869BB" w:rsidP="001554E5">
            <w:pPr>
              <w:spacing w:before="40" w:after="40"/>
              <w:rPr>
                <w:sz w:val="22"/>
                <w:szCs w:val="22"/>
              </w:rPr>
            </w:pPr>
            <w:r w:rsidRPr="00A6798B">
              <w:rPr>
                <w:sz w:val="22"/>
                <w:szCs w:val="22"/>
              </w:rPr>
              <w:t>Fließkommazahl</w:t>
            </w:r>
          </w:p>
        </w:tc>
        <w:tc>
          <w:tcPr>
            <w:tcW w:w="5103" w:type="dxa"/>
          </w:tcPr>
          <w:p w:rsidR="008869BB" w:rsidRPr="00A6798B" w:rsidRDefault="008869BB" w:rsidP="001554E5">
            <w:pPr>
              <w:spacing w:before="40" w:after="40"/>
              <w:rPr>
                <w:sz w:val="22"/>
                <w:szCs w:val="22"/>
                <w:lang w:val="en-GB"/>
              </w:rPr>
            </w:pPr>
            <w:r w:rsidRPr="00A6798B">
              <w:rPr>
                <w:sz w:val="22"/>
                <w:szCs w:val="22"/>
                <w:lang w:val="en-GB"/>
              </w:rPr>
              <w:t>CREATE TABLE Fahrraeder (Wert DOUBLE);</w:t>
            </w:r>
          </w:p>
        </w:tc>
      </w:tr>
      <w:tr w:rsidR="008869BB" w:rsidRPr="00A6798B" w:rsidTr="001554E5">
        <w:tc>
          <w:tcPr>
            <w:tcW w:w="2283" w:type="dxa"/>
          </w:tcPr>
          <w:p w:rsidR="008869BB" w:rsidRPr="00A6798B" w:rsidRDefault="008869BB" w:rsidP="001554E5">
            <w:pPr>
              <w:spacing w:before="40" w:after="40"/>
              <w:rPr>
                <w:sz w:val="22"/>
                <w:szCs w:val="22"/>
              </w:rPr>
            </w:pPr>
            <w:r w:rsidRPr="00A6798B">
              <w:rPr>
                <w:sz w:val="22"/>
                <w:szCs w:val="22"/>
              </w:rPr>
              <w:t>DATE</w:t>
            </w:r>
          </w:p>
        </w:tc>
        <w:tc>
          <w:tcPr>
            <w:tcW w:w="2040" w:type="dxa"/>
          </w:tcPr>
          <w:p w:rsidR="008869BB" w:rsidRPr="00A6798B" w:rsidRDefault="008869BB" w:rsidP="001554E5">
            <w:pPr>
              <w:spacing w:before="40" w:after="40"/>
              <w:rPr>
                <w:sz w:val="22"/>
                <w:szCs w:val="22"/>
              </w:rPr>
            </w:pPr>
            <w:r w:rsidRPr="00A6798B">
              <w:rPr>
                <w:sz w:val="22"/>
                <w:szCs w:val="22"/>
              </w:rPr>
              <w:t>Datumsangaben</w:t>
            </w:r>
          </w:p>
        </w:tc>
        <w:tc>
          <w:tcPr>
            <w:tcW w:w="5103" w:type="dxa"/>
          </w:tcPr>
          <w:p w:rsidR="008869BB" w:rsidRPr="00A6798B" w:rsidRDefault="008869BB" w:rsidP="001554E5">
            <w:pPr>
              <w:spacing w:before="40" w:after="40"/>
              <w:rPr>
                <w:sz w:val="22"/>
                <w:szCs w:val="22"/>
              </w:rPr>
            </w:pPr>
            <w:r w:rsidRPr="00A6798B">
              <w:rPr>
                <w:sz w:val="22"/>
                <w:szCs w:val="22"/>
              </w:rPr>
              <w:t>CREATE TABLE Vermietungen(von DATE);</w:t>
            </w:r>
          </w:p>
        </w:tc>
      </w:tr>
      <w:tr w:rsidR="008869BB" w:rsidRPr="00A6798B" w:rsidTr="001554E5">
        <w:tc>
          <w:tcPr>
            <w:tcW w:w="2283" w:type="dxa"/>
          </w:tcPr>
          <w:p w:rsidR="008869BB" w:rsidRPr="00A6798B" w:rsidRDefault="008869BB" w:rsidP="001554E5">
            <w:pPr>
              <w:spacing w:before="40" w:after="40"/>
              <w:rPr>
                <w:sz w:val="22"/>
                <w:szCs w:val="22"/>
              </w:rPr>
            </w:pPr>
            <w:r w:rsidRPr="00A6798B">
              <w:rPr>
                <w:sz w:val="22"/>
                <w:szCs w:val="22"/>
              </w:rPr>
              <w:t>TIME</w:t>
            </w:r>
          </w:p>
        </w:tc>
        <w:tc>
          <w:tcPr>
            <w:tcW w:w="2040" w:type="dxa"/>
          </w:tcPr>
          <w:p w:rsidR="008869BB" w:rsidRPr="00A6798B" w:rsidRDefault="008869BB" w:rsidP="001554E5">
            <w:pPr>
              <w:spacing w:before="40" w:after="40"/>
              <w:rPr>
                <w:sz w:val="22"/>
                <w:szCs w:val="22"/>
              </w:rPr>
            </w:pPr>
            <w:r w:rsidRPr="00A6798B">
              <w:rPr>
                <w:sz w:val="22"/>
                <w:szCs w:val="22"/>
              </w:rPr>
              <w:t>Zeitangaben</w:t>
            </w:r>
          </w:p>
        </w:tc>
        <w:tc>
          <w:tcPr>
            <w:tcW w:w="5103" w:type="dxa"/>
          </w:tcPr>
          <w:p w:rsidR="008869BB" w:rsidRPr="00A6798B" w:rsidRDefault="008869BB" w:rsidP="001554E5">
            <w:pPr>
              <w:spacing w:before="40" w:after="40"/>
              <w:rPr>
                <w:sz w:val="22"/>
                <w:szCs w:val="22"/>
              </w:rPr>
            </w:pPr>
            <w:r w:rsidRPr="00A6798B">
              <w:rPr>
                <w:sz w:val="22"/>
                <w:szCs w:val="22"/>
              </w:rPr>
              <w:t>CREATE TABLE Unterricht (Beginn TIME);</w:t>
            </w:r>
          </w:p>
        </w:tc>
      </w:tr>
      <w:tr w:rsidR="008869BB" w:rsidRPr="00A6798B" w:rsidTr="001554E5">
        <w:tc>
          <w:tcPr>
            <w:tcW w:w="2283" w:type="dxa"/>
          </w:tcPr>
          <w:p w:rsidR="008869BB" w:rsidRPr="00A6798B" w:rsidRDefault="008869BB" w:rsidP="001554E5">
            <w:pPr>
              <w:spacing w:before="40" w:after="40"/>
              <w:rPr>
                <w:sz w:val="22"/>
                <w:szCs w:val="22"/>
              </w:rPr>
            </w:pPr>
            <w:r w:rsidRPr="00A6798B">
              <w:rPr>
                <w:sz w:val="22"/>
                <w:szCs w:val="22"/>
              </w:rPr>
              <w:t>DATETIME</w:t>
            </w:r>
          </w:p>
        </w:tc>
        <w:tc>
          <w:tcPr>
            <w:tcW w:w="2040" w:type="dxa"/>
          </w:tcPr>
          <w:p w:rsidR="008869BB" w:rsidRPr="00A6798B" w:rsidRDefault="008869BB" w:rsidP="001554E5">
            <w:pPr>
              <w:spacing w:before="40" w:after="40"/>
              <w:rPr>
                <w:sz w:val="22"/>
                <w:szCs w:val="22"/>
              </w:rPr>
            </w:pPr>
            <w:r w:rsidRPr="00A6798B">
              <w:rPr>
                <w:sz w:val="22"/>
                <w:szCs w:val="22"/>
              </w:rPr>
              <w:t>Datums- mit Zei</w:t>
            </w:r>
            <w:r w:rsidRPr="00A6798B">
              <w:rPr>
                <w:sz w:val="22"/>
                <w:szCs w:val="22"/>
              </w:rPr>
              <w:t>t</w:t>
            </w:r>
            <w:r w:rsidRPr="00A6798B">
              <w:rPr>
                <w:sz w:val="22"/>
                <w:szCs w:val="22"/>
              </w:rPr>
              <w:t>angaben</w:t>
            </w:r>
          </w:p>
        </w:tc>
        <w:tc>
          <w:tcPr>
            <w:tcW w:w="5103" w:type="dxa"/>
          </w:tcPr>
          <w:p w:rsidR="008869BB" w:rsidRPr="00A6798B" w:rsidRDefault="008869BB" w:rsidP="001554E5">
            <w:pPr>
              <w:spacing w:before="40" w:after="40"/>
              <w:rPr>
                <w:sz w:val="22"/>
                <w:szCs w:val="22"/>
              </w:rPr>
            </w:pPr>
            <w:r w:rsidRPr="00A6798B">
              <w:rPr>
                <w:sz w:val="22"/>
                <w:szCs w:val="22"/>
              </w:rPr>
              <w:t>CREATE TABLE Auftraege(erstlief DATETIME);</w:t>
            </w:r>
          </w:p>
        </w:tc>
      </w:tr>
    </w:tbl>
    <w:p w:rsidR="008869BB" w:rsidRPr="008512E6" w:rsidRDefault="008869BB" w:rsidP="008869BB">
      <w:pPr>
        <w:tabs>
          <w:tab w:val="left" w:pos="993"/>
        </w:tabs>
        <w:rPr>
          <w:sz w:val="14"/>
          <w:szCs w:val="22"/>
        </w:rPr>
      </w:pPr>
    </w:p>
    <w:p w:rsidR="008869BB" w:rsidRPr="00A6798B" w:rsidRDefault="008869BB" w:rsidP="008869BB">
      <w:pPr>
        <w:tabs>
          <w:tab w:val="left" w:pos="993"/>
        </w:tabs>
        <w:spacing w:after="120"/>
        <w:rPr>
          <w:sz w:val="22"/>
          <w:szCs w:val="22"/>
          <w:lang w:eastAsia="ar-SA"/>
        </w:rPr>
      </w:pPr>
      <w:r w:rsidRPr="00A6798B">
        <w:rPr>
          <w:sz w:val="22"/>
          <w:szCs w:val="22"/>
          <w:lang w:eastAsia="ar-SA"/>
        </w:rPr>
        <w:t xml:space="preserve">Der </w:t>
      </w:r>
      <w:r>
        <w:rPr>
          <w:b/>
          <w:bCs/>
          <w:sz w:val="22"/>
          <w:szCs w:val="22"/>
          <w:lang w:eastAsia="ar-SA"/>
        </w:rPr>
        <w:t>CHAR</w:t>
      </w:r>
      <w:r w:rsidRPr="00A6798B">
        <w:rPr>
          <w:sz w:val="22"/>
          <w:szCs w:val="22"/>
          <w:lang w:eastAsia="ar-SA"/>
        </w:rPr>
        <w:t xml:space="preserve">-Datentyp ist ein Datentyp fester Länge. Wird ein Wert, der kürzer als die Länge der Spalte ist, in eine </w:t>
      </w:r>
      <w:r>
        <w:rPr>
          <w:b/>
          <w:bCs/>
          <w:sz w:val="22"/>
          <w:szCs w:val="22"/>
          <w:lang w:eastAsia="ar-SA"/>
        </w:rPr>
        <w:t>CHAR</w:t>
      </w:r>
      <w:r w:rsidRPr="00A6798B">
        <w:rPr>
          <w:sz w:val="22"/>
          <w:szCs w:val="22"/>
          <w:lang w:eastAsia="ar-SA"/>
        </w:rPr>
        <w:t xml:space="preserve"> NOT NULL-Spalte eingefügt, so wird der Wert rechts bis zum Erreichen der Spaltengröße mit Leerzeichen aufgefüllt. Wenn z. B. eine Spalte als </w:t>
      </w:r>
      <w:r>
        <w:rPr>
          <w:b/>
          <w:bCs/>
          <w:sz w:val="22"/>
          <w:szCs w:val="22"/>
          <w:lang w:eastAsia="ar-SA"/>
        </w:rPr>
        <w:t>CHAR</w:t>
      </w:r>
      <w:r w:rsidRPr="00A6798B">
        <w:rPr>
          <w:b/>
          <w:bCs/>
          <w:sz w:val="22"/>
          <w:szCs w:val="22"/>
          <w:lang w:eastAsia="ar-SA"/>
        </w:rPr>
        <w:t xml:space="preserve"> (</w:t>
      </w:r>
      <w:r w:rsidRPr="00A6798B">
        <w:rPr>
          <w:sz w:val="22"/>
          <w:szCs w:val="22"/>
          <w:lang w:eastAsia="ar-SA"/>
        </w:rPr>
        <w:t>10</w:t>
      </w:r>
      <w:r w:rsidRPr="00A6798B">
        <w:rPr>
          <w:b/>
          <w:bCs/>
          <w:sz w:val="22"/>
          <w:szCs w:val="22"/>
          <w:lang w:eastAsia="ar-SA"/>
        </w:rPr>
        <w:t>)</w:t>
      </w:r>
      <w:r w:rsidRPr="00A6798B">
        <w:rPr>
          <w:sz w:val="22"/>
          <w:szCs w:val="22"/>
          <w:lang w:eastAsia="ar-SA"/>
        </w:rPr>
        <w:t xml:space="preserve"> definiert wurde und "music" die zu speichernden Daten darstellt, speichert der  SQL-Server diese Daten als "m</w:t>
      </w:r>
      <w:r w:rsidRPr="00A6798B">
        <w:rPr>
          <w:sz w:val="22"/>
          <w:szCs w:val="22"/>
          <w:lang w:eastAsia="ar-SA"/>
        </w:rPr>
        <w:t>u</w:t>
      </w:r>
      <w:r w:rsidRPr="00A6798B">
        <w:rPr>
          <w:sz w:val="22"/>
          <w:szCs w:val="22"/>
          <w:lang w:eastAsia="ar-SA"/>
        </w:rPr>
        <w:t>sic_____", wobei "_" ein Leerzeichen anzeigt.</w:t>
      </w:r>
    </w:p>
    <w:p w:rsidR="008869BB" w:rsidRDefault="008869BB" w:rsidP="008869BB">
      <w:pPr>
        <w:tabs>
          <w:tab w:val="left" w:pos="3240"/>
        </w:tabs>
        <w:ind w:right="139"/>
        <w:rPr>
          <w:sz w:val="22"/>
          <w:szCs w:val="22"/>
        </w:rPr>
      </w:pPr>
      <w:r w:rsidRPr="008512E6">
        <w:rPr>
          <w:b/>
          <w:sz w:val="22"/>
          <w:szCs w:val="22"/>
        </w:rPr>
        <w:t>VARCHAR</w:t>
      </w:r>
      <w:r>
        <w:rPr>
          <w:sz w:val="22"/>
          <w:szCs w:val="22"/>
        </w:rPr>
        <w:t>-Werte werden dagegen beim Speichern nicht aufgefüllt. Es werden nur so viele Ze</w:t>
      </w:r>
      <w:r>
        <w:rPr>
          <w:sz w:val="22"/>
          <w:szCs w:val="22"/>
        </w:rPr>
        <w:t>i</w:t>
      </w:r>
      <w:r>
        <w:rPr>
          <w:sz w:val="22"/>
          <w:szCs w:val="22"/>
        </w:rPr>
        <w:t>chen gespeichert, wie benötigt werden (zuzüglich ein Byte für die Länge des Wertes).</w:t>
      </w:r>
      <w:r>
        <w:rPr>
          <w:sz w:val="22"/>
          <w:szCs w:val="22"/>
        </w:rPr>
        <w:br w:type="page"/>
      </w:r>
    </w:p>
    <w:p w:rsidR="008869BB" w:rsidRPr="00C57DF4" w:rsidRDefault="008869BB" w:rsidP="008869BB">
      <w:pPr>
        <w:pStyle w:val="Listenabsatz"/>
        <w:ind w:left="0"/>
        <w:rPr>
          <w:b/>
        </w:rPr>
      </w:pPr>
      <w:r w:rsidRPr="00C57DF4">
        <w:rPr>
          <w:b/>
        </w:rPr>
        <w:lastRenderedPageBreak/>
        <w:t>Herstellen der Bez</w:t>
      </w:r>
      <w:r w:rsidR="008A6266">
        <w:rPr>
          <w:b/>
        </w:rPr>
        <w:t>iehung</w:t>
      </w:r>
      <w:r>
        <w:rPr>
          <w:b/>
        </w:rPr>
        <w:t xml:space="preserve"> zwischen den Tabellen kunden und o</w:t>
      </w:r>
      <w:r w:rsidRPr="00C57DF4">
        <w:rPr>
          <w:b/>
        </w:rPr>
        <w:t xml:space="preserve">rte </w:t>
      </w:r>
    </w:p>
    <w:p w:rsidR="003A4647" w:rsidRDefault="003A4647" w:rsidP="005E0B89">
      <w:pPr>
        <w:jc w:val="both"/>
        <w:rPr>
          <w:sz w:val="22"/>
          <w:szCs w:val="22"/>
        </w:rPr>
      </w:pPr>
    </w:p>
    <w:p w:rsidR="006169CD" w:rsidRDefault="006169CD" w:rsidP="006169CD">
      <w:pPr>
        <w:rPr>
          <w:sz w:val="22"/>
          <w:szCs w:val="22"/>
        </w:rPr>
      </w:pPr>
      <w:r w:rsidRPr="00DB07F9">
        <w:rPr>
          <w:sz w:val="22"/>
          <w:szCs w:val="22"/>
        </w:rPr>
        <w:t xml:space="preserve">Für die Einrichtung der Beziehung zwischen der Parent-Tabelle orte und der Child-Tabelle kunden </w:t>
      </w:r>
      <w:r>
        <w:rPr>
          <w:sz w:val="22"/>
          <w:szCs w:val="22"/>
        </w:rPr>
        <w:t>ist zu beachten</w:t>
      </w:r>
      <w:r w:rsidRPr="00DB07F9">
        <w:rPr>
          <w:sz w:val="22"/>
          <w:szCs w:val="22"/>
        </w:rPr>
        <w:t xml:space="preserve">, dass in der Tabelle </w:t>
      </w:r>
      <w:r>
        <w:rPr>
          <w:b/>
          <w:bCs/>
          <w:sz w:val="22"/>
          <w:szCs w:val="22"/>
        </w:rPr>
        <w:t>ku</w:t>
      </w:r>
      <w:r w:rsidRPr="00DB07F9">
        <w:rPr>
          <w:b/>
          <w:bCs/>
          <w:sz w:val="22"/>
          <w:szCs w:val="22"/>
        </w:rPr>
        <w:t>nden</w:t>
      </w:r>
      <w:r w:rsidRPr="00DB07F9">
        <w:rPr>
          <w:sz w:val="22"/>
          <w:szCs w:val="22"/>
        </w:rPr>
        <w:t xml:space="preserve"> das Fremdschlüsselattribut </w:t>
      </w:r>
      <w:r w:rsidRPr="006169CD">
        <w:rPr>
          <w:i/>
          <w:sz w:val="22"/>
          <w:szCs w:val="22"/>
        </w:rPr>
        <w:t>ortnr</w:t>
      </w:r>
      <w:r w:rsidRPr="00DB07F9">
        <w:rPr>
          <w:sz w:val="22"/>
          <w:szCs w:val="22"/>
        </w:rPr>
        <w:t xml:space="preserve"> noch nicht eingefügt sein darf (siehe nachfolgende Abbildung).</w:t>
      </w:r>
    </w:p>
    <w:p w:rsidR="00644A2D" w:rsidRPr="00DB07F9" w:rsidRDefault="00644A2D" w:rsidP="006169CD">
      <w:pPr>
        <w:rPr>
          <w:sz w:val="22"/>
          <w:szCs w:val="22"/>
        </w:rPr>
      </w:pPr>
      <w:r>
        <w:rPr>
          <w:noProof/>
          <w:sz w:val="22"/>
          <w:szCs w:val="22"/>
        </w:rPr>
        <w:drawing>
          <wp:anchor distT="0" distB="0" distL="114300" distR="114300" simplePos="0" relativeHeight="251623424" behindDoc="1" locked="0" layoutInCell="1" allowOverlap="1">
            <wp:simplePos x="0" y="0"/>
            <wp:positionH relativeFrom="column">
              <wp:posOffset>1089660</wp:posOffset>
            </wp:positionH>
            <wp:positionV relativeFrom="paragraph">
              <wp:posOffset>87630</wp:posOffset>
            </wp:positionV>
            <wp:extent cx="3181350" cy="1031875"/>
            <wp:effectExtent l="0" t="0" r="0" b="0"/>
            <wp:wrapTight wrapText="bothSides">
              <wp:wrapPolygon edited="0">
                <wp:start x="0" y="0"/>
                <wp:lineTo x="0" y="21135"/>
                <wp:lineTo x="21471" y="21135"/>
                <wp:lineTo x="21471" y="0"/>
                <wp:lineTo x="0" y="0"/>
              </wp:wrapPolygon>
            </wp:wrapTight>
            <wp:docPr id="1249" name="Grafik 1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181350" cy="1031875"/>
                    </a:xfrm>
                    <a:prstGeom prst="rect">
                      <a:avLst/>
                    </a:prstGeom>
                    <a:noFill/>
                    <a:ln>
                      <a:noFill/>
                    </a:ln>
                  </pic:spPr>
                </pic:pic>
              </a:graphicData>
            </a:graphic>
          </wp:anchor>
        </w:drawing>
      </w:r>
    </w:p>
    <w:p w:rsidR="006169CD" w:rsidRPr="00A6798B" w:rsidRDefault="006169CD" w:rsidP="006169CD">
      <w:pPr>
        <w:ind w:right="-144"/>
        <w:rPr>
          <w:sz w:val="22"/>
          <w:szCs w:val="22"/>
        </w:rPr>
      </w:pPr>
    </w:p>
    <w:p w:rsidR="006169CD" w:rsidRPr="00A6798B" w:rsidRDefault="006169CD" w:rsidP="006169CD">
      <w:pPr>
        <w:ind w:right="-144"/>
        <w:rPr>
          <w:b/>
          <w:sz w:val="22"/>
          <w:szCs w:val="22"/>
        </w:rPr>
      </w:pPr>
    </w:p>
    <w:p w:rsidR="006169CD" w:rsidRPr="00A6798B" w:rsidRDefault="006169CD" w:rsidP="006169CD">
      <w:pPr>
        <w:tabs>
          <w:tab w:val="left" w:pos="3240"/>
        </w:tabs>
        <w:rPr>
          <w:b/>
          <w:sz w:val="22"/>
          <w:szCs w:val="22"/>
          <w:u w:val="single"/>
        </w:rPr>
      </w:pPr>
    </w:p>
    <w:p w:rsidR="006169CD" w:rsidRPr="00A6798B" w:rsidRDefault="006169CD" w:rsidP="006169CD">
      <w:pPr>
        <w:tabs>
          <w:tab w:val="left" w:pos="3240"/>
        </w:tabs>
        <w:rPr>
          <w:b/>
          <w:sz w:val="22"/>
          <w:szCs w:val="22"/>
          <w:u w:val="single"/>
        </w:rPr>
      </w:pPr>
    </w:p>
    <w:p w:rsidR="006169CD" w:rsidRDefault="006169CD" w:rsidP="006169CD">
      <w:pPr>
        <w:tabs>
          <w:tab w:val="left" w:pos="3240"/>
        </w:tabs>
        <w:rPr>
          <w:b/>
          <w:sz w:val="22"/>
          <w:szCs w:val="22"/>
          <w:u w:val="single"/>
        </w:rPr>
      </w:pPr>
    </w:p>
    <w:p w:rsidR="006169CD" w:rsidRDefault="006169CD" w:rsidP="006169CD">
      <w:pPr>
        <w:tabs>
          <w:tab w:val="left" w:pos="3240"/>
        </w:tabs>
        <w:rPr>
          <w:b/>
          <w:sz w:val="22"/>
          <w:szCs w:val="22"/>
          <w:u w:val="single"/>
        </w:rPr>
      </w:pPr>
    </w:p>
    <w:p w:rsidR="006169CD" w:rsidRDefault="006169CD" w:rsidP="006169CD">
      <w:pPr>
        <w:tabs>
          <w:tab w:val="left" w:pos="3240"/>
        </w:tabs>
        <w:rPr>
          <w:b/>
          <w:sz w:val="22"/>
          <w:szCs w:val="22"/>
          <w:u w:val="single"/>
        </w:rPr>
      </w:pPr>
    </w:p>
    <w:p w:rsidR="003A4647" w:rsidRDefault="003A4647" w:rsidP="005E0B89">
      <w:pPr>
        <w:jc w:val="both"/>
        <w:rPr>
          <w:b/>
          <w:sz w:val="22"/>
          <w:szCs w:val="22"/>
          <w:u w:val="single"/>
        </w:rPr>
      </w:pPr>
    </w:p>
    <w:p w:rsidR="008512E6" w:rsidRPr="00225B83" w:rsidRDefault="008512E6" w:rsidP="005E0B89">
      <w:pPr>
        <w:jc w:val="both"/>
        <w:rPr>
          <w:sz w:val="28"/>
          <w:szCs w:val="22"/>
        </w:rPr>
      </w:pPr>
    </w:p>
    <w:p w:rsidR="008A6266" w:rsidRPr="002E59B6" w:rsidRDefault="008A6266" w:rsidP="008A6266">
      <w:pPr>
        <w:pStyle w:val="Listenabsatz"/>
        <w:ind w:left="0"/>
      </w:pPr>
      <w:r w:rsidRPr="002E59B6">
        <w:t>Die Beziehung wird dann eingerichtet:</w:t>
      </w:r>
    </w:p>
    <w:p w:rsidR="008A6266" w:rsidRPr="008A6266" w:rsidRDefault="00644A2D" w:rsidP="008A6266">
      <w:pPr>
        <w:pStyle w:val="Listenabsatz"/>
        <w:numPr>
          <w:ilvl w:val="0"/>
          <w:numId w:val="11"/>
        </w:numPr>
        <w:spacing w:before="80"/>
        <w:ind w:left="567" w:hanging="567"/>
        <w:contextualSpacing w:val="0"/>
        <w:rPr>
          <w:sz w:val="22"/>
          <w:szCs w:val="22"/>
        </w:rPr>
      </w:pPr>
      <w:r>
        <w:rPr>
          <w:noProof/>
        </w:rPr>
        <w:drawing>
          <wp:anchor distT="0" distB="0" distL="114300" distR="114300" simplePos="0" relativeHeight="251677696" behindDoc="1" locked="0" layoutInCell="1" allowOverlap="1">
            <wp:simplePos x="0" y="0"/>
            <wp:positionH relativeFrom="column">
              <wp:posOffset>2560320</wp:posOffset>
            </wp:positionH>
            <wp:positionV relativeFrom="paragraph">
              <wp:posOffset>60325</wp:posOffset>
            </wp:positionV>
            <wp:extent cx="3844925" cy="2751455"/>
            <wp:effectExtent l="0" t="0" r="3175" b="0"/>
            <wp:wrapTight wrapText="bothSides">
              <wp:wrapPolygon edited="0">
                <wp:start x="0" y="0"/>
                <wp:lineTo x="0" y="21386"/>
                <wp:lineTo x="21511" y="21386"/>
                <wp:lineTo x="21511" y="0"/>
                <wp:lineTo x="0" y="0"/>
              </wp:wrapPolygon>
            </wp:wrapTight>
            <wp:docPr id="1271" name="Grafik 1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844925" cy="2751455"/>
                    </a:xfrm>
                    <a:prstGeom prst="rect">
                      <a:avLst/>
                    </a:prstGeom>
                    <a:noFill/>
                    <a:ln>
                      <a:noFill/>
                    </a:ln>
                  </pic:spPr>
                </pic:pic>
              </a:graphicData>
            </a:graphic>
          </wp:anchor>
        </w:drawing>
      </w:r>
      <w:r w:rsidR="008A6266" w:rsidRPr="008A6266">
        <w:rPr>
          <w:sz w:val="22"/>
          <w:szCs w:val="22"/>
        </w:rPr>
        <w:t xml:space="preserve">Symbol aus der Werkzeugleiste: </w:t>
      </w:r>
      <w:r w:rsidR="008A6266" w:rsidRPr="008A6266">
        <w:rPr>
          <w:b/>
          <w:sz w:val="22"/>
          <w:szCs w:val="22"/>
        </w:rPr>
        <w:t xml:space="preserve">Place an New 1:n Non-Identifying Relationship </w:t>
      </w:r>
      <w:r w:rsidR="008A6266" w:rsidRPr="008A6266">
        <w:rPr>
          <w:b/>
          <w:sz w:val="22"/>
          <w:szCs w:val="22"/>
          <w:vertAlign w:val="superscript"/>
        </w:rPr>
        <w:footnoteReference w:id="1"/>
      </w:r>
      <w:r w:rsidR="008A6266" w:rsidRPr="008A6266">
        <w:rPr>
          <w:b/>
          <w:sz w:val="22"/>
          <w:szCs w:val="22"/>
        </w:rPr>
        <w:t>.</w:t>
      </w:r>
    </w:p>
    <w:p w:rsidR="008A6266" w:rsidRPr="008A6266" w:rsidRDefault="008A6266" w:rsidP="008A6266">
      <w:pPr>
        <w:pStyle w:val="Listenabsatz"/>
        <w:numPr>
          <w:ilvl w:val="0"/>
          <w:numId w:val="11"/>
        </w:numPr>
        <w:spacing w:before="80"/>
        <w:ind w:left="567" w:hanging="567"/>
        <w:contextualSpacing w:val="0"/>
        <w:rPr>
          <w:sz w:val="22"/>
          <w:szCs w:val="22"/>
        </w:rPr>
      </w:pPr>
      <w:r w:rsidRPr="008A6266">
        <w:rPr>
          <w:sz w:val="22"/>
          <w:szCs w:val="22"/>
        </w:rPr>
        <w:t xml:space="preserve">Zuerst die Child-Tabelle </w:t>
      </w:r>
      <w:r w:rsidRPr="008A6266">
        <w:rPr>
          <w:rStyle w:val="berschrift4Zchn"/>
          <w:i/>
          <w:sz w:val="22"/>
          <w:szCs w:val="22"/>
          <w:u w:val="none"/>
        </w:rPr>
        <w:t>Kunden</w:t>
      </w:r>
      <w:r w:rsidRPr="008A6266">
        <w:rPr>
          <w:sz w:val="22"/>
          <w:szCs w:val="22"/>
        </w:rPr>
        <w:t xml:space="preserve"> und dann die Parent-Tabelle </w:t>
      </w:r>
      <w:r w:rsidRPr="008A6266">
        <w:rPr>
          <w:i/>
          <w:sz w:val="22"/>
          <w:szCs w:val="22"/>
        </w:rPr>
        <w:t xml:space="preserve">Orte </w:t>
      </w:r>
      <w:r w:rsidRPr="008A6266">
        <w:rPr>
          <w:sz w:val="22"/>
          <w:szCs w:val="22"/>
        </w:rPr>
        <w:t>anklicken.</w:t>
      </w:r>
    </w:p>
    <w:p w:rsidR="008A6266" w:rsidRPr="008A6266" w:rsidRDefault="008A6266" w:rsidP="008A6266">
      <w:pPr>
        <w:pStyle w:val="Listenabsatz"/>
        <w:numPr>
          <w:ilvl w:val="0"/>
          <w:numId w:val="11"/>
        </w:numPr>
        <w:spacing w:before="80"/>
        <w:ind w:left="567" w:right="-144" w:hanging="567"/>
        <w:contextualSpacing w:val="0"/>
        <w:rPr>
          <w:sz w:val="22"/>
          <w:szCs w:val="22"/>
        </w:rPr>
      </w:pPr>
      <w:r w:rsidRPr="008A6266">
        <w:rPr>
          <w:sz w:val="22"/>
          <w:szCs w:val="22"/>
        </w:rPr>
        <w:t xml:space="preserve">Die Beziehung wird angezeigt und der Fremdschlüssel in der Tabelle </w:t>
      </w:r>
      <w:r w:rsidRPr="008A6266">
        <w:rPr>
          <w:i/>
          <w:sz w:val="22"/>
          <w:szCs w:val="22"/>
        </w:rPr>
        <w:t>kunden</w:t>
      </w:r>
      <w:r w:rsidRPr="008A6266">
        <w:rPr>
          <w:sz w:val="22"/>
          <w:szCs w:val="22"/>
        </w:rPr>
        <w:t xml:space="preserve"> wird eingerichtet. Er erhält standardmäßig den Namen der Parent-Tabelle als Präfix: </w:t>
      </w:r>
      <w:r w:rsidRPr="008A6266">
        <w:rPr>
          <w:sz w:val="22"/>
          <w:szCs w:val="22"/>
        </w:rPr>
        <w:br/>
      </w:r>
      <w:r w:rsidRPr="008A6266">
        <w:rPr>
          <w:i/>
          <w:sz w:val="22"/>
          <w:szCs w:val="22"/>
        </w:rPr>
        <w:t>Orte_ortnr.</w:t>
      </w:r>
      <w:r w:rsidRPr="008A6266">
        <w:rPr>
          <w:sz w:val="22"/>
          <w:szCs w:val="22"/>
        </w:rPr>
        <w:t xml:space="preserve"> Diese Vorgabe kann auch verändert werden.</w:t>
      </w:r>
      <w:r w:rsidRPr="008A6266">
        <w:rPr>
          <w:sz w:val="22"/>
          <w:szCs w:val="22"/>
        </w:rPr>
        <w:br/>
        <w:t>In der folgenden Abbildung wu</w:t>
      </w:r>
      <w:r w:rsidRPr="008A6266">
        <w:rPr>
          <w:sz w:val="22"/>
          <w:szCs w:val="22"/>
        </w:rPr>
        <w:t>r</w:t>
      </w:r>
      <w:r w:rsidRPr="008A6266">
        <w:rPr>
          <w:sz w:val="22"/>
          <w:szCs w:val="22"/>
        </w:rPr>
        <w:t xml:space="preserve">de die Schreibweise (Notation) </w:t>
      </w:r>
      <w:r w:rsidRPr="008A6266">
        <w:rPr>
          <w:b/>
          <w:i/>
          <w:sz w:val="22"/>
          <w:szCs w:val="22"/>
        </w:rPr>
        <w:t xml:space="preserve">Connect to Columns </w:t>
      </w:r>
      <w:r w:rsidR="00644A2D">
        <w:rPr>
          <w:b/>
          <w:i/>
          <w:sz w:val="22"/>
          <w:szCs w:val="22"/>
        </w:rPr>
        <w:br/>
      </w:r>
      <w:r w:rsidRPr="008A6266">
        <w:rPr>
          <w:sz w:val="22"/>
          <w:szCs w:val="22"/>
        </w:rPr>
        <w:t xml:space="preserve">(Menü: </w:t>
      </w:r>
      <w:r w:rsidR="00644A2D">
        <w:rPr>
          <w:sz w:val="22"/>
          <w:szCs w:val="22"/>
        </w:rPr>
        <w:t xml:space="preserve"> </w:t>
      </w:r>
      <w:r w:rsidRPr="008A6266">
        <w:rPr>
          <w:rStyle w:val="KeinLeerraumZchn"/>
          <w:szCs w:val="22"/>
        </w:rPr>
        <w:t>Model</w:t>
      </w:r>
      <w:r w:rsidRPr="008A6266">
        <w:rPr>
          <w:i/>
          <w:sz w:val="22"/>
          <w:szCs w:val="22"/>
        </w:rPr>
        <w:t xml:space="preserve">  </w:t>
      </w:r>
      <w:r w:rsidRPr="008A6266">
        <w:rPr>
          <w:rStyle w:val="KeinLeerraumZchn"/>
          <w:szCs w:val="22"/>
        </w:rPr>
        <w:sym w:font="Wingdings" w:char="F0E0"/>
      </w:r>
      <w:r w:rsidRPr="008A6266">
        <w:rPr>
          <w:i/>
          <w:sz w:val="22"/>
          <w:szCs w:val="22"/>
        </w:rPr>
        <w:t xml:space="preserve">  </w:t>
      </w:r>
      <w:r w:rsidRPr="008A6266">
        <w:rPr>
          <w:rStyle w:val="KeinLeerraumZchn"/>
          <w:szCs w:val="22"/>
        </w:rPr>
        <w:t xml:space="preserve">Relationsip Notation </w:t>
      </w:r>
      <w:r w:rsidRPr="008A6266">
        <w:rPr>
          <w:i/>
          <w:sz w:val="22"/>
          <w:szCs w:val="22"/>
        </w:rPr>
        <w:t xml:space="preserve"> </w:t>
      </w:r>
      <w:r w:rsidRPr="008A6266">
        <w:rPr>
          <w:rStyle w:val="KeinLeerraumZchn"/>
          <w:szCs w:val="22"/>
        </w:rPr>
        <w:sym w:font="Wingdings" w:char="F0E0"/>
      </w:r>
      <w:r w:rsidRPr="008A6266">
        <w:rPr>
          <w:rStyle w:val="KeinLeerraumZchn"/>
          <w:szCs w:val="22"/>
        </w:rPr>
        <w:t xml:space="preserve"> </w:t>
      </w:r>
      <w:r w:rsidRPr="008A6266">
        <w:rPr>
          <w:i/>
          <w:sz w:val="22"/>
          <w:szCs w:val="22"/>
        </w:rPr>
        <w:t xml:space="preserve"> </w:t>
      </w:r>
      <w:r w:rsidRPr="008A6266">
        <w:rPr>
          <w:rStyle w:val="KeinLeerraumZchn"/>
          <w:szCs w:val="22"/>
        </w:rPr>
        <w:t>Conenect</w:t>
      </w:r>
      <w:r w:rsidRPr="008A6266">
        <w:rPr>
          <w:i/>
          <w:sz w:val="22"/>
          <w:szCs w:val="22"/>
        </w:rPr>
        <w:t xml:space="preserve"> </w:t>
      </w:r>
      <w:r w:rsidRPr="008A6266">
        <w:rPr>
          <w:rStyle w:val="KeinLeerraumZchn"/>
          <w:szCs w:val="22"/>
        </w:rPr>
        <w:t>to</w:t>
      </w:r>
      <w:r w:rsidRPr="008A6266">
        <w:rPr>
          <w:i/>
          <w:sz w:val="22"/>
          <w:szCs w:val="22"/>
        </w:rPr>
        <w:t xml:space="preserve"> </w:t>
      </w:r>
      <w:r w:rsidRPr="008A6266">
        <w:rPr>
          <w:rStyle w:val="KeinLeerraumZchn"/>
          <w:szCs w:val="22"/>
        </w:rPr>
        <w:t>Columns)gewählt</w:t>
      </w:r>
      <w:r w:rsidRPr="008A6266">
        <w:rPr>
          <w:sz w:val="22"/>
          <w:szCs w:val="22"/>
        </w:rPr>
        <w:t>.</w:t>
      </w:r>
    </w:p>
    <w:p w:rsidR="00644A2D" w:rsidRDefault="008A6266" w:rsidP="008A6266">
      <w:pPr>
        <w:pStyle w:val="Listenabsatz"/>
        <w:numPr>
          <w:ilvl w:val="0"/>
          <w:numId w:val="11"/>
        </w:numPr>
        <w:spacing w:before="80"/>
        <w:ind w:left="567" w:right="-144" w:hanging="567"/>
        <w:contextualSpacing w:val="0"/>
        <w:rPr>
          <w:sz w:val="22"/>
        </w:rPr>
      </w:pPr>
      <w:r w:rsidRPr="008A6266">
        <w:rPr>
          <w:sz w:val="22"/>
        </w:rPr>
        <w:t xml:space="preserve">Beziehungstyp beschreiben. Dazu wird die Verbindung markiert und editiert (Doppelklick). Danach kann die Beschriftung im Bezeichnungsfeld </w:t>
      </w:r>
      <w:r w:rsidRPr="008A6266">
        <w:rPr>
          <w:i/>
          <w:sz w:val="22"/>
        </w:rPr>
        <w:t>Caption</w:t>
      </w:r>
      <w:r w:rsidRPr="008A6266">
        <w:rPr>
          <w:sz w:val="22"/>
        </w:rPr>
        <w:t xml:space="preserve"> vorgenommen</w:t>
      </w:r>
      <w:r w:rsidR="00693BCF">
        <w:rPr>
          <w:sz w:val="22"/>
        </w:rPr>
        <w:t xml:space="preserve"> werden.</w:t>
      </w:r>
      <w:r w:rsidR="00644A2D">
        <w:rPr>
          <w:sz w:val="22"/>
        </w:rPr>
        <w:br/>
      </w:r>
    </w:p>
    <w:p w:rsidR="00644A2D" w:rsidRDefault="00644A2D" w:rsidP="00644A2D"/>
    <w:p w:rsidR="008512E6" w:rsidRDefault="008512E6" w:rsidP="00644A2D"/>
    <w:p w:rsidR="00644A2D" w:rsidRPr="00644A2D" w:rsidRDefault="00644A2D" w:rsidP="00644A2D">
      <w:pPr>
        <w:tabs>
          <w:tab w:val="left" w:pos="3240"/>
        </w:tabs>
        <w:ind w:left="1134" w:hanging="1134"/>
        <w:rPr>
          <w:sz w:val="22"/>
          <w:szCs w:val="22"/>
        </w:rPr>
      </w:pPr>
      <w:r w:rsidRPr="00225B83">
        <w:rPr>
          <w:b/>
          <w:sz w:val="22"/>
          <w:szCs w:val="22"/>
        </w:rPr>
        <w:t>Hinweis:</w:t>
      </w:r>
      <w:r w:rsidRPr="00225B83">
        <w:rPr>
          <w:sz w:val="22"/>
          <w:szCs w:val="22"/>
        </w:rPr>
        <w:tab/>
      </w:r>
      <w:r>
        <w:rPr>
          <w:sz w:val="22"/>
          <w:szCs w:val="22"/>
        </w:rPr>
        <w:t>Damit die Beschriftung der Beziehung angezeigt wird, müssen m</w:t>
      </w:r>
      <w:r w:rsidRPr="00225B83">
        <w:rPr>
          <w:sz w:val="22"/>
          <w:szCs w:val="22"/>
        </w:rPr>
        <w:t>it dem Menübefehl Model</w:t>
      </w:r>
      <w:r w:rsidRPr="00225B83">
        <w:rPr>
          <w:szCs w:val="22"/>
        </w:rPr>
        <w:t xml:space="preserve"> </w:t>
      </w:r>
      <w:r w:rsidRPr="00225B83">
        <w:rPr>
          <w:szCs w:val="22"/>
        </w:rPr>
        <w:sym w:font="Wingdings" w:char="F0E0"/>
      </w:r>
      <w:r w:rsidRPr="00225B83">
        <w:rPr>
          <w:szCs w:val="22"/>
        </w:rPr>
        <w:t xml:space="preserve"> </w:t>
      </w:r>
      <w:r w:rsidRPr="00225B83">
        <w:rPr>
          <w:rStyle w:val="KeinLeerraumZchn"/>
        </w:rPr>
        <w:t>Model Options</w:t>
      </w:r>
      <w:r w:rsidRPr="00225B83">
        <w:rPr>
          <w:szCs w:val="22"/>
        </w:rPr>
        <w:t xml:space="preserve">  </w:t>
      </w:r>
    </w:p>
    <w:p w:rsidR="00644A2D" w:rsidRPr="00225B83" w:rsidRDefault="00644A2D" w:rsidP="00644A2D">
      <w:pPr>
        <w:pStyle w:val="Listenabsatz"/>
        <w:spacing w:before="80"/>
        <w:ind w:left="1418" w:hanging="284"/>
        <w:contextualSpacing w:val="0"/>
        <w:rPr>
          <w:sz w:val="22"/>
          <w:szCs w:val="22"/>
        </w:rPr>
      </w:pPr>
      <w:r>
        <w:rPr>
          <w:rStyle w:val="KeinLeerraumZchn"/>
          <w:b w:val="0"/>
        </w:rPr>
        <w:sym w:font="Wingdings" w:char="F06C"/>
      </w:r>
      <w:r>
        <w:rPr>
          <w:rStyle w:val="KeinLeerraumZchn"/>
          <w:b w:val="0"/>
        </w:rPr>
        <w:tab/>
      </w:r>
      <w:r w:rsidRPr="00225B83">
        <w:rPr>
          <w:sz w:val="22"/>
          <w:szCs w:val="22"/>
        </w:rPr>
        <w:t xml:space="preserve">im Register </w:t>
      </w:r>
      <w:r w:rsidRPr="00225B83">
        <w:rPr>
          <w:i/>
          <w:sz w:val="22"/>
          <w:szCs w:val="22"/>
        </w:rPr>
        <w:t>Model</w:t>
      </w:r>
      <w:r w:rsidRPr="00225B83">
        <w:rPr>
          <w:sz w:val="22"/>
          <w:szCs w:val="22"/>
        </w:rPr>
        <w:t xml:space="preserve"> die globalen Einstellungen (Option Use Global Settings) </w:t>
      </w:r>
    </w:p>
    <w:p w:rsidR="00644A2D" w:rsidRDefault="00644A2D" w:rsidP="00644A2D">
      <w:pPr>
        <w:pStyle w:val="Listenabsatz"/>
        <w:spacing w:before="80"/>
        <w:ind w:left="1418" w:hanging="284"/>
        <w:contextualSpacing w:val="0"/>
        <w:rPr>
          <w:sz w:val="22"/>
          <w:szCs w:val="22"/>
        </w:rPr>
      </w:pPr>
      <w:r>
        <w:rPr>
          <w:rStyle w:val="KeinLeerraumZchn"/>
          <w:b w:val="0"/>
        </w:rPr>
        <w:sym w:font="Wingdings" w:char="F06C"/>
      </w:r>
      <w:r>
        <w:rPr>
          <w:rStyle w:val="KeinLeerraumZchn"/>
          <w:b w:val="0"/>
        </w:rPr>
        <w:tab/>
      </w:r>
      <w:r w:rsidRPr="00225B83">
        <w:rPr>
          <w:sz w:val="22"/>
          <w:szCs w:val="22"/>
        </w:rPr>
        <w:t xml:space="preserve">und im Register </w:t>
      </w:r>
      <w:r w:rsidRPr="00225B83">
        <w:rPr>
          <w:i/>
          <w:sz w:val="22"/>
          <w:szCs w:val="22"/>
        </w:rPr>
        <w:t>Diagram</w:t>
      </w:r>
      <w:r w:rsidRPr="00225B83">
        <w:rPr>
          <w:sz w:val="22"/>
          <w:szCs w:val="22"/>
        </w:rPr>
        <w:t xml:space="preserve"> unter Relationship Connections die Option Hide Caption </w:t>
      </w:r>
    </w:p>
    <w:p w:rsidR="00644A2D" w:rsidRPr="00225B83" w:rsidRDefault="00644A2D" w:rsidP="00644A2D">
      <w:pPr>
        <w:pStyle w:val="Listenabsatz"/>
        <w:spacing w:before="80"/>
        <w:ind w:left="1418" w:hanging="284"/>
        <w:contextualSpacing w:val="0"/>
        <w:rPr>
          <w:sz w:val="22"/>
          <w:szCs w:val="22"/>
        </w:rPr>
      </w:pPr>
      <w:r w:rsidRPr="00225B83">
        <w:rPr>
          <w:sz w:val="22"/>
          <w:szCs w:val="22"/>
        </w:rPr>
        <w:t xml:space="preserve">deaktiviert werden. </w:t>
      </w:r>
    </w:p>
    <w:p w:rsidR="001B5080" w:rsidRDefault="00644A2D" w:rsidP="001B5080">
      <w:pPr>
        <w:rPr>
          <w:b/>
          <w:bCs/>
          <w:sz w:val="28"/>
        </w:rPr>
      </w:pPr>
      <w:r>
        <w:rPr>
          <w:sz w:val="22"/>
        </w:rPr>
        <w:br w:type="page"/>
      </w:r>
    </w:p>
    <w:p w:rsidR="001B5080" w:rsidRPr="001B5080" w:rsidRDefault="001B5080" w:rsidP="001B5080">
      <w:pPr>
        <w:rPr>
          <w:b/>
          <w:szCs w:val="28"/>
        </w:rPr>
      </w:pPr>
      <w:r w:rsidRPr="001B5080">
        <w:rPr>
          <w:b/>
          <w:szCs w:val="28"/>
        </w:rPr>
        <w:lastRenderedPageBreak/>
        <w:t>Vom EERM zum Datenbankskript (=Forward Engineering)</w:t>
      </w:r>
    </w:p>
    <w:p w:rsidR="001B5080" w:rsidRDefault="001B5080" w:rsidP="001B5080">
      <w:pPr>
        <w:rPr>
          <w:sz w:val="22"/>
        </w:rPr>
      </w:pPr>
    </w:p>
    <w:p w:rsidR="00E63A5F" w:rsidRDefault="001B5080">
      <w:pPr>
        <w:rPr>
          <w:sz w:val="22"/>
        </w:rPr>
      </w:pPr>
      <w:r>
        <w:rPr>
          <w:sz w:val="22"/>
        </w:rPr>
        <w:t>Auf der Grundlage des entwickelten erweiterten Entity-Relationship-Diagramms (EERM) soll nun die Datenbank mit den Tabellen auf dem Datenbankserver eingerichtet (implementiert) werden.</w:t>
      </w:r>
    </w:p>
    <w:p w:rsidR="001B5080" w:rsidRDefault="001B5080">
      <w:pPr>
        <w:rPr>
          <w:sz w:val="22"/>
        </w:rPr>
      </w:pPr>
    </w:p>
    <w:p w:rsidR="001B5080" w:rsidRPr="001B5080" w:rsidRDefault="001B5080" w:rsidP="001B5080">
      <w:pPr>
        <w:rPr>
          <w:rStyle w:val="berschrift5Zchn"/>
          <w:b w:val="0"/>
          <w:sz w:val="22"/>
          <w:szCs w:val="22"/>
        </w:rPr>
      </w:pPr>
      <w:r w:rsidRPr="001B5080">
        <w:rPr>
          <w:sz w:val="22"/>
          <w:szCs w:val="22"/>
        </w:rPr>
        <w:t>Dazu muss zunächst das Datenbankmodell in einer für den Datenbankserver verständlichen Spr</w:t>
      </w:r>
      <w:r w:rsidRPr="001B5080">
        <w:rPr>
          <w:sz w:val="22"/>
          <w:szCs w:val="22"/>
        </w:rPr>
        <w:t>a</w:t>
      </w:r>
      <w:r w:rsidRPr="001B5080">
        <w:rPr>
          <w:sz w:val="22"/>
          <w:szCs w:val="22"/>
        </w:rPr>
        <w:t>che formuliert werden. Man spricht hierbei von Forward Engineering</w:t>
      </w:r>
      <w:r w:rsidRPr="001B5080">
        <w:rPr>
          <w:i/>
          <w:sz w:val="22"/>
          <w:szCs w:val="22"/>
        </w:rPr>
        <w:t xml:space="preserve">. </w:t>
      </w:r>
      <w:r w:rsidRPr="001B5080">
        <w:rPr>
          <w:sz w:val="22"/>
          <w:szCs w:val="22"/>
        </w:rPr>
        <w:t xml:space="preserve">Die Kommunikation mit dem Datenbankserver erfolgt mit der Abfragesprache </w:t>
      </w:r>
      <w:r w:rsidRPr="001B5080">
        <w:rPr>
          <w:rStyle w:val="berschrift5Zchn"/>
          <w:b w:val="0"/>
          <w:sz w:val="22"/>
          <w:szCs w:val="22"/>
        </w:rPr>
        <w:t>SQL</w:t>
      </w:r>
      <w:r w:rsidRPr="001B5080">
        <w:rPr>
          <w:sz w:val="22"/>
          <w:szCs w:val="22"/>
        </w:rPr>
        <w:t xml:space="preserve">, im Besonderen mit den Befehlen der </w:t>
      </w:r>
      <w:r w:rsidRPr="001B5080">
        <w:rPr>
          <w:rStyle w:val="berschrift5Zchn"/>
          <w:b w:val="0"/>
          <w:sz w:val="22"/>
          <w:szCs w:val="22"/>
        </w:rPr>
        <w:t>Data Definition Language (DDL).</w:t>
      </w:r>
    </w:p>
    <w:p w:rsidR="001B5080" w:rsidRPr="001B5080" w:rsidRDefault="001B5080" w:rsidP="001B5080">
      <w:pPr>
        <w:rPr>
          <w:sz w:val="22"/>
          <w:szCs w:val="22"/>
        </w:rPr>
      </w:pPr>
      <w:r w:rsidRPr="001B5080">
        <w:rPr>
          <w:sz w:val="22"/>
          <w:szCs w:val="22"/>
        </w:rPr>
        <w:t>Das erstellte Skript mit den SQL-Anweisungen zum Erzeugen der Datenbank wird dann auf dem Datenbankserver ausgeführt.</w:t>
      </w:r>
    </w:p>
    <w:p w:rsidR="001B5080" w:rsidRPr="001B5080" w:rsidRDefault="001B5080" w:rsidP="001B5080">
      <w:pPr>
        <w:rPr>
          <w:sz w:val="22"/>
          <w:szCs w:val="22"/>
        </w:rPr>
      </w:pPr>
    </w:p>
    <w:p w:rsidR="001B5080" w:rsidRPr="001B5080" w:rsidRDefault="001B5080" w:rsidP="001B5080">
      <w:pPr>
        <w:rPr>
          <w:sz w:val="22"/>
          <w:szCs w:val="22"/>
        </w:rPr>
      </w:pPr>
      <w:r w:rsidRPr="001B5080">
        <w:rPr>
          <w:sz w:val="22"/>
          <w:szCs w:val="22"/>
        </w:rPr>
        <w:t>Den umgekehrten Weg von der fertigen Datenbank zum ursprünglichen Modell bezeichnet man als Reverse Engineering.</w:t>
      </w:r>
    </w:p>
    <w:p w:rsidR="001B5080" w:rsidRPr="001B5080" w:rsidRDefault="007B45E5" w:rsidP="001B5080">
      <w:pPr>
        <w:rPr>
          <w:sz w:val="22"/>
          <w:szCs w:val="22"/>
        </w:rPr>
      </w:pPr>
      <w:r>
        <w:rPr>
          <w:noProof/>
          <w:sz w:val="22"/>
          <w:szCs w:val="22"/>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ussdiagramm: Dokument 1274" o:spid="_x0000_s1062" type="#_x0000_t114" style="position:absolute;margin-left:315.5pt;margin-top:9.8pt;width:188.8pt;height:2in;z-index:2516817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nvojwIAABIFAAAOAAAAZHJzL2Uyb0RvYy54bWysVN1v2jAQf5+0/8Hy+xpIaaFRQ4VATJNQ&#10;W6mt+nw4Dolq+zzbENhfv7MJ/dqepuUh8vm+f/c7X9/stWI76XyLpuTDswFn0gisWrMp+dPj8tuE&#10;Mx/AVKDQyJIfpOc3069frjtbyBwbVJV0jIIYX3S25E0ItsgyLxqpwZ+hlYaUNToNgUS3ySoHHUXX&#10;KssHg8usQ1dZh0J6T7eLo5JPU/y6liLc1bWXgamSU20h/V36r+M/m15DsXFgm1b0ZcA/VKGhNZT0&#10;NdQCArCta/8IpVvh0GMdzgTqDOu6FTL1QN0MB5+6eWjAytQLgePtK0z+/4UVt7t7x9qKZpePR5wZ&#10;0DSlpdp6X7VAwGhdsAW+bLU0gSUbgqyzviDPB3vvYtPerlC8eFJkHzRR8L3NvnY62lLLbJ/wP7zi&#10;L/eBCbrMz6/G40sakyDdcJJPJoM0oQyKk7t1PnyXqFk8lLxW2M0bcGGBIpWYhgC7lQ+xGihO9jG1&#10;wWWrVJq4Mqwr+eX5RUwGxLtaQaCjtoSENxvOQG2I0CK4FNGjaqvondo9+LlybAfEKaJihd0jdcCZ&#10;Ah9IQW2lL3KLKvjgGstZgG+OzknVmykTQ8tE2b76N/jiKezX+zSo/Dy6xKs1VgeansMjrb0Vy5YS&#10;rKiOe3DEY+qOdjPc0S8iVXLsT5w16H797T7aE71Iy1lHe0Fw/NyCk9TeD0PEuxqORnGRkjC6GOck&#10;uPea9XuN2eo5EkxDegWsSMdoH9TpWDvUz7TCs5iVVGAE5T4C3wvzcNxXegSEnM2SGS2PhbAyD1bE&#10;4BG6CO3j/hmc7bkRaCi3eNohKD6x4mh75MVsG7BuE2XecO3ZTIuX5tg/EnGz38vJ6u0pm/4GAAD/&#10;/wMAUEsDBBQABgAIAAAAIQAOzE+O3gAAAAsBAAAPAAAAZHJzL2Rvd25yZXYueG1sTI/BTsMwEETv&#10;SPyDtZW4UTtUCiHEqVAlThyqBqRe3XibhNrrKHbb8PdsT3Db0Yxm31Tr2TtxwSkOgTRkSwUCqQ12&#10;oE7D1+f7YwEiJkPWuECo4QcjrOv7u8qUNlxph5cmdYJLKJZGQ5/SWEoZ2x69icswIrF3DJM3ieXU&#10;STuZK5d7J5+UyqU3A/GH3oy46bE9NWevoTg2ndll23kv9x/tN243brSN1g+L+e0VRMI5/YXhhs/o&#10;UDPTIZzJRuE05KuMtyQ2XnIQt4BSBV8HDSv1nIOsK/l/Q/0LAAD//wMAUEsBAi0AFAAGAAgAAAAh&#10;ALaDOJL+AAAA4QEAABMAAAAAAAAAAAAAAAAAAAAAAFtDb250ZW50X1R5cGVzXS54bWxQSwECLQAU&#10;AAYACAAAACEAOP0h/9YAAACUAQAACwAAAAAAAAAAAAAAAAAvAQAAX3JlbHMvLnJlbHNQSwECLQAU&#10;AAYACAAAACEAfF576I8CAAASBQAADgAAAAAAAAAAAAAAAAAuAgAAZHJzL2Uyb0RvYy54bWxQSwEC&#10;LQAUAAYACAAAACEADsxPjt4AAAALAQAADwAAAAAAAAAAAAAAAADpBAAAZHJzL2Rvd25yZXYueG1s&#10;UEsFBgAAAAAEAAQA8wAAAPQFAAAAAA==&#10;" filled="f" strokecolor="windowText" strokeweight=".5pt">
            <v:path arrowok="t"/>
            <v:textbox>
              <w:txbxContent>
                <w:p w:rsidR="007B45E5" w:rsidRDefault="007B45E5" w:rsidP="001B5080">
                  <w:pPr>
                    <w:jc w:val="center"/>
                  </w:pPr>
                </w:p>
              </w:txbxContent>
            </v:textbox>
          </v:shape>
        </w:pict>
      </w:r>
      <w:r w:rsidR="001B5080">
        <w:rPr>
          <w:noProof/>
          <w:sz w:val="22"/>
        </w:rPr>
        <w:drawing>
          <wp:anchor distT="0" distB="0" distL="114300" distR="114300" simplePos="0" relativeHeight="251684864" behindDoc="0" locked="0" layoutInCell="1" allowOverlap="1">
            <wp:simplePos x="0" y="0"/>
            <wp:positionH relativeFrom="column">
              <wp:posOffset>4076065</wp:posOffset>
            </wp:positionH>
            <wp:positionV relativeFrom="paragraph">
              <wp:posOffset>150124</wp:posOffset>
            </wp:positionV>
            <wp:extent cx="2286000" cy="1110615"/>
            <wp:effectExtent l="0" t="0" r="0" b="0"/>
            <wp:wrapNone/>
            <wp:docPr id="1216" name="Grafik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0" cy="1110615"/>
                    </a:xfrm>
                    <a:prstGeom prst="rect">
                      <a:avLst/>
                    </a:prstGeom>
                    <a:noFill/>
                    <a:ln>
                      <a:noFill/>
                    </a:ln>
                  </pic:spPr>
                </pic:pic>
              </a:graphicData>
            </a:graphic>
          </wp:anchor>
        </w:drawing>
      </w:r>
      <w:r w:rsidR="001B5080">
        <w:rPr>
          <w:noProof/>
        </w:rPr>
        <w:drawing>
          <wp:anchor distT="0" distB="0" distL="114300" distR="114300" simplePos="0" relativeHeight="251683840" behindDoc="0" locked="0" layoutInCell="1" allowOverlap="1">
            <wp:simplePos x="0" y="0"/>
            <wp:positionH relativeFrom="column">
              <wp:posOffset>80574</wp:posOffset>
            </wp:positionH>
            <wp:positionV relativeFrom="paragraph">
              <wp:posOffset>87403</wp:posOffset>
            </wp:positionV>
            <wp:extent cx="2037080" cy="1335405"/>
            <wp:effectExtent l="19050" t="19050" r="20320" b="17145"/>
            <wp:wrapNone/>
            <wp:docPr id="1277" name="Grafik 1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037080" cy="1335405"/>
                    </a:xfrm>
                    <a:prstGeom prst="rect">
                      <a:avLst/>
                    </a:prstGeom>
                    <a:noFill/>
                    <a:ln w="6350" cmpd="sng">
                      <a:solidFill>
                        <a:srgbClr val="000000"/>
                      </a:solidFill>
                      <a:miter lim="800000"/>
                      <a:headEnd/>
                      <a:tailEnd/>
                    </a:ln>
                    <a:effectLst/>
                  </pic:spPr>
                </pic:pic>
              </a:graphicData>
            </a:graphic>
          </wp:anchor>
        </w:drawing>
      </w:r>
      <w:r>
        <w:rPr>
          <w:noProof/>
          <w:sz w:val="22"/>
          <w:szCs w:val="22"/>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1220" o:spid="_x0000_s1063" type="#_x0000_t13" style="position:absolute;margin-left:180.35pt;margin-top:4.2pt;width:135pt;height:42.1pt;z-index:251679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OGHVgIAALQEAAAOAAAAZHJzL2Uyb0RvYy54bWysVNtu1DAQfUfiHyy/01y6222jZquqpQip&#10;QKXCB3htZ2PwjbF3s+XrGTvpkgJPiDxYMx77+MycmVxeHYwmewlBOdvS6qSkRFruhLLbln75fPfm&#10;nJIQmRVMOytb+iQDvVq/fnU5+EbWrndaSCAIYkMz+Jb2MfqmKALvpWHhxHlpMdg5MCyiC9tCABsQ&#10;3eiiLsuzYnAgPDguQ8Dd2zFI1xm/6ySPn7ouyEh0S5FbzCvkdZPWYn3Jmi0w3ys+0WD/wMIwZfHR&#10;I9Qti4zsQP0BZRQHF1wXT7gzhes6xWXOAbOpyt+yeeyZlzkXLE7wxzKF/wfLP+4fgCiB2tU1Fsgy&#10;gyo9dFJptHlPQPI+BpKjWKzBhwbvPPoHSOkGf+/4t0Csu+mZ3cprADf0kgmkWKXiFi8uJCfgVbIZ&#10;PjiBD7FddLluhw5MAsSKkEOW5+kojzxEwnGzWlWLZYkkOcaWp4uzVdavYM3zbQ8hvpPOkGS0FNS2&#10;j5lSfoPt70PMIokpTya+VpR0RqPme6bJclWWF1NPzM7U8zOndXm2yqmxZkJEBs8v56I4rcSd0jo7&#10;sN3caCAI39K7/E2Xw/yYtmRo6cWyXmaqL2JhDlHm728QRkUcJa1MS8+Ph1iT1HhrRW70yJQebaSs&#10;7SRPUmRUNh42h9wM9SK9kOTaOPGEgoEbRwdHHY3ewQ9KBhyblobvOwaSEv3eougX1WKR5iw7i+Uq&#10;9RTMI5t5hFmOUC2NlIzmTRxnc+ezdqmJUhGtu8ZG6VR87qiR1cQfRwOtF7M39/OpXz+b9U8AAAD/&#10;/wMAUEsDBBQABgAIAAAAIQAgkSBD3wAAAAgBAAAPAAAAZHJzL2Rvd25yZXYueG1sTI9LT8MwEITv&#10;SPwHa5G4IOqkhVBCNhXiceLVB9ydeEki7HUUu23g1+Oe4Dia0cw3xWK0Ruxo8J1jhHSSgCCune64&#10;QXjfPJ7PQfigWCvjmBC+ycOiPD4qVK7dnle0W4dGxBL2uUJoQ+hzKX3dklV+4nri6H26waoQ5dBI&#10;Pah9LLdGTpMkk1Z1HBda1dNdS/XXemsRzGZVmfTt6Sdcvjwvlw/j6/1HeoZ4ejLe3oAINIa/MBzw&#10;IzqUkalyW9ZeGIRZllzFKML8AkT0s9lBVwjX0wxkWcj/B8pfAAAA//8DAFBLAQItABQABgAIAAAA&#10;IQC2gziS/gAAAOEBAAATAAAAAAAAAAAAAAAAAAAAAABbQ29udGVudF9UeXBlc10ueG1sUEsBAi0A&#10;FAAGAAgAAAAhADj9If/WAAAAlAEAAAsAAAAAAAAAAAAAAAAALwEAAF9yZWxzLy5yZWxzUEsBAi0A&#10;FAAGAAgAAAAhADPA4YdWAgAAtAQAAA4AAAAAAAAAAAAAAAAALgIAAGRycy9lMm9Eb2MueG1sUEsB&#10;Ai0AFAAGAAgAAAAhACCRIEPfAAAACAEAAA8AAAAAAAAAAAAAAAAAsAQAAGRycy9kb3ducmV2Lnht&#10;bFBLBQYAAAAABAAEAPMAAAC8BQAAAAA=&#10;" adj="19440,4643">
            <v:textbox>
              <w:txbxContent>
                <w:p w:rsidR="007B45E5" w:rsidRPr="00D11719" w:rsidRDefault="007B45E5" w:rsidP="001B5080">
                  <w:pPr>
                    <w:rPr>
                      <w:b/>
                    </w:rPr>
                  </w:pPr>
                  <w:r w:rsidRPr="00D11719">
                    <w:rPr>
                      <w:b/>
                    </w:rPr>
                    <w:t>Forward Engine</w:t>
                  </w:r>
                  <w:r w:rsidRPr="00D11719">
                    <w:rPr>
                      <w:b/>
                    </w:rPr>
                    <w:t>e</w:t>
                  </w:r>
                  <w:r w:rsidRPr="00D11719">
                    <w:rPr>
                      <w:b/>
                    </w:rPr>
                    <w:t>ring</w:t>
                  </w:r>
                </w:p>
              </w:txbxContent>
            </v:textbox>
          </v:shape>
        </w:pict>
      </w:r>
    </w:p>
    <w:p w:rsidR="001B5080" w:rsidRDefault="007B45E5" w:rsidP="001B5080">
      <w:r>
        <w:rPr>
          <w:noProof/>
        </w:rPr>
        <w:pict>
          <v:shape id="Pfeil nach rechts 1219" o:spid="_x0000_s1064" type="#_x0000_t13" style="position:absolute;margin-left:166.85pt;margin-top:52.3pt;width:143.25pt;height:42.1pt;flip:x;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CgPWgIAAL4EAAAOAAAAZHJzL2Uyb0RvYy54bWysVNuO0zAQfUfiHyy/s2nSppeo6WrVZQFp&#10;gZUWPsD1pTH4hu023f16Jk62pMATIg/WTMZzcmbOTNbXJ63QkfsgralxfjXBiBtqmTT7Gn/9cvdm&#10;iVGIxDCirOE1fuIBX29ev1q3ruKFbaxi3CMAMaFqXY2bGF2VZYE2XJNwZR03EBTWaxLB9fuMedIC&#10;ulZZMZnMs9Z65rylPAR4e9sH8SbhC8Fp/CxE4BGpGgO3mE6fzl13Zps1qfaeuEbSgQb5BxaaSAMf&#10;PUPdkkjQwcs/oLSk3gYr4hW1OrNCSMpTDVBNPvmtmseGOJ5qgeYEd25T+H+w9NPxwSPJQLsiX2Fk&#10;iAaVHgSXCmzaIM9pEwNKUWhW60IFOY/uwXflBndv6feAjN02xOz5jfe2bThhQDHvmptdJHROgFS0&#10;az9aBh8ih2hT307CaySUdO+7xA4aeoNOSains1D8FBGFl/kyXxWLEiMKsXI6my+SkhmpOpwu2/kQ&#10;33GrUWfU2Mt9ExO5hE2O9yEmudhQMWHfcoyEVqD+kShUTufLcpiO0Z1ifGc6yZdFKpJUAyIwePly&#10;ao9Vkt1JpZLj97ut8gjga3yXniE5jK8pg9oar8qiTFQvYmEMMUnP3yC0jLBUSuoaL8+XSNXp8taw&#10;NPKRSNXbQFmZQahOm17jeNqd0lgAjUH2nWVPIJ23/RLB0oPRWP+MUQsLVOPw40A8x0h9MCD/Kp/N&#10;uo1LzqxcFOD4cWQ3jhBDAarGEaPe3MZ+Sw8uafcyFcbewMgIGV9mq2c18IclAetiC8d+uvXrt7P5&#10;CQAA//8DAFBLAwQUAAYACAAAACEAFvnShuAAAAALAQAADwAAAGRycy9kb3ducmV2LnhtbEyPwU7D&#10;MAyG70i8Q2QkLhNLaFFXlabTAHHggsZA4po2pi00TtVkW8fTY05wtP9Pvz+X69kN4oBT6D1puF4q&#10;EEiNtz21Gt5eH69yECEasmbwhBpOGGBdnZ+VprD+SC942MVWcAmFwmjoYhwLKUPToTNh6Uckzj78&#10;5EzkcWqlncyRy90gE6Uy6UxPfKEzI9532Hzt9k7Ddl4snp82d802MPJ5qh9W7/Zb68uLeXMLIuIc&#10;/2D41Wd1qNip9nuyQQwa0jRdMcqBuslAMJElKgFR8ybPc5BVKf//UP0AAAD//wMAUEsBAi0AFAAG&#10;AAgAAAAhALaDOJL+AAAA4QEAABMAAAAAAAAAAAAAAAAAAAAAAFtDb250ZW50X1R5cGVzXS54bWxQ&#10;SwECLQAUAAYACAAAACEAOP0h/9YAAACUAQAACwAAAAAAAAAAAAAAAAAvAQAAX3JlbHMvLnJlbHNQ&#10;SwECLQAUAAYACAAAACEA+5woD1oCAAC+BAAADgAAAAAAAAAAAAAAAAAuAgAAZHJzL2Uyb0RvYy54&#10;bWxQSwECLQAUAAYACAAAACEAFvnShuAAAAALAQAADwAAAAAAAAAAAAAAAAC0BAAAZHJzL2Rvd25y&#10;ZXYueG1sUEsFBgAAAAAEAAQA8wAAAMEFAAAAAA==&#10;" adj="19684,5002">
            <v:textbox>
              <w:txbxContent>
                <w:p w:rsidR="007B45E5" w:rsidRPr="00D11719" w:rsidRDefault="007B45E5" w:rsidP="001B5080">
                  <w:pPr>
                    <w:jc w:val="center"/>
                    <w:rPr>
                      <w:b/>
                    </w:rPr>
                  </w:pPr>
                  <w:r>
                    <w:rPr>
                      <w:b/>
                    </w:rPr>
                    <w:t>Reverse</w:t>
                  </w:r>
                  <w:r w:rsidRPr="00D11719">
                    <w:rPr>
                      <w:b/>
                    </w:rPr>
                    <w:t xml:space="preserve"> Engineering</w:t>
                  </w:r>
                </w:p>
              </w:txbxContent>
            </v:textbox>
          </v:shape>
        </w:pict>
      </w:r>
    </w:p>
    <w:p w:rsidR="001B5080" w:rsidRDefault="001B5080" w:rsidP="001B5080"/>
    <w:p w:rsidR="001B5080" w:rsidRDefault="001B5080" w:rsidP="001B5080">
      <w:pPr>
        <w:pStyle w:val="berschriftdrei"/>
        <w:ind w:left="0" w:firstLine="0"/>
      </w:pPr>
    </w:p>
    <w:p w:rsidR="001B5080" w:rsidRDefault="001B5080" w:rsidP="001B5080">
      <w:pPr>
        <w:pStyle w:val="berschriftdrei"/>
      </w:pPr>
    </w:p>
    <w:p w:rsidR="001B5080" w:rsidRDefault="001B5080" w:rsidP="001B5080">
      <w:pPr>
        <w:pStyle w:val="berschriftdrei"/>
      </w:pPr>
    </w:p>
    <w:p w:rsidR="001B5080" w:rsidRDefault="001B5080">
      <w:pPr>
        <w:rPr>
          <w:sz w:val="22"/>
        </w:rPr>
      </w:pPr>
    </w:p>
    <w:p w:rsidR="00E63A5F" w:rsidRDefault="00E63A5F">
      <w:pPr>
        <w:rPr>
          <w:sz w:val="22"/>
        </w:rPr>
      </w:pPr>
    </w:p>
    <w:p w:rsidR="00E63A5F" w:rsidRDefault="00E63A5F">
      <w:pPr>
        <w:rPr>
          <w:sz w:val="22"/>
        </w:rPr>
      </w:pPr>
    </w:p>
    <w:p w:rsidR="00E63A5F" w:rsidRDefault="00E63A5F">
      <w:pPr>
        <w:rPr>
          <w:sz w:val="22"/>
        </w:rPr>
      </w:pPr>
    </w:p>
    <w:p w:rsidR="00E63A5F" w:rsidRDefault="00E63A5F">
      <w:pPr>
        <w:rPr>
          <w:sz w:val="22"/>
        </w:rPr>
      </w:pPr>
    </w:p>
    <w:p w:rsidR="00E63A5F" w:rsidRDefault="00E63A5F">
      <w:pPr>
        <w:rPr>
          <w:sz w:val="22"/>
        </w:rPr>
      </w:pPr>
    </w:p>
    <w:tbl>
      <w:tblPr>
        <w:tblW w:w="10359" w:type="dxa"/>
        <w:tblLook w:val="04A0" w:firstRow="1" w:lastRow="0" w:firstColumn="1" w:lastColumn="0" w:noHBand="0" w:noVBand="1"/>
      </w:tblPr>
      <w:tblGrid>
        <w:gridCol w:w="4503"/>
        <w:gridCol w:w="5856"/>
      </w:tblGrid>
      <w:tr w:rsidR="00321627" w:rsidRPr="00454F62" w:rsidTr="001554E5">
        <w:tc>
          <w:tcPr>
            <w:tcW w:w="4503" w:type="dxa"/>
            <w:shd w:val="clear" w:color="auto" w:fill="auto"/>
          </w:tcPr>
          <w:p w:rsidR="00321627" w:rsidRPr="00454F62" w:rsidRDefault="00321627" w:rsidP="00321627">
            <w:pPr>
              <w:rPr>
                <w:b/>
              </w:rPr>
            </w:pPr>
            <w:r w:rsidRPr="00454F62">
              <w:rPr>
                <w:b/>
              </w:rPr>
              <w:t>Vorgehensweise</w:t>
            </w:r>
          </w:p>
        </w:tc>
        <w:tc>
          <w:tcPr>
            <w:tcW w:w="5856" w:type="dxa"/>
            <w:shd w:val="clear" w:color="auto" w:fill="auto"/>
          </w:tcPr>
          <w:p w:rsidR="00321627" w:rsidRPr="00454F62" w:rsidRDefault="00321627" w:rsidP="00321627">
            <w:pPr>
              <w:rPr>
                <w:b/>
              </w:rPr>
            </w:pPr>
            <w:r w:rsidRPr="00454F62">
              <w:rPr>
                <w:b/>
              </w:rPr>
              <w:t>Screenshots</w:t>
            </w:r>
          </w:p>
        </w:tc>
      </w:tr>
    </w:tbl>
    <w:p w:rsidR="00321627" w:rsidRPr="00321627" w:rsidRDefault="00321627">
      <w:pPr>
        <w:rPr>
          <w:sz w:val="14"/>
        </w:rPr>
      </w:pPr>
    </w:p>
    <w:tbl>
      <w:tblPr>
        <w:tblW w:w="10359" w:type="dxa"/>
        <w:tblLook w:val="04A0" w:firstRow="1" w:lastRow="0" w:firstColumn="1" w:lastColumn="0" w:noHBand="0" w:noVBand="1"/>
      </w:tblPr>
      <w:tblGrid>
        <w:gridCol w:w="4503"/>
        <w:gridCol w:w="5856"/>
      </w:tblGrid>
      <w:tr w:rsidR="00321627" w:rsidTr="001554E5">
        <w:tc>
          <w:tcPr>
            <w:tcW w:w="4503" w:type="dxa"/>
            <w:shd w:val="clear" w:color="auto" w:fill="auto"/>
          </w:tcPr>
          <w:p w:rsidR="00321627" w:rsidRPr="00321627" w:rsidRDefault="00321627" w:rsidP="001554E5">
            <w:pPr>
              <w:pStyle w:val="Listenabsatz"/>
              <w:numPr>
                <w:ilvl w:val="0"/>
                <w:numId w:val="12"/>
              </w:numPr>
              <w:ind w:left="284" w:hanging="284"/>
              <w:rPr>
                <w:sz w:val="22"/>
                <w:szCs w:val="22"/>
              </w:rPr>
            </w:pPr>
            <w:r w:rsidRPr="00321627">
              <w:rPr>
                <w:sz w:val="22"/>
                <w:szCs w:val="22"/>
              </w:rPr>
              <w:t>Aus dem EER-Diagramm heraus den Assistenten mit dem Menü</w:t>
            </w:r>
          </w:p>
          <w:p w:rsidR="00321627" w:rsidRPr="00321627" w:rsidRDefault="00321627" w:rsidP="001554E5">
            <w:pPr>
              <w:pStyle w:val="Listenabsatz"/>
              <w:spacing w:before="60" w:after="60"/>
              <w:ind w:left="284"/>
              <w:rPr>
                <w:rStyle w:val="KeinLeerraumZchn"/>
                <w:b w:val="0"/>
                <w:szCs w:val="22"/>
              </w:rPr>
            </w:pPr>
            <w:r w:rsidRPr="00321627">
              <w:rPr>
                <w:rStyle w:val="KeinLeerraumZchn"/>
                <w:szCs w:val="22"/>
              </w:rPr>
              <w:t>Database</w:t>
            </w:r>
            <w:r w:rsidRPr="00321627">
              <w:rPr>
                <w:rStyle w:val="KeinLeerraumZchn"/>
                <w:szCs w:val="22"/>
              </w:rPr>
              <w:sym w:font="Wingdings" w:char="F0E0"/>
            </w:r>
            <w:r w:rsidRPr="00321627">
              <w:rPr>
                <w:rStyle w:val="KeinLeerraumZchn"/>
                <w:szCs w:val="22"/>
              </w:rPr>
              <w:t>Forward Engineering</w:t>
            </w:r>
          </w:p>
          <w:p w:rsidR="00321627" w:rsidRDefault="00321627" w:rsidP="001554E5">
            <w:pPr>
              <w:pStyle w:val="Listenabsatz"/>
              <w:ind w:left="284"/>
              <w:rPr>
                <w:sz w:val="22"/>
                <w:szCs w:val="22"/>
              </w:rPr>
            </w:pPr>
            <w:r w:rsidRPr="00321627">
              <w:rPr>
                <w:sz w:val="22"/>
                <w:szCs w:val="22"/>
              </w:rPr>
              <w:t>aufrufen.</w:t>
            </w:r>
          </w:p>
          <w:p w:rsidR="00321627" w:rsidRDefault="00321627" w:rsidP="001554E5">
            <w:pPr>
              <w:pStyle w:val="Listenabsatz"/>
              <w:ind w:left="284"/>
              <w:rPr>
                <w:sz w:val="22"/>
                <w:szCs w:val="22"/>
              </w:rPr>
            </w:pPr>
          </w:p>
          <w:p w:rsidR="00321627" w:rsidRDefault="00321627" w:rsidP="00321627">
            <w:pPr>
              <w:pStyle w:val="Listenabsatz"/>
              <w:ind w:left="284"/>
              <w:rPr>
                <w:sz w:val="22"/>
                <w:szCs w:val="22"/>
              </w:rPr>
            </w:pPr>
            <w:r>
              <w:rPr>
                <w:sz w:val="22"/>
                <w:szCs w:val="22"/>
              </w:rPr>
              <w:t>Anschließend wird die Verbindung zum MySQL-Server hergestellt.</w:t>
            </w:r>
          </w:p>
          <w:p w:rsidR="00321627" w:rsidRDefault="00321627" w:rsidP="00321627">
            <w:pPr>
              <w:pStyle w:val="Listenabsatz"/>
              <w:ind w:left="284"/>
              <w:rPr>
                <w:sz w:val="22"/>
                <w:szCs w:val="22"/>
              </w:rPr>
            </w:pPr>
          </w:p>
          <w:p w:rsidR="00321627" w:rsidRPr="00321627" w:rsidRDefault="00BD0838" w:rsidP="00BD0838">
            <w:pPr>
              <w:pStyle w:val="Listenabsatz"/>
              <w:ind w:left="1276" w:right="-108" w:hanging="992"/>
              <w:rPr>
                <w:sz w:val="22"/>
                <w:szCs w:val="22"/>
              </w:rPr>
            </w:pPr>
            <w:r w:rsidRPr="00BD0838">
              <w:rPr>
                <w:b/>
                <w:sz w:val="22"/>
                <w:szCs w:val="22"/>
              </w:rPr>
              <w:t>Hinweis:</w:t>
            </w:r>
            <w:r>
              <w:rPr>
                <w:sz w:val="22"/>
                <w:szCs w:val="22"/>
              </w:rPr>
              <w:tab/>
              <w:t>Der MySQL-Server muss zuvor mit Hilfe des Control Panels gestartet werden (siehe oben Gliederungspunkt 2.2).</w:t>
            </w:r>
          </w:p>
        </w:tc>
        <w:tc>
          <w:tcPr>
            <w:tcW w:w="5856" w:type="dxa"/>
            <w:shd w:val="clear" w:color="auto" w:fill="auto"/>
          </w:tcPr>
          <w:p w:rsidR="00321627" w:rsidRDefault="00321627" w:rsidP="001554E5">
            <w:r>
              <w:rPr>
                <w:noProof/>
              </w:rPr>
              <w:drawing>
                <wp:inline distT="0" distB="0" distL="0" distR="0">
                  <wp:extent cx="3036498" cy="2447568"/>
                  <wp:effectExtent l="19050" t="19050" r="12065" b="1016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3079136" cy="2481936"/>
                          </a:xfrm>
                          <a:prstGeom prst="rect">
                            <a:avLst/>
                          </a:prstGeom>
                          <a:ln w="12700">
                            <a:solidFill>
                              <a:srgbClr val="000000"/>
                            </a:solidFill>
                          </a:ln>
                        </pic:spPr>
                      </pic:pic>
                    </a:graphicData>
                  </a:graphic>
                </wp:inline>
              </w:drawing>
            </w:r>
          </w:p>
        </w:tc>
      </w:tr>
    </w:tbl>
    <w:p w:rsidR="00321627" w:rsidRDefault="00321627">
      <w:pPr>
        <w:rPr>
          <w:sz w:val="22"/>
        </w:rPr>
      </w:pPr>
    </w:p>
    <w:tbl>
      <w:tblPr>
        <w:tblW w:w="10359" w:type="dxa"/>
        <w:tblLook w:val="04A0" w:firstRow="1" w:lastRow="0" w:firstColumn="1" w:lastColumn="0" w:noHBand="0" w:noVBand="1"/>
      </w:tblPr>
      <w:tblGrid>
        <w:gridCol w:w="4503"/>
        <w:gridCol w:w="5856"/>
      </w:tblGrid>
      <w:tr w:rsidR="001554E5" w:rsidTr="001554E5">
        <w:tc>
          <w:tcPr>
            <w:tcW w:w="4503" w:type="dxa"/>
            <w:shd w:val="clear" w:color="auto" w:fill="auto"/>
          </w:tcPr>
          <w:p w:rsidR="001554E5" w:rsidRPr="00321627" w:rsidRDefault="001554E5" w:rsidP="001554E5">
            <w:pPr>
              <w:pStyle w:val="Listenabsatz"/>
              <w:numPr>
                <w:ilvl w:val="0"/>
                <w:numId w:val="12"/>
              </w:numPr>
              <w:spacing w:after="200" w:line="276" w:lineRule="auto"/>
              <w:ind w:left="284" w:hanging="284"/>
              <w:rPr>
                <w:sz w:val="22"/>
                <w:szCs w:val="22"/>
              </w:rPr>
            </w:pPr>
            <w:r w:rsidRPr="00321627">
              <w:rPr>
                <w:sz w:val="22"/>
                <w:szCs w:val="22"/>
              </w:rPr>
              <w:t xml:space="preserve">Im Fenster </w:t>
            </w:r>
            <w:r w:rsidRPr="00321627">
              <w:rPr>
                <w:i/>
                <w:sz w:val="22"/>
                <w:szCs w:val="22"/>
              </w:rPr>
              <w:t>Options</w:t>
            </w:r>
            <w:r w:rsidRPr="00321627">
              <w:rPr>
                <w:sz w:val="22"/>
                <w:szCs w:val="22"/>
              </w:rPr>
              <w:t xml:space="preserve"> wird die Option </w:t>
            </w:r>
            <w:r w:rsidRPr="00321627">
              <w:rPr>
                <w:i/>
                <w:sz w:val="22"/>
                <w:szCs w:val="22"/>
              </w:rPr>
              <w:t xml:space="preserve">Drop Objects Before… </w:t>
            </w:r>
            <w:r w:rsidRPr="00321627">
              <w:rPr>
                <w:sz w:val="22"/>
                <w:szCs w:val="22"/>
              </w:rPr>
              <w:t xml:space="preserve"> aktiviert. Dadurch werden schon vorhandene Objekte (z. B. Tabellen) ggf. gelöscht, bevor sie neu angelegt werden.</w:t>
            </w:r>
          </w:p>
        </w:tc>
        <w:tc>
          <w:tcPr>
            <w:tcW w:w="5856" w:type="dxa"/>
            <w:shd w:val="clear" w:color="auto" w:fill="auto"/>
          </w:tcPr>
          <w:p w:rsidR="001554E5" w:rsidRPr="001554E5" w:rsidRDefault="001554E5" w:rsidP="001554E5">
            <w:pPr>
              <w:pStyle w:val="Listenabsatz"/>
              <w:ind w:left="0"/>
              <w:rPr>
                <w:sz w:val="18"/>
              </w:rPr>
            </w:pPr>
            <w:r w:rsidRPr="009B08AA">
              <w:rPr>
                <w:noProof/>
              </w:rPr>
              <w:drawing>
                <wp:inline distT="0" distB="0" distL="0" distR="0">
                  <wp:extent cx="3079630" cy="1445102"/>
                  <wp:effectExtent l="19050" t="19050" r="26035" b="22225"/>
                  <wp:docPr id="1222" name="Grafik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108381" cy="1458593"/>
                          </a:xfrm>
                          <a:prstGeom prst="rect">
                            <a:avLst/>
                          </a:prstGeom>
                          <a:noFill/>
                          <a:ln w="6350" cmpd="sng">
                            <a:solidFill>
                              <a:srgbClr val="000000"/>
                            </a:solidFill>
                            <a:miter lim="800000"/>
                            <a:headEnd/>
                            <a:tailEnd/>
                          </a:ln>
                          <a:effectLst/>
                        </pic:spPr>
                      </pic:pic>
                    </a:graphicData>
                  </a:graphic>
                </wp:inline>
              </w:drawing>
            </w:r>
          </w:p>
        </w:tc>
      </w:tr>
    </w:tbl>
    <w:p w:rsidR="001554E5" w:rsidRDefault="001554E5">
      <w:pPr>
        <w:rPr>
          <w:sz w:val="22"/>
        </w:rPr>
      </w:pPr>
      <w:r>
        <w:rPr>
          <w:sz w:val="22"/>
        </w:rPr>
        <w:br w:type="page"/>
      </w:r>
    </w:p>
    <w:p w:rsidR="001554E5" w:rsidRPr="001554E5" w:rsidRDefault="001554E5">
      <w:pPr>
        <w:rPr>
          <w:sz w:val="12"/>
        </w:rPr>
      </w:pPr>
    </w:p>
    <w:tbl>
      <w:tblPr>
        <w:tblW w:w="10359" w:type="dxa"/>
        <w:tblLook w:val="04A0" w:firstRow="1" w:lastRow="0" w:firstColumn="1" w:lastColumn="0" w:noHBand="0" w:noVBand="1"/>
      </w:tblPr>
      <w:tblGrid>
        <w:gridCol w:w="4503"/>
        <w:gridCol w:w="5856"/>
      </w:tblGrid>
      <w:tr w:rsidR="00321627" w:rsidTr="00321627">
        <w:tc>
          <w:tcPr>
            <w:tcW w:w="4503" w:type="dxa"/>
            <w:shd w:val="clear" w:color="auto" w:fill="auto"/>
          </w:tcPr>
          <w:p w:rsidR="00321627" w:rsidRPr="00321627" w:rsidRDefault="00321627" w:rsidP="001554E5">
            <w:pPr>
              <w:pStyle w:val="Listenabsatz"/>
              <w:numPr>
                <w:ilvl w:val="0"/>
                <w:numId w:val="12"/>
              </w:numPr>
              <w:spacing w:after="200" w:line="276" w:lineRule="auto"/>
              <w:ind w:left="284" w:hanging="284"/>
              <w:rPr>
                <w:sz w:val="22"/>
                <w:szCs w:val="22"/>
              </w:rPr>
            </w:pPr>
            <w:r w:rsidRPr="00321627">
              <w:rPr>
                <w:sz w:val="22"/>
                <w:szCs w:val="22"/>
              </w:rPr>
              <w:t>Im Fenster Select Objects wird mit dem Button [</w:t>
            </w:r>
            <w:r w:rsidRPr="00321627">
              <w:rPr>
                <w:rStyle w:val="KeinLeerraumZchn"/>
                <w:szCs w:val="22"/>
              </w:rPr>
              <w:t>Show Filter]</w:t>
            </w:r>
            <w:r w:rsidR="001554E5">
              <w:rPr>
                <w:sz w:val="22"/>
                <w:szCs w:val="22"/>
              </w:rPr>
              <w:t xml:space="preserve"> über</w:t>
            </w:r>
            <w:r w:rsidR="001554E5" w:rsidRPr="001554E5">
              <w:rPr>
                <w:sz w:val="22"/>
              </w:rPr>
              <w:t>prüft bezi</w:t>
            </w:r>
            <w:r w:rsidR="001554E5" w:rsidRPr="001554E5">
              <w:rPr>
                <w:sz w:val="22"/>
              </w:rPr>
              <w:t>e</w:t>
            </w:r>
            <w:r w:rsidR="001554E5" w:rsidRPr="001554E5">
              <w:rPr>
                <w:sz w:val="22"/>
              </w:rPr>
              <w:t>hungsweise korrigiert, dass nur die T</w:t>
            </w:r>
            <w:r w:rsidR="001554E5" w:rsidRPr="001554E5">
              <w:rPr>
                <w:sz w:val="22"/>
              </w:rPr>
              <w:t>a</w:t>
            </w:r>
            <w:r w:rsidR="001554E5" w:rsidRPr="001554E5">
              <w:rPr>
                <w:sz w:val="22"/>
              </w:rPr>
              <w:t>bellen implementiert werden, die zu der Datenbank gehören. Tabellen, die nicht berücksichtigt werden sollen, werden markiert und in das rechte Feld versch</w:t>
            </w:r>
            <w:r w:rsidR="001554E5" w:rsidRPr="001554E5">
              <w:rPr>
                <w:sz w:val="22"/>
              </w:rPr>
              <w:t>o</w:t>
            </w:r>
            <w:r w:rsidR="001554E5" w:rsidRPr="001554E5">
              <w:rPr>
                <w:sz w:val="22"/>
              </w:rPr>
              <w:t>ben.</w:t>
            </w:r>
          </w:p>
        </w:tc>
        <w:tc>
          <w:tcPr>
            <w:tcW w:w="5856" w:type="dxa"/>
            <w:shd w:val="clear" w:color="auto" w:fill="auto"/>
          </w:tcPr>
          <w:p w:rsidR="00321627" w:rsidRDefault="00321627" w:rsidP="001554E5">
            <w:pPr>
              <w:rPr>
                <w:noProof/>
              </w:rPr>
            </w:pPr>
            <w:r w:rsidRPr="009B08AA">
              <w:rPr>
                <w:noProof/>
              </w:rPr>
              <w:drawing>
                <wp:inline distT="0" distB="0" distL="0" distR="0">
                  <wp:extent cx="3220939" cy="845389"/>
                  <wp:effectExtent l="19050" t="19050" r="17780" b="12065"/>
                  <wp:docPr id="1217" name="Grafik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231004" cy="848031"/>
                          </a:xfrm>
                          <a:prstGeom prst="rect">
                            <a:avLst/>
                          </a:prstGeom>
                          <a:noFill/>
                          <a:ln w="6350" cmpd="sng">
                            <a:solidFill>
                              <a:srgbClr val="000000"/>
                            </a:solidFill>
                            <a:miter lim="800000"/>
                            <a:headEnd/>
                            <a:tailEnd/>
                          </a:ln>
                          <a:effectLst/>
                        </pic:spPr>
                      </pic:pic>
                    </a:graphicData>
                  </a:graphic>
                </wp:inline>
              </w:drawing>
            </w:r>
          </w:p>
          <w:p w:rsidR="001554E5" w:rsidRDefault="001554E5" w:rsidP="001554E5">
            <w:pPr>
              <w:rPr>
                <w:noProof/>
              </w:rPr>
            </w:pPr>
            <w:r>
              <w:rPr>
                <w:noProof/>
              </w:rPr>
              <w:drawing>
                <wp:anchor distT="0" distB="0" distL="114300" distR="114300" simplePos="0" relativeHeight="251685888" behindDoc="0" locked="0" layoutInCell="1" allowOverlap="1">
                  <wp:simplePos x="0" y="0"/>
                  <wp:positionH relativeFrom="column">
                    <wp:posOffset>17720</wp:posOffset>
                  </wp:positionH>
                  <wp:positionV relativeFrom="paragraph">
                    <wp:posOffset>169677</wp:posOffset>
                  </wp:positionV>
                  <wp:extent cx="3212043" cy="1466490"/>
                  <wp:effectExtent l="19050" t="19050" r="26670" b="19685"/>
                  <wp:wrapNone/>
                  <wp:docPr id="1223" name="Grafik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212043" cy="1466490"/>
                          </a:xfrm>
                          <a:prstGeom prst="rect">
                            <a:avLst/>
                          </a:prstGeom>
                          <a:noFill/>
                          <a:ln w="6350" cmpd="sng">
                            <a:solidFill>
                              <a:srgbClr val="000000"/>
                            </a:solidFill>
                            <a:miter lim="800000"/>
                            <a:headEnd/>
                            <a:tailEnd/>
                          </a:ln>
                          <a:effectLst/>
                        </pic:spPr>
                      </pic:pic>
                    </a:graphicData>
                  </a:graphic>
                </wp:anchor>
              </w:drawing>
            </w:r>
          </w:p>
          <w:p w:rsidR="001554E5" w:rsidRDefault="001554E5" w:rsidP="001554E5">
            <w:pPr>
              <w:rPr>
                <w:noProof/>
              </w:rPr>
            </w:pPr>
          </w:p>
          <w:p w:rsidR="001554E5" w:rsidRDefault="001554E5" w:rsidP="001554E5">
            <w:pPr>
              <w:rPr>
                <w:noProof/>
              </w:rPr>
            </w:pPr>
          </w:p>
          <w:p w:rsidR="001554E5" w:rsidRDefault="001554E5" w:rsidP="001554E5">
            <w:pPr>
              <w:rPr>
                <w:noProof/>
              </w:rPr>
            </w:pPr>
          </w:p>
          <w:p w:rsidR="001554E5" w:rsidRDefault="001554E5" w:rsidP="001554E5">
            <w:pPr>
              <w:rPr>
                <w:noProof/>
              </w:rPr>
            </w:pPr>
          </w:p>
          <w:p w:rsidR="001554E5" w:rsidRDefault="001554E5" w:rsidP="001554E5">
            <w:pPr>
              <w:rPr>
                <w:noProof/>
              </w:rPr>
            </w:pPr>
          </w:p>
          <w:p w:rsidR="001554E5" w:rsidRDefault="001554E5" w:rsidP="001554E5">
            <w:pPr>
              <w:rPr>
                <w:noProof/>
              </w:rPr>
            </w:pPr>
          </w:p>
          <w:p w:rsidR="001554E5" w:rsidRDefault="001554E5" w:rsidP="001554E5">
            <w:pPr>
              <w:rPr>
                <w:noProof/>
              </w:rPr>
            </w:pPr>
          </w:p>
          <w:p w:rsidR="001554E5" w:rsidRDefault="001554E5" w:rsidP="001554E5">
            <w:pPr>
              <w:rPr>
                <w:noProof/>
              </w:rPr>
            </w:pPr>
          </w:p>
        </w:tc>
      </w:tr>
    </w:tbl>
    <w:p w:rsidR="00321627" w:rsidRDefault="00321627">
      <w:pPr>
        <w:rPr>
          <w:sz w:val="22"/>
        </w:rPr>
      </w:pPr>
    </w:p>
    <w:tbl>
      <w:tblPr>
        <w:tblW w:w="10614" w:type="dxa"/>
        <w:tblLook w:val="04A0" w:firstRow="1" w:lastRow="0" w:firstColumn="1" w:lastColumn="0" w:noHBand="0" w:noVBand="1"/>
      </w:tblPr>
      <w:tblGrid>
        <w:gridCol w:w="4361"/>
        <w:gridCol w:w="6253"/>
      </w:tblGrid>
      <w:tr w:rsidR="001554E5" w:rsidRPr="002461B9" w:rsidTr="001554E5">
        <w:tc>
          <w:tcPr>
            <w:tcW w:w="4361" w:type="dxa"/>
            <w:shd w:val="clear" w:color="auto" w:fill="auto"/>
          </w:tcPr>
          <w:p w:rsidR="001554E5" w:rsidRPr="001554E5" w:rsidRDefault="001554E5" w:rsidP="001950B5">
            <w:pPr>
              <w:pStyle w:val="Listenabsatz"/>
              <w:numPr>
                <w:ilvl w:val="0"/>
                <w:numId w:val="12"/>
              </w:numPr>
              <w:spacing w:after="200" w:line="276" w:lineRule="auto"/>
              <w:ind w:left="284" w:hanging="284"/>
              <w:rPr>
                <w:rFonts w:ascii="Courier New" w:hAnsi="Courier New" w:cs="Courier New"/>
                <w:sz w:val="22"/>
                <w:szCs w:val="22"/>
              </w:rPr>
            </w:pPr>
            <w:r w:rsidRPr="001554E5">
              <w:rPr>
                <w:sz w:val="22"/>
                <w:szCs w:val="22"/>
              </w:rPr>
              <w:t xml:space="preserve">Das Fenster </w:t>
            </w:r>
            <w:r w:rsidRPr="001554E5">
              <w:rPr>
                <w:i/>
                <w:sz w:val="22"/>
                <w:szCs w:val="22"/>
              </w:rPr>
              <w:t>Review SQL-Script</w:t>
            </w:r>
            <w:r w:rsidR="001950B5">
              <w:rPr>
                <w:sz w:val="22"/>
                <w:szCs w:val="22"/>
              </w:rPr>
              <w:t xml:space="preserve"> zeigt das auszu</w:t>
            </w:r>
            <w:r w:rsidRPr="001554E5">
              <w:rPr>
                <w:sz w:val="22"/>
                <w:szCs w:val="22"/>
              </w:rPr>
              <w:t>führende SQL-Skript.</w:t>
            </w:r>
          </w:p>
          <w:p w:rsidR="001554E5" w:rsidRDefault="001554E5" w:rsidP="001554E5">
            <w:pPr>
              <w:rPr>
                <w:sz w:val="22"/>
              </w:rPr>
            </w:pPr>
          </w:p>
          <w:p w:rsidR="001554E5" w:rsidRDefault="001554E5" w:rsidP="001554E5">
            <w:pPr>
              <w:rPr>
                <w:sz w:val="22"/>
              </w:rPr>
            </w:pPr>
          </w:p>
          <w:p w:rsidR="001554E5" w:rsidRDefault="001554E5" w:rsidP="001554E5">
            <w:pPr>
              <w:rPr>
                <w:sz w:val="22"/>
              </w:rPr>
            </w:pPr>
          </w:p>
          <w:p w:rsidR="001554E5" w:rsidRDefault="001554E5" w:rsidP="001554E5">
            <w:pPr>
              <w:rPr>
                <w:sz w:val="22"/>
              </w:rPr>
            </w:pPr>
          </w:p>
          <w:p w:rsidR="001554E5" w:rsidRDefault="001554E5" w:rsidP="001554E5">
            <w:pPr>
              <w:rPr>
                <w:sz w:val="22"/>
              </w:rPr>
            </w:pPr>
          </w:p>
          <w:p w:rsidR="001554E5" w:rsidRDefault="001554E5" w:rsidP="001554E5">
            <w:pPr>
              <w:rPr>
                <w:sz w:val="22"/>
              </w:rPr>
            </w:pPr>
          </w:p>
          <w:p w:rsidR="001554E5" w:rsidRPr="001554E5" w:rsidRDefault="001554E5" w:rsidP="001554E5">
            <w:pPr>
              <w:rPr>
                <w:sz w:val="22"/>
              </w:rPr>
            </w:pPr>
          </w:p>
          <w:p w:rsidR="001554E5" w:rsidRPr="001554E5" w:rsidRDefault="001554E5" w:rsidP="001950B5">
            <w:pPr>
              <w:ind w:left="284" w:right="-250"/>
              <w:rPr>
                <w:rFonts w:ascii="Courier New" w:hAnsi="Courier New" w:cs="Courier New"/>
                <w:sz w:val="22"/>
                <w:szCs w:val="22"/>
              </w:rPr>
            </w:pPr>
            <w:r w:rsidRPr="001554E5">
              <w:rPr>
                <w:sz w:val="22"/>
                <w:szCs w:val="22"/>
              </w:rPr>
              <w:t>Mit Hilfe des Buttons [</w:t>
            </w:r>
            <w:r w:rsidRPr="001554E5">
              <w:rPr>
                <w:rStyle w:val="KeinLeerraumZchn"/>
                <w:szCs w:val="22"/>
              </w:rPr>
              <w:t>Save to File…]</w:t>
            </w:r>
            <w:r w:rsidRPr="001554E5">
              <w:rPr>
                <w:sz w:val="22"/>
                <w:szCs w:val="22"/>
              </w:rPr>
              <w:t xml:space="preserve"> kann das generierte SQL-Skript als Tex</w:t>
            </w:r>
            <w:r w:rsidRPr="001554E5">
              <w:rPr>
                <w:sz w:val="22"/>
                <w:szCs w:val="22"/>
              </w:rPr>
              <w:t>t</w:t>
            </w:r>
            <w:r w:rsidRPr="001554E5">
              <w:rPr>
                <w:sz w:val="22"/>
                <w:szCs w:val="22"/>
              </w:rPr>
              <w:t>dokument gespeichert oder mit dem Bu</w:t>
            </w:r>
            <w:r w:rsidRPr="001554E5">
              <w:rPr>
                <w:sz w:val="22"/>
                <w:szCs w:val="22"/>
              </w:rPr>
              <w:t>t</w:t>
            </w:r>
            <w:r w:rsidRPr="001554E5">
              <w:rPr>
                <w:sz w:val="22"/>
                <w:szCs w:val="22"/>
              </w:rPr>
              <w:t xml:space="preserve">ton </w:t>
            </w:r>
            <w:r w:rsidRPr="001554E5">
              <w:rPr>
                <w:rStyle w:val="KeinLeerraumZchn"/>
                <w:szCs w:val="22"/>
              </w:rPr>
              <w:t>[Copy to Clipboard]</w:t>
            </w:r>
            <w:r w:rsidRPr="001554E5">
              <w:rPr>
                <w:sz w:val="22"/>
                <w:szCs w:val="22"/>
              </w:rPr>
              <w:t xml:space="preserve"> in die Zw</w:t>
            </w:r>
            <w:r w:rsidRPr="001554E5">
              <w:rPr>
                <w:sz w:val="22"/>
                <w:szCs w:val="22"/>
              </w:rPr>
              <w:t>i</w:t>
            </w:r>
            <w:r w:rsidRPr="001554E5">
              <w:rPr>
                <w:sz w:val="22"/>
                <w:szCs w:val="22"/>
              </w:rPr>
              <w:t>schenablage übernommen werden</w:t>
            </w:r>
            <w:r>
              <w:rPr>
                <w:sz w:val="22"/>
                <w:szCs w:val="22"/>
              </w:rPr>
              <w:t>.</w:t>
            </w:r>
          </w:p>
        </w:tc>
        <w:tc>
          <w:tcPr>
            <w:tcW w:w="6253" w:type="dxa"/>
            <w:shd w:val="clear" w:color="auto" w:fill="auto"/>
          </w:tcPr>
          <w:p w:rsidR="001554E5" w:rsidRPr="00A53E1F" w:rsidRDefault="007B45E5" w:rsidP="001554E5">
            <w:pPr>
              <w:rPr>
                <w:rFonts w:ascii="Courier New" w:hAnsi="Courier New" w:cs="Courier New"/>
                <w:sz w:val="20"/>
              </w:rPr>
            </w:pPr>
            <w:r>
              <w:rPr>
                <w:noProof/>
              </w:rPr>
              <w:pict>
                <v:shape id="Gerade Verbindung mit Pfeil 2" o:spid="_x0000_s1087" type="#_x0000_t32" style="position:absolute;margin-left:-1pt;margin-top:176.1pt;width:91pt;height:.7pt;flip:y;z-index:2516889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sOgmwIAAHYFAAAOAAAAZHJzL2Uyb0RvYy54bWysVE2P2yAQvVfqf0Dcvf6IkzjRJqtdx+ml&#10;aiNtuz0Tg20kDBaQL1X97x2w4262l6paR0IDhMebN2+4fzi3Ah2ZNlzJFY7vIoyYLBXlsl7h79+2&#10;QYaRsURSIpRkK3xhBj+sP364P3VLlqhGCco0AhBplqduhRtru2UYmrJhLTF3qmMSNiulW2JhquuQ&#10;anIC9FaESRTNwpPStNOqZMbA6qbfxGuPX1WstF+ryjCLxAoDN+tH7ce9G8P1PVnWmnQNLwca5D9Y&#10;tIRLuHSE2hBL0EHzv6BaXmplVGXvStWGqqp4yXwOkE0cvcnmuSEd87mAOKYbZTLvB1t+Oe404nSF&#10;E4wkaaFEn5gmlKEXpvdc0oOsUcst2lWMC5Q4wU6dWcK5XO70MDPdTrvsz5VuUSV49wJe8HpAhujs&#10;5b6McrOzRSUsxvF0ukihKiXsZbNk5sDDHsWhddrYT0y1yAUrbKwmvG5srqSEuird30COn43tD14P&#10;uMNSbbkQsE6WQqIT5Aff1HMySnDqdt2m0fU+FxodiXOI/wYaN3/T6iCpR2sYocUQW8IFxMheOhDO&#10;ak5kLRh217WMYiQYNIWLen5CuhuZt2VPGmZnC6FfB1m8ZX4uokWRFVkapMmsCNJoswket3kazLbx&#10;fLqZbPJ8E/9yqcTpsuGUMumyudo3Tv/NHkMj9cYbDTzqFt6i+8oA2Vumj9tpNE8nWTCfTydBOimi&#10;4Cnb5sFjHs9m8+IpfyreMC189uZ9yI5SOlbqYJl+bugJUe78MpkukhjDBNo9mfeVRUTUUJLSaoy0&#10;sj+4bXyTOW86jBs3ZJH7DbUb0XshrjV0s7EKQ25/pAIzX+sbuq7p+8RFe0Uvvn38OjS3PzQ8RO71&#10;eD2H+PVzuf4NAAD//wMAUEsDBBQABgAIAAAAIQCcYRaH4AAAAAoBAAAPAAAAZHJzL2Rvd25yZXYu&#10;eG1sTI/BbsIwEETvlfgHayv1Bk5Mi2gaB6FKPfRSKYCQejPxkkTY6xAbSPv1dU7luLOjmTf5arCG&#10;XbH3rSMJ6SwBhlQ53VItYbf9mC6B+aBIK+MIJfygh1UxechVpt2NSrxuQs1iCPlMSWhC6DLOfdWg&#10;VX7mOqT4O7reqhDPvua6V7cYbg0XSbLgVrUUGxrV4XuD1WlzsRLovP/0zyL9Ste/5Xd6euWl2R6l&#10;fHoc1m/AAg7h3wwjfkSHIjId3IW0Z0bCVMQpQcL8RQhgo2GZROUwKvMF8CLn9xOKPwAAAP//AwBQ&#10;SwECLQAUAAYACAAAACEAtoM4kv4AAADhAQAAEwAAAAAAAAAAAAAAAAAAAAAAW0NvbnRlbnRfVHlw&#10;ZXNdLnhtbFBLAQItABQABgAIAAAAIQA4/SH/1gAAAJQBAAALAAAAAAAAAAAAAAAAAC8BAABfcmVs&#10;cy8ucmVsc1BLAQItABQABgAIAAAAIQCUasOgmwIAAHYFAAAOAAAAAAAAAAAAAAAAAC4CAABkcnMv&#10;ZTJvRG9jLnhtbFBLAQItABQABgAIAAAAIQCcYRaH4AAAAAoBAAAPAAAAAAAAAAAAAAAAAPUEAABk&#10;cnMvZG93bnJldi54bWxQSwUGAAAAAAQABADzAAAAAgYAAAAA&#10;" strokeweight="1.75pt">
                  <v:stroke endarrow="block"/>
                </v:shape>
              </w:pict>
            </w:r>
            <w:r w:rsidR="001554E5">
              <w:rPr>
                <w:noProof/>
              </w:rPr>
              <w:drawing>
                <wp:anchor distT="0" distB="0" distL="114300" distR="114300" simplePos="0" relativeHeight="251687936" behindDoc="0" locked="0" layoutInCell="1" allowOverlap="1">
                  <wp:simplePos x="0" y="0"/>
                  <wp:positionH relativeFrom="column">
                    <wp:posOffset>64135</wp:posOffset>
                  </wp:positionH>
                  <wp:positionV relativeFrom="paragraph">
                    <wp:posOffset>8255</wp:posOffset>
                  </wp:positionV>
                  <wp:extent cx="3277870" cy="2529840"/>
                  <wp:effectExtent l="19050" t="19050" r="17780" b="22860"/>
                  <wp:wrapNone/>
                  <wp:docPr id="1224" name="Grafik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77870" cy="2529840"/>
                          </a:xfrm>
                          <a:prstGeom prst="rect">
                            <a:avLst/>
                          </a:prstGeom>
                          <a:noFill/>
                          <a:ln w="6350" cmpd="sng">
                            <a:solidFill>
                              <a:srgbClr val="000000"/>
                            </a:solidFill>
                            <a:miter lim="800000"/>
                            <a:headEnd/>
                            <a:tailEnd/>
                          </a:ln>
                          <a:effectLst/>
                        </pic:spPr>
                      </pic:pic>
                    </a:graphicData>
                  </a:graphic>
                </wp:anchor>
              </w:drawing>
            </w:r>
          </w:p>
        </w:tc>
      </w:tr>
    </w:tbl>
    <w:p w:rsidR="001554E5" w:rsidRDefault="001554E5" w:rsidP="001554E5">
      <w:pPr>
        <w:jc w:val="both"/>
        <w:rPr>
          <w:sz w:val="22"/>
        </w:rPr>
      </w:pPr>
    </w:p>
    <w:p w:rsidR="001950B5" w:rsidRDefault="001950B5" w:rsidP="001554E5">
      <w:pPr>
        <w:jc w:val="both"/>
        <w:rPr>
          <w:sz w:val="22"/>
        </w:rPr>
      </w:pPr>
    </w:p>
    <w:tbl>
      <w:tblPr>
        <w:tblW w:w="10359" w:type="dxa"/>
        <w:tblLook w:val="04A0" w:firstRow="1" w:lastRow="0" w:firstColumn="1" w:lastColumn="0" w:noHBand="0" w:noVBand="1"/>
      </w:tblPr>
      <w:tblGrid>
        <w:gridCol w:w="4503"/>
        <w:gridCol w:w="5856"/>
      </w:tblGrid>
      <w:tr w:rsidR="001950B5" w:rsidTr="0069533F">
        <w:tc>
          <w:tcPr>
            <w:tcW w:w="4503" w:type="dxa"/>
            <w:shd w:val="clear" w:color="auto" w:fill="auto"/>
          </w:tcPr>
          <w:p w:rsidR="001950B5" w:rsidRDefault="001950B5" w:rsidP="0069533F">
            <w:pPr>
              <w:pStyle w:val="Listenabsatz"/>
              <w:numPr>
                <w:ilvl w:val="0"/>
                <w:numId w:val="12"/>
              </w:numPr>
              <w:spacing w:after="200" w:line="276" w:lineRule="auto"/>
              <w:ind w:left="284" w:hanging="284"/>
              <w:rPr>
                <w:sz w:val="22"/>
                <w:szCs w:val="22"/>
              </w:rPr>
            </w:pPr>
            <w:r>
              <w:rPr>
                <w:sz w:val="22"/>
                <w:szCs w:val="22"/>
              </w:rPr>
              <w:t xml:space="preserve">Im abschließende Fenster </w:t>
            </w:r>
            <w:r w:rsidRPr="001950B5">
              <w:rPr>
                <w:i/>
                <w:sz w:val="22"/>
                <w:szCs w:val="22"/>
              </w:rPr>
              <w:t>Commit Pr</w:t>
            </w:r>
            <w:r w:rsidRPr="001950B5">
              <w:rPr>
                <w:i/>
                <w:sz w:val="22"/>
                <w:szCs w:val="22"/>
              </w:rPr>
              <w:t>o</w:t>
            </w:r>
            <w:r w:rsidRPr="001950B5">
              <w:rPr>
                <w:i/>
                <w:sz w:val="22"/>
                <w:szCs w:val="22"/>
              </w:rPr>
              <w:t>gress</w:t>
            </w:r>
            <w:r>
              <w:rPr>
                <w:sz w:val="22"/>
                <w:szCs w:val="22"/>
              </w:rPr>
              <w:t xml:space="preserve"> </w:t>
            </w:r>
            <w:r w:rsidR="001566A6">
              <w:rPr>
                <w:sz w:val="22"/>
                <w:szCs w:val="22"/>
              </w:rPr>
              <w:t>wird die Verbindung zum</w:t>
            </w:r>
            <w:r>
              <w:rPr>
                <w:sz w:val="22"/>
                <w:szCs w:val="22"/>
              </w:rPr>
              <w:t xml:space="preserve"> MySQL </w:t>
            </w:r>
            <w:r w:rsidR="001566A6">
              <w:rPr>
                <w:sz w:val="22"/>
                <w:szCs w:val="22"/>
              </w:rPr>
              <w:t>Server</w:t>
            </w:r>
            <w:r>
              <w:rPr>
                <w:sz w:val="22"/>
                <w:szCs w:val="22"/>
              </w:rPr>
              <w:t xml:space="preserve"> hergestellt und das zuvor gen</w:t>
            </w:r>
            <w:r>
              <w:rPr>
                <w:sz w:val="22"/>
                <w:szCs w:val="22"/>
              </w:rPr>
              <w:t>e</w:t>
            </w:r>
            <w:r>
              <w:rPr>
                <w:sz w:val="22"/>
                <w:szCs w:val="22"/>
              </w:rPr>
              <w:t>rierte SQL-Skript ausgeführt.</w:t>
            </w:r>
          </w:p>
          <w:p w:rsidR="001950B5" w:rsidRDefault="001950B5" w:rsidP="001950B5">
            <w:pPr>
              <w:pStyle w:val="Listenabsatz"/>
              <w:ind w:left="284"/>
              <w:rPr>
                <w:sz w:val="22"/>
                <w:szCs w:val="22"/>
              </w:rPr>
            </w:pPr>
          </w:p>
          <w:p w:rsidR="001950B5" w:rsidRDefault="001950B5" w:rsidP="001950B5">
            <w:pPr>
              <w:pStyle w:val="Listenabsatz"/>
              <w:ind w:left="284"/>
              <w:rPr>
                <w:sz w:val="22"/>
              </w:rPr>
            </w:pPr>
            <w:r>
              <w:rPr>
                <w:sz w:val="22"/>
                <w:szCs w:val="22"/>
              </w:rPr>
              <w:t xml:space="preserve">Die Schaltfläche </w:t>
            </w:r>
            <w:r>
              <w:rPr>
                <w:rStyle w:val="KeinLeerraumZchn"/>
                <w:szCs w:val="22"/>
              </w:rPr>
              <w:t xml:space="preserve">[Close] </w:t>
            </w:r>
            <w:r w:rsidRPr="001950B5">
              <w:rPr>
                <w:sz w:val="22"/>
              </w:rPr>
              <w:t>beendet den Vorgang.</w:t>
            </w:r>
          </w:p>
          <w:p w:rsidR="001566A6" w:rsidRDefault="001566A6" w:rsidP="001950B5">
            <w:pPr>
              <w:pStyle w:val="Listenabsatz"/>
              <w:ind w:left="284"/>
              <w:rPr>
                <w:sz w:val="22"/>
              </w:rPr>
            </w:pPr>
          </w:p>
          <w:p w:rsidR="001566A6" w:rsidRPr="00321627" w:rsidRDefault="001566A6" w:rsidP="001566A6">
            <w:pPr>
              <w:pStyle w:val="Listenabsatz"/>
              <w:ind w:left="284"/>
              <w:rPr>
                <w:sz w:val="22"/>
                <w:szCs w:val="22"/>
              </w:rPr>
            </w:pPr>
            <w:r>
              <w:rPr>
                <w:sz w:val="22"/>
              </w:rPr>
              <w:t xml:space="preserve">Die Struktur der Datenbank </w:t>
            </w:r>
            <w:r w:rsidRPr="003F4559">
              <w:rPr>
                <w:i/>
                <w:sz w:val="22"/>
              </w:rPr>
              <w:t>fahrradve</w:t>
            </w:r>
            <w:r w:rsidRPr="003F4559">
              <w:rPr>
                <w:i/>
                <w:sz w:val="22"/>
              </w:rPr>
              <w:t>r</w:t>
            </w:r>
            <w:r w:rsidRPr="003F4559">
              <w:rPr>
                <w:i/>
                <w:sz w:val="22"/>
              </w:rPr>
              <w:t>mietung_2013</w:t>
            </w:r>
            <w:r>
              <w:rPr>
                <w:sz w:val="22"/>
              </w:rPr>
              <w:t xml:space="preserve"> mit den beiden Tabellen </w:t>
            </w:r>
            <w:r w:rsidRPr="003F4559">
              <w:rPr>
                <w:i/>
                <w:sz w:val="22"/>
              </w:rPr>
              <w:t>kunden</w:t>
            </w:r>
            <w:r>
              <w:rPr>
                <w:sz w:val="22"/>
              </w:rPr>
              <w:t xml:space="preserve"> und </w:t>
            </w:r>
            <w:r w:rsidRPr="003F4559">
              <w:rPr>
                <w:i/>
                <w:sz w:val="22"/>
              </w:rPr>
              <w:t>orte</w:t>
            </w:r>
            <w:r>
              <w:rPr>
                <w:sz w:val="22"/>
              </w:rPr>
              <w:t xml:space="preserve"> befindet sich nun auf dem MySQL-Server</w:t>
            </w:r>
            <w:r w:rsidR="003F4559">
              <w:rPr>
                <w:sz w:val="22"/>
              </w:rPr>
              <w:t xml:space="preserve">. </w:t>
            </w:r>
          </w:p>
        </w:tc>
        <w:tc>
          <w:tcPr>
            <w:tcW w:w="5856" w:type="dxa"/>
            <w:shd w:val="clear" w:color="auto" w:fill="auto"/>
          </w:tcPr>
          <w:p w:rsidR="001950B5" w:rsidRPr="001554E5" w:rsidRDefault="007B45E5" w:rsidP="0069533F">
            <w:pPr>
              <w:pStyle w:val="Listenabsatz"/>
              <w:ind w:left="0"/>
              <w:rPr>
                <w:sz w:val="18"/>
              </w:rPr>
            </w:pPr>
            <w:r>
              <w:rPr>
                <w:noProof/>
              </w:rPr>
              <w:pict>
                <v:shape id="_x0000_s1086" type="#_x0000_t75" style="position:absolute;margin-left:-1.5pt;margin-top:1.6pt;width:260.35pt;height:112.4pt;z-index:251708416;mso-position-horizontal-relative:text;mso-position-vertical-relative:text" wrapcoords="-62 -144 -62 21600 21662 21600 21662 -144 -62 -144" stroked="t" strokecolor="black [3213]">
                  <v:imagedata r:id="rId48" o:title=""/>
                  <w10:wrap type="tight"/>
                </v:shape>
                <o:OLEObject Type="Embed" ProgID="PBrush" ShapeID="_x0000_s1086" DrawAspect="Content" ObjectID="_1453611687" r:id="rId49"/>
              </w:pict>
            </w:r>
          </w:p>
        </w:tc>
      </w:tr>
    </w:tbl>
    <w:p w:rsidR="00E63A5F" w:rsidRDefault="00E63A5F">
      <w:pPr>
        <w:rPr>
          <w:sz w:val="22"/>
        </w:rPr>
      </w:pPr>
    </w:p>
    <w:p w:rsidR="002016EB" w:rsidRDefault="002016EB">
      <w:pPr>
        <w:rPr>
          <w:sz w:val="22"/>
        </w:rPr>
      </w:pPr>
    </w:p>
    <w:p w:rsidR="002016EB" w:rsidRDefault="002016EB">
      <w:pPr>
        <w:rPr>
          <w:sz w:val="22"/>
        </w:rPr>
      </w:pPr>
    </w:p>
    <w:p w:rsidR="001950B5" w:rsidRDefault="001950B5">
      <w:pPr>
        <w:rPr>
          <w:sz w:val="22"/>
        </w:rPr>
      </w:pPr>
      <w:r>
        <w:rPr>
          <w:sz w:val="22"/>
        </w:rPr>
        <w:br w:type="page"/>
      </w:r>
    </w:p>
    <w:p w:rsidR="00724C16" w:rsidRPr="00104A6C" w:rsidRDefault="00724C16" w:rsidP="00724C16">
      <w:r w:rsidRPr="00104A6C">
        <w:lastRenderedPageBreak/>
        <w:t>Nachfolgend ist das erzeugte SQL-Script dargestellt und erläutert:</w:t>
      </w:r>
    </w:p>
    <w:p w:rsidR="00724C16" w:rsidRDefault="00724C16" w:rsidP="00724C16">
      <w:pPr>
        <w:rPr>
          <w:rFonts w:ascii="Courier New" w:hAnsi="Courier New" w:cs="Courier New"/>
          <w:sz w:val="20"/>
        </w:rPr>
      </w:pPr>
    </w:p>
    <w:p w:rsidR="00724C16" w:rsidRPr="00960E66" w:rsidRDefault="00724C16" w:rsidP="00B65DC7">
      <w:pPr>
        <w:ind w:right="-143"/>
        <w:rPr>
          <w:rFonts w:ascii="Courier New" w:hAnsi="Courier New" w:cs="Courier New"/>
          <w:sz w:val="12"/>
          <w:lang w:val="en-US"/>
        </w:rPr>
      </w:pPr>
      <w:r w:rsidRPr="00724C16">
        <w:rPr>
          <w:rFonts w:ascii="Courier New" w:hAnsi="Courier New" w:cs="Courier New"/>
          <w:sz w:val="20"/>
          <w:lang w:val="en-US"/>
        </w:rPr>
        <w:t>CREATE SCHEMA IF NOT EXISTS `fahrradvermietung_2013` DEFAULT CHARACTER SET utf8 ;</w:t>
      </w:r>
      <w:r w:rsidRPr="00724C16">
        <w:rPr>
          <w:rFonts w:ascii="Courier New" w:hAnsi="Courier New" w:cs="Courier New"/>
          <w:sz w:val="20"/>
          <w:lang w:val="en-US"/>
        </w:rPr>
        <w:cr/>
        <w:t>USE `fahrradvermietung_2013` ;</w:t>
      </w:r>
      <w:r w:rsidRPr="00724C16">
        <w:rPr>
          <w:rFonts w:ascii="Courier New" w:hAnsi="Courier New" w:cs="Courier New"/>
          <w:sz w:val="20"/>
          <w:lang w:val="en-US"/>
        </w:rPr>
        <w:cr/>
        <w:t>-- -----------------------------------------------------</w:t>
      </w:r>
      <w:r w:rsidRPr="00724C16">
        <w:rPr>
          <w:rFonts w:ascii="Courier New" w:hAnsi="Courier New" w:cs="Courier New"/>
          <w:sz w:val="20"/>
          <w:lang w:val="en-US"/>
        </w:rPr>
        <w:cr/>
        <w:t>-- Table `fahrradvermietung_2013`.`orte`</w:t>
      </w:r>
      <w:r w:rsidRPr="00724C16">
        <w:rPr>
          <w:rFonts w:ascii="Courier New" w:hAnsi="Courier New" w:cs="Courier New"/>
          <w:sz w:val="20"/>
          <w:lang w:val="en-US"/>
        </w:rPr>
        <w:cr/>
        <w:t>-- -----------------------------------------------------</w:t>
      </w:r>
      <w:r w:rsidRPr="00724C16">
        <w:rPr>
          <w:rFonts w:ascii="Courier New" w:hAnsi="Courier New" w:cs="Courier New"/>
          <w:sz w:val="20"/>
          <w:lang w:val="en-US"/>
        </w:rPr>
        <w:cr/>
        <w:t>DROP TABLE IF EXISTS `fahrradvermietung_2013`.`orte` ;</w:t>
      </w:r>
      <w:r w:rsidRPr="00724C16">
        <w:rPr>
          <w:rFonts w:ascii="Courier New" w:hAnsi="Courier New" w:cs="Courier New"/>
          <w:sz w:val="20"/>
          <w:lang w:val="en-US"/>
        </w:rPr>
        <w:cr/>
        <w:t>CREATE  TABLE IF NOT EXISTS `fahrradvermietung_2013`.`orte` (</w:t>
      </w:r>
      <w:r w:rsidRPr="00724C16">
        <w:rPr>
          <w:rFonts w:ascii="Courier New" w:hAnsi="Courier New" w:cs="Courier New"/>
          <w:sz w:val="20"/>
          <w:lang w:val="en-US"/>
        </w:rPr>
        <w:cr/>
        <w:t xml:space="preserve">  `ortnr` INT NOT NULL ,</w:t>
      </w:r>
      <w:r w:rsidRPr="00724C16">
        <w:rPr>
          <w:rFonts w:ascii="Courier New" w:hAnsi="Courier New" w:cs="Courier New"/>
          <w:sz w:val="20"/>
          <w:lang w:val="en-US"/>
        </w:rPr>
        <w:cr/>
        <w:t xml:space="preserve">  `plz` VARCHAR(5) NULL ,</w:t>
      </w:r>
      <w:r w:rsidRPr="00724C16">
        <w:rPr>
          <w:rFonts w:ascii="Courier New" w:hAnsi="Courier New" w:cs="Courier New"/>
          <w:sz w:val="20"/>
          <w:lang w:val="en-US"/>
        </w:rPr>
        <w:cr/>
        <w:t xml:space="preserve">  `ort` VARCHAR(45) NULL ,</w:t>
      </w:r>
      <w:r w:rsidRPr="00724C16">
        <w:rPr>
          <w:rFonts w:ascii="Courier New" w:hAnsi="Courier New" w:cs="Courier New"/>
          <w:sz w:val="20"/>
          <w:lang w:val="en-US"/>
        </w:rPr>
        <w:cr/>
        <w:t xml:space="preserve">  PRIMARY KEY (`ortnr`) )</w:t>
      </w:r>
      <w:r w:rsidRPr="00724C16">
        <w:rPr>
          <w:rFonts w:ascii="Courier New" w:hAnsi="Courier New" w:cs="Courier New"/>
          <w:sz w:val="20"/>
          <w:lang w:val="en-US"/>
        </w:rPr>
        <w:cr/>
        <w:t>ENGINE = InnoDB</w:t>
      </w:r>
      <w:r w:rsidRPr="00724C16">
        <w:rPr>
          <w:rFonts w:ascii="Courier New" w:hAnsi="Courier New" w:cs="Courier New"/>
          <w:sz w:val="20"/>
          <w:lang w:val="en-US"/>
        </w:rPr>
        <w:cr/>
      </w:r>
    </w:p>
    <w:p w:rsidR="00724C16" w:rsidRPr="00724C16" w:rsidRDefault="00724C16" w:rsidP="00724C16">
      <w:pPr>
        <w:rPr>
          <w:rFonts w:ascii="Courier New" w:hAnsi="Courier New" w:cs="Courier New"/>
          <w:sz w:val="20"/>
          <w:lang w:val="en-US"/>
        </w:rPr>
      </w:pPr>
      <w:r w:rsidRPr="00724C16">
        <w:rPr>
          <w:rFonts w:ascii="Courier New" w:hAnsi="Courier New" w:cs="Courier New"/>
          <w:sz w:val="20"/>
          <w:lang w:val="en-US"/>
        </w:rPr>
        <w:t>DEFAULT CHARACTER SET = utf8;</w:t>
      </w:r>
      <w:r w:rsidRPr="00724C16">
        <w:rPr>
          <w:rFonts w:ascii="Courier New" w:hAnsi="Courier New" w:cs="Courier New"/>
          <w:sz w:val="20"/>
          <w:lang w:val="en-US"/>
        </w:rPr>
        <w:cr/>
      </w:r>
    </w:p>
    <w:p w:rsidR="00724C16" w:rsidRPr="00C763F4" w:rsidRDefault="007B45E5" w:rsidP="00724C16">
      <w:pPr>
        <w:rPr>
          <w:rFonts w:ascii="Courier New" w:hAnsi="Courier New" w:cs="Courier New"/>
          <w:sz w:val="20"/>
        </w:rPr>
      </w:pPr>
      <w:r>
        <w:rPr>
          <w:rFonts w:ascii="Courier New" w:hAnsi="Courier New" w:cs="Courier New"/>
          <w:noProof/>
          <w:sz w:val="20"/>
        </w:rPr>
        <w:pict>
          <v:shape id="Gerade Verbindung mit Pfeil 1230" o:spid="_x0000_s1085" type="#_x0000_t32" style="position:absolute;margin-left:271.35pt;margin-top:42.8pt;width:90.7pt;height:12.9pt;flip:x;z-index:2516940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PlAxwIAAL4FAAAOAAAAZHJzL2Uyb0RvYy54bWysVMtu2zAQvBfoPxC8K3pYtmwjdpDIcnro&#10;w0DS9kyLlESUIgWSthwU/fcuKUep00tRxAYEvnY4OzvL65tTK9CRacOVXOH4KsKIyVJRLusV/vq4&#10;DeYYGUskJUJJtsJPzOCb9ft31323ZIlqlKBMIwCRZtl3K9xY2y3D0JQNa4m5Uh2TsFkp3RILU12H&#10;VJMe0FsRJlE0C3ulaadVyYyB1c2widcev6pYab9UlWEWiRUGbtZ/tf/u3TdcX5NlrUnX8PJMg/wH&#10;i5ZwCZeOUBtiCTpo/hdUy0utjKrsVanaUFUVL5nPAbKJo1fZPDSkYz4XEMd0o0zm7WDLz8edRpxC&#10;7ZIJCCRJC1W6Z5pQhr4xveeSHmSNWm7RrmJcIH8OZOs7s4ToXO60S7w8yYfuoyp/GCRV3hBZM0//&#10;8akDwNgJHV6EuInp4PJ9/0lROEMOVnkNT5VuUSV498EFOnDQCZ180Z7GorGTRSUsxvE0ibMMoxL2&#10;4tlkESX+MrJ0OC6608beM9UiN1hhYzXhdWNzJSX4Q+nhDnL8aKxj+RLggqXaciG8TYRE/Qon0zSK&#10;PCujBKdu150zut7nQqMjcU7zvzONi2NaHST1aA0jtDiPLeECxsh6sazmIJ9g2F3XMoqRYNBcbjTw&#10;E9LdyLy9B9IwO1kY+nUQxlvv5yJaFPNingZpMiuCNNpsgtttngazbZxNN5NNnm/iXy6VOF02nFIm&#10;XTbPbRCn/2azc0MOBh4bYdQtvET3AgPZS6a322mUpZN5kGXTSZBOiii4m2/z4DaPZ7OsuMvvildM&#10;C5+9eRuyo5SOlTpYph8a2iPKnV8m00USY5jAs5FkQ2URETWUpLQaI63sd24b73bnTodx4YZ55P7n&#10;2o3ogxDPNXSzsQrn3F6kAk8+19c3keuboQP3ij7ttLOF6yd4JHzQ+UFzr9Cfc3/q5dld/wYAAP//&#10;AwBQSwMEFAAGAAgAAAAhAOmoVkXfAAAACgEAAA8AAABkcnMvZG93bnJldi54bWxMj0FOwzAQRfdI&#10;3MEaJHbUSXDaKMSpqiKWgGg5gBNP46ixHcVuGjg9wwqWo//0/5tqu9iBzTiF3jsJ6SoBhq71uned&#10;hM/jy0MBLETltBq8QwlfGGBb395UqtT+6j5wPsSOUYkLpZJgYhxLzkNr0Kqw8iM6yk5+sirSOXVc&#10;T+pK5XbgWZKsuVW9owWjRtwbbM+Hi5Xw+p0vz7u3onk0en+e34/iFKOQ8v5u2T0Bi7jEPxh+9Ukd&#10;anJq/MXpwAYJucg2hEoo8jUwAjaZSIE1RKapAF5X/P8L9Q8AAAD//wMAUEsBAi0AFAAGAAgAAAAh&#10;ALaDOJL+AAAA4QEAABMAAAAAAAAAAAAAAAAAAAAAAFtDb250ZW50X1R5cGVzXS54bWxQSwECLQAU&#10;AAYACAAAACEAOP0h/9YAAACUAQAACwAAAAAAAAAAAAAAAAAvAQAAX3JlbHMvLnJlbHNQSwECLQAU&#10;AAYACAAAACEAloT5QMcCAAC+BQAADgAAAAAAAAAAAAAAAAAuAgAAZHJzL2Uyb0RvYy54bWxQSwEC&#10;LQAUAAYACAAAACEA6ahWRd8AAAAKAQAADwAAAAAAAAAAAAAAAAAhBQAAZHJzL2Rvd25yZXYueG1s&#10;UEsFBgAAAAAEAAQA8wAAAC0GAAAAAA==&#10;" strokeweight="2pt">
            <v:stroke endarrow="block"/>
          </v:shape>
        </w:pict>
      </w:r>
      <w:r>
        <w:rPr>
          <w:rFonts w:ascii="Courier New" w:hAnsi="Courier New" w:cs="Courier New"/>
          <w:noProof/>
          <w:sz w:val="20"/>
        </w:rPr>
        <w:pict>
          <v:shape id="Textfeld 1151" o:spid="_x0000_s1065" type="#_x0000_t202" style="position:absolute;margin-left:365.8pt;margin-top:30.25pt;width:143pt;height:21.75pt;z-index:251693056;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xx5hwIAAB0FAAAOAAAAZHJzL2Uyb0RvYy54bWysVNmO2yAUfa/Uf0C8Z7zIWWzFGc3SVJWm&#10;izTTDyCAY1QMFEjsaTX/3gtOMpkuUlXVDxi4l3OXc2B5OXQS7bl1QqsaZxcpRlxRzYTa1vjzw3qy&#10;wMh5ohiRWvEaP3KHL1evXy17U/Fct1oybhGAKFf1psat96ZKEkdb3hF3oQ1XYGy07YiHpd0mzJIe&#10;0DuZ5Gk6S3ptmbGacudg93Y04lXEbxpO/cemcdwjWWPIzcfRxnETxmS1JNXWEtMKekiD/EMWHREK&#10;gp6gboknaGfFL1CdoFY73fgLqrtEN42gPNYA1WTpT9Xct8TwWAs0x5lTm9z/g6Uf9p8sEgy4y6YZ&#10;Rop0wNIDH3zDJUNxE3rUG1eB670BZz9c6wH8Y73O3Gn6xSGlb1qitvzKWt23nDDIMQvdTc6Ojjgu&#10;gGz695pBJLLzOgINje1CA6ElCNCBq8cTP5ANoiHkIptlKZgo2PL5LC2mMQSpjqeNdf4t1x0Kkxpb&#10;4D+ik/2d8yEbUh1dQjCnpWBrIWVc2O3mRlq0J6CVdfwO6C/cpArOSodjI+K4A0lCjGAL6Ubuv5dZ&#10;XqTXeTlZzxbzSbEuppNyni4maVZel5B+Wdyun0KCWVG1gjGu7oTiRx1mxd/xfLgRo4KiElFf43Ka&#10;T0eK/lhkGr/fFdkJD9dSiq7Gi5MTqQKxbxSDsknliZDjPHmZfuwy9OD4j12JMgjMjxrww2aIqstn&#10;IXzQyEazRxCG1cAbUAxvCkxabb9h1MP9rLH7uiOWYyTfKRBXmRVFuNBxUUznOSzsuWVzbiGKAlSN&#10;PUbj9MaPj8DOWLFtIdIoZ6WvQJCNiFp5zuogY7iDsajDexEu+fk6ej2/aqsfAAAA//8DAFBLAwQU&#10;AAYACAAAACEAYLm1190AAAALAQAADwAAAGRycy9kb3ducmV2LnhtbEyPTU7DMBBG90jcwRokNoja&#10;gTaBEKcCJBDblh5gEk+TiHgcxW6T3h5nBbv5efrmTbGdbS/ONPrOsYZkpUAQ18503Gg4fH/cP4Hw&#10;Adlg75g0XMjDtry+KjA3buIdnfehETGEfY4a2hCGXEpft2TRr9xAHHdHN1oMsR0baUacYrjt5YNS&#10;qbTYcbzQ4kDvLdU/+5PVcPya7jbPU/UZDtlunb5hl1XuovXtzfz6AiLQHP5gWPSjOpTRqXInNl70&#10;GrLHJI2ohlRtQCyASrI4qZZqrUCWhfz/Q/kLAAD//wMAUEsBAi0AFAAGAAgAAAAhALaDOJL+AAAA&#10;4QEAABMAAAAAAAAAAAAAAAAAAAAAAFtDb250ZW50X1R5cGVzXS54bWxQSwECLQAUAAYACAAAACEA&#10;OP0h/9YAAACUAQAACwAAAAAAAAAAAAAAAAAvAQAAX3JlbHMvLnJlbHNQSwECLQAUAAYACAAAACEA&#10;wScceYcCAAAdBQAADgAAAAAAAAAAAAAAAAAuAgAAZHJzL2Uyb0RvYy54bWxQSwECLQAUAAYACAAA&#10;ACEAYLm1190AAAALAQAADwAAAAAAAAAAAAAAAADhBAAAZHJzL2Rvd25yZXYueG1sUEsFBgAAAAAE&#10;AAQA8wAAAOsFAAAAAA==&#10;" stroked="f">
            <v:textbox>
              <w:txbxContent>
                <w:p w:rsidR="007B45E5" w:rsidRDefault="007B45E5" w:rsidP="00724C16">
                  <w:r>
                    <w:t>Tabelle erzeugen</w:t>
                  </w:r>
                </w:p>
              </w:txbxContent>
            </v:textbox>
          </v:shape>
        </w:pict>
      </w:r>
      <w:r w:rsidR="00724C16" w:rsidRPr="00C763F4">
        <w:rPr>
          <w:rFonts w:ascii="Courier New" w:hAnsi="Courier New" w:cs="Courier New"/>
          <w:sz w:val="20"/>
        </w:rPr>
        <w:t>-- -----------------------------------------------------</w:t>
      </w:r>
      <w:r w:rsidR="00724C16" w:rsidRPr="00C763F4">
        <w:rPr>
          <w:rFonts w:ascii="Courier New" w:hAnsi="Courier New" w:cs="Courier New"/>
          <w:sz w:val="20"/>
        </w:rPr>
        <w:cr/>
        <w:t>-- Table `fahrradvermietung_2013`.`kunden`</w:t>
      </w:r>
      <w:r w:rsidR="00724C16" w:rsidRPr="00C763F4">
        <w:rPr>
          <w:rFonts w:ascii="Courier New" w:hAnsi="Courier New" w:cs="Courier New"/>
          <w:sz w:val="20"/>
        </w:rPr>
        <w:cr/>
        <w:t>-- -----------------------------------------------------</w:t>
      </w:r>
      <w:r w:rsidR="00724C16" w:rsidRPr="00C763F4">
        <w:rPr>
          <w:rFonts w:ascii="Courier New" w:hAnsi="Courier New" w:cs="Courier New"/>
          <w:sz w:val="20"/>
        </w:rPr>
        <w:cr/>
        <w:t>DROP TABLE IF EXISTS `fahrradvermietung_2013`.`kunden` ;</w:t>
      </w:r>
      <w:r w:rsidR="00724C16" w:rsidRPr="00C763F4">
        <w:rPr>
          <w:rFonts w:ascii="Courier New" w:hAnsi="Courier New" w:cs="Courier New"/>
          <w:sz w:val="20"/>
        </w:rPr>
        <w:cr/>
      </w:r>
    </w:p>
    <w:p w:rsidR="00724C16" w:rsidRPr="00C763F4" w:rsidRDefault="007B45E5" w:rsidP="00724C16">
      <w:pPr>
        <w:rPr>
          <w:rFonts w:ascii="Courier New" w:hAnsi="Courier New" w:cs="Courier New"/>
          <w:sz w:val="20"/>
        </w:rPr>
      </w:pPr>
      <w:r>
        <w:rPr>
          <w:noProof/>
        </w:rPr>
        <w:pict>
          <v:shape id="Textfeld 1145" o:spid="_x0000_s1066" type="#_x0000_t202" style="position:absolute;margin-left:366.4pt;margin-top:133.9pt;width:143pt;height:48pt;z-index:2516746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PYwhQIAAB0FAAAOAAAAZHJzL2Uyb0RvYy54bWysVNmO2yAUfa/Uf0C8Z7zIWWzFGc3SVJWm&#10;izTTDyCAY1QMFEjsaTX/3gtOMpkuUlXVDxi4l3OXc2B5OXQS7bl1QqsaZxcpRlxRzYTa1vjzw3qy&#10;wMh5ohiRWvEaP3KHL1evXy17U/Fct1oybhGAKFf1psat96ZKEkdb3hF3oQ1XYGy07YiHpd0mzJIe&#10;0DuZ5Gk6S3ptmbGacudg93Y04lXEbxpO/cemcdwjWWPIzcfRxnETxmS1JNXWEtMKekiD/EMWHREK&#10;gp6gboknaGfFL1CdoFY73fgLqrtEN42gPNYA1WTpT9Xct8TwWAs0x5lTm9z/g6Uf9p8sEgy4y4op&#10;Rop0wNIDH3zDJUNxE3rUG1eB670BZz9c6wH8Y73O3Gn6xSGlb1qitvzKWt23nDDIMQvdTc6Ojjgu&#10;gGz695pBJLLzOgINje1CA6ElCNCBq8cTP5ANoiHkIptlKZgo2GZpOYN5CEGq42ljnX/LdYfCpMYW&#10;+I/oZH/n/Oh6dAnBnJaCrYWUcWG3mxtp0Z6AVtbxO6C/cJMqOCsdjo2I4w4kCTGCLaQbuf9eZnmR&#10;XuflZD1bzCfFuphOynm6mKRZeQ3ZF2Vxu34KCWZF1QrGuLoTih91mBV/x/PhRowKikpEfY3LaT4d&#10;KfpjkWn8fldkJzxcSym6Gi9OTqQKxL5RDMomlSdCjvPkZfqREOjB8R+7EmUQmB814IfNEFWXz0P4&#10;oJGNZo8gDKuBN6AY3hSYtNp+w6iH+1lj93VHLMdIvlMgrjIrinCh46KYznNY2HPL5txCFAWoGnuM&#10;xumNHx+BnbFi20KkUc5KX4EgGxG18pzVQcZwB2NRh/ciXPLzdfR6ftVWPwAAAP//AwBQSwMEFAAG&#10;AAgAAAAhAFUSmezfAAAADAEAAA8AAABkcnMvZG93bnJldi54bWxMj0FPg0AQhe8m/ofNmHgxdiko&#10;IDI0aqLptbU/YGCnQGR3Cbst9N+7PentTd7Le9+Um0UP4syT661BWK8iEGwaq3rTIhy+Px9zEM6T&#10;UTRYwwgXdrCpbm9KKpSdzY7Pe9+KUGJcQQid92MhpWs61uRWdmQTvKOdNPlwTq1UE82hXA8yjqJU&#10;aupNWOho5I+Om5/9SSMct/PD88tcf/lDtntK36nPantBvL9b3l5BeF78Xxiu+AEdqsBU25NRTgwI&#10;WRIHdI8Qp1kQ10S0zoOqEZI0yUFWpfz/RPULAAD//wMAUEsBAi0AFAAGAAgAAAAhALaDOJL+AAAA&#10;4QEAABMAAAAAAAAAAAAAAAAAAAAAAFtDb250ZW50X1R5cGVzXS54bWxQSwECLQAUAAYACAAAACEA&#10;OP0h/9YAAACUAQAACwAAAAAAAAAAAAAAAAAvAQAAX3JlbHMvLnJlbHNQSwECLQAUAAYACAAAACEA&#10;mID2MIUCAAAdBQAADgAAAAAAAAAAAAAAAAAuAgAAZHJzL2Uyb0RvYy54bWxQSwECLQAUAAYACAAA&#10;ACEAVRKZ7N8AAAAMAQAADwAAAAAAAAAAAAAAAADfBAAAZHJzL2Rvd25yZXYueG1sUEsFBgAAAAAE&#10;AAQA8wAAAOsFAAAAAA==&#10;" stroked="f">
            <v:textbox>
              <w:txbxContent>
                <w:p w:rsidR="007B45E5" w:rsidRDefault="007B45E5" w:rsidP="00724C16">
                  <w:r>
                    <w:t xml:space="preserve">Tabellentyp </w:t>
                  </w:r>
                  <w:proofErr w:type="spellStart"/>
                  <w:r w:rsidRPr="00E764C1">
                    <w:rPr>
                      <w:i/>
                    </w:rPr>
                    <w:t>InnoDB</w:t>
                  </w:r>
                  <w:proofErr w:type="spellEnd"/>
                  <w:r>
                    <w:t xml:space="preserve"> für die referentielle Integr</w:t>
                  </w:r>
                  <w:r>
                    <w:t>i</w:t>
                  </w:r>
                  <w:r>
                    <w:t>tät</w:t>
                  </w:r>
                </w:p>
                <w:p w:rsidR="007B45E5" w:rsidRDefault="007B45E5" w:rsidP="00724C16">
                  <w:r>
                    <w:t>festlegen</w:t>
                  </w:r>
                </w:p>
              </w:txbxContent>
            </v:textbox>
          </v:shape>
        </w:pict>
      </w:r>
      <w:r>
        <w:rPr>
          <w:noProof/>
        </w:rPr>
        <w:pict>
          <v:shape id="Gerade Verbindung mit Pfeil 1144" o:spid="_x0000_s1084" type="#_x0000_t32" style="position:absolute;margin-left:310.55pt;margin-top:155.05pt;width:54.75pt;height:.05pt;flip:x;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EbIxAIAALoFAAAOAAAAZHJzL2Uyb0RvYy54bWysVMtu2zAQvBfoPxC8K5JsyS/EDhJZTg9p&#10;ayBpe6ZFSiJKkQJJWzaC/nuXlKPU6aUoYgMCXzucnZ3l9c2xEejAtOFKLnF8FWHEZKEol9USf3va&#10;BDOMjCWSEqEkW+ITM/hm9fHDddcu2EjVSlCmEYBIs+jaJa6tbRdhaIqaNcRcqZZJ2CyVboiFqa5C&#10;qkkH6I0IR1E0CTulaatVwYyB1XW/iVcevyxZYb+WpWEWiSUGbtZ/tf/u3DdcXZNFpUlb8+JMg/wH&#10;i4ZwCZcOUGtiCdpr/hdUwwutjCrtVaGaUJUlL5jPAbKJozfZPNakZT4XEMe0g0zm/WCLL4etRpxC&#10;7eIkwUiSBqp0zzShDH1nescl3csKNdyibcm4QP4cyNa1ZgHRmdxql3hxlI/tgyp+GiRVVhNZMU//&#10;6dQCYOyEDi9C3MS0cPmu+6wonCF7q7yGx1I3qBS8/eQCHTjohI6+aKehaOxoUQGLk3k6HqUYFbA1&#10;Gaf+IrJwGC6y1cbeM9UgN1hiYzXhVW0zJSV4Q+kenxwejHUMXwNcsFQbLoS3iJCoW+JRmkSRZ2SU&#10;4NTtunNGV7tMaHQgzmX+d6ZxcUyrvaQerWaE5uexJVzAGFkvlNUcpBMMu+saRjESDBrLjXp+Qrob&#10;mbd2TxpmRwtDvw6ieNs9z6N5PstnSZCMJnmQROt1cLvJkmCyiafperzOsnX8y6USJ4uaU8qky+al&#10;BeLk3yx2bsbevEMTDLqFl+heYCB7yfR2k0bTZDwLptN0HCTjPAruZpssuM3iyWSa32V3+Rumuc/e&#10;vA/ZQUrHSu0t04817RDlzi/jdD6KMUzgyRhN+8oiIiooSWE1RlrZH9zW3unOmQ7jwg2zyP3PtRvQ&#10;eyFeauhmQxXOub1KBZ58qa9vINczffftFD1ttbOF6yV4IHzQ+TFzL9Cfc3/q9cld/QYAAP//AwBQ&#10;SwMEFAAGAAgAAAAhADFpBFjeAAAACwEAAA8AAABkcnMvZG93bnJldi54bWxMj01OwzAQRvdI3MGa&#10;SuyonaSEKo1TVUUsAdFyACd246jxOIrdNHB6Bjawm5+nb96U29n1bDJj6DxKSJYCmMHG6w5bCR/H&#10;5/s1sBAVatV7NBI+TYBtdXtTqkL7K76b6RBbRiEYCiXBxjgUnIfGGqfC0g8GaXfyo1OR2rHlelRX&#10;Cnc9T4XIuVMd0gWrBrO3pjkfLk7Cy9fD/LR7XdeZ1fvz9HZcnWJcSXm3mHcbYNHM8Q+GH31Sh4qc&#10;an9BHVgvIU+ThFAJWSKoIOIxEzmw+neSAq9K/v+H6hsAAP//AwBQSwECLQAUAAYACAAAACEAtoM4&#10;kv4AAADhAQAAEwAAAAAAAAAAAAAAAAAAAAAAW0NvbnRlbnRfVHlwZXNdLnhtbFBLAQItABQABgAI&#10;AAAAIQA4/SH/1gAAAJQBAAALAAAAAAAAAAAAAAAAAC8BAABfcmVscy8ucmVsc1BLAQItABQABgAI&#10;AAAAIQDRaEbIxAIAALoFAAAOAAAAAAAAAAAAAAAAAC4CAABkcnMvZTJvRG9jLnhtbFBLAQItABQA&#10;BgAIAAAAIQAxaQRY3gAAAAsBAAAPAAAAAAAAAAAAAAAAAB4FAABkcnMvZG93bnJldi54bWxQSwUG&#10;AAAAAAQABADzAAAAKQYAAAAA&#10;" strokeweight="2pt">
            <v:stroke endarrow="block"/>
          </v:shape>
        </w:pict>
      </w:r>
      <w:r>
        <w:rPr>
          <w:noProof/>
        </w:rPr>
        <w:pict>
          <v:shape id="Gerade Verbindung mit Pfeil 1235" o:spid="_x0000_s1083" type="#_x0000_t32" style="position:absolute;margin-left:348.15pt;margin-top:117.35pt;width:16.3pt;height:0;flip:x;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1dmwIAAHgFAAAOAAAAZHJzL2Uyb0RvYy54bWysVMlu2zAQvRfoPxC8K1q9xIgdJLKcHorW&#10;QLqcaZGSCFCkQNIbiv57hpSsxumlKCIBxAyXx5k3b3h3f2oFOjBtuJJLHN9EGDFZKsplvcTfv22C&#10;OUbGEkmJUJIt8ZkZfL/6+OHu2C1YoholKNMIQKRZHLslbqztFmFoyoa1xNyojklYrJRuiQVX1yHV&#10;5AjorQiTKJqGR6Vpp1XJjIHZdb+IVx6/qlhpv1aVYRaJJYbYrB+1H3duDFd3ZFFr0jW8HMIg/xFF&#10;S7iES0eoNbEE7TX/C6rlpVZGVfamVG2oqoqXzOcA2cTRm2yeG9IxnwuQY7qRJvN+sOWXw1YjTqF2&#10;STrBSJIWqvTENKEM/WB6xyXdyxq13KJtxbhAfh/QduzMAk7ncqsHz3Rb7Tg4VbpFleDdJ0D1rECe&#10;6ORJP4+ks5NFJUwm0SxKM4zKy1LYIzikThv7xFSLnLHExmrC68bmSkqorNI9Ojl8NhZigIOXA+6w&#10;VBsuhC+wkOgIN02yKPLxGCU4datun9H1LhcaHYjTiP+cLADtaptWe0k9WsMILQbbEi7ARvbcAW9W&#10;cyJrwbC7rmUUI8GgLZzVIwrpbmRemH3Q4J0smH4eKPGi+XUb3RbzYp4FWTItgixar4OHTZ4F0008&#10;m6zTdZ6v498ulThbNJxSJl02FwHH2b8JZGilXnqjhEfewmt0TwkEex3pw2YSzbJ0HsxmkzTI0iIK&#10;HuebPHjI4+l0Vjzmj8WbSAufvXmfYEcqXVRqb5l+bugRUe70kk5ukxiDAw2fzPrKIiJqKElpNUZa&#10;2Z/cNr7NnC4dxpUa5pH7h9qN6D0Rlxo6b6zCkNsfqkBFl/qGrmP6HnHWTtGzbx0/D+3tDw1PkXs/&#10;Xvtgv34wVy8AAAD//wMAUEsDBBQABgAIAAAAIQB5BRDX3wAAAAsBAAAPAAAAZHJzL2Rvd25yZXYu&#10;eG1sTI9BTsMwEEX3SNzBGiR21GkS0jSNU1VFLAHRcgAnnsZR43EUu2ng9BgJCZYz8/Tn/XI7m55N&#10;OLrOkoDlIgKG1FjVUSvg4/j8kANzXpKSvSUU8IkOttXtTSkLZa/0jtPBtyyEkCukAO39UHDuGo1G&#10;uoUdkMLtZEcjfRjHlqtRXkO46XkcRRk3sqPwQcsB9xqb8+FiBLx8Pc5Pu9e8TrTan6e3Y3ryPhXi&#10;/m7ebYB5nP0fDD/6QR2q4FTbCynHegHZOksCKiBO0hWwQKzifA2s/t3wquT/O1TfAAAA//8DAFBL&#10;AQItABQABgAIAAAAIQC2gziS/gAAAOEBAAATAAAAAAAAAAAAAAAAAAAAAABbQ29udGVudF9UeXBl&#10;c10ueG1sUEsBAi0AFAAGAAgAAAAhADj9If/WAAAAlAEAAAsAAAAAAAAAAAAAAAAALwEAAF9yZWxz&#10;Ly5yZWxzUEsBAi0AFAAGAAgAAAAhACkX/V2bAgAAeAUAAA4AAAAAAAAAAAAAAAAALgIAAGRycy9l&#10;Mm9Eb2MueG1sUEsBAi0AFAAGAAgAAAAhAHkFENffAAAACwEAAA8AAAAAAAAAAAAAAAAA9QQAAGRy&#10;cy9kb3ducmV2LnhtbFBLBQYAAAAABAAEAPMAAAABBgAAAAA=&#10;" strokeweight="2pt">
            <v:stroke endarrow="block"/>
          </v:shape>
        </w:pict>
      </w:r>
      <w:r>
        <w:rPr>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Geschweifte Klammer rechts 1146" o:spid="_x0000_s1082" type="#_x0000_t88" style="position:absolute;margin-left:330.15pt;margin-top:91.5pt;width:14.9pt;height:52.9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5bKDQMAAH4GAAAOAAAAZHJzL2Uyb0RvYy54bWysVW1v0zAQ/o7Ef7D8PctLkyat1k19RYgB&#10;kwbisxs7jcGxg+0uG4j/ztlJu3b7gtBSKbJz58f33HN3vbx+aAS6Z9pwJWc4vogwYrJUlMvdDH/9&#10;sgkKjIwlkhKhJJvhR2bw9dXbN5ddO2WJqpWgTCMAkWbatTNcW9tOw9CUNWuIuVAtk2CslG6Iha3e&#10;hVSTDtAbESZRNA47pWmrVcmMga+r3oivPH5VsdJ+rirDLBIzDLFZ/9b+vXXv8OqSTHeatDUvhzDI&#10;f0TREC7h0iPUiliC9pq/gGp4qZVRlb0oVROqquIl8xyATRw9Y3NXk5Z5LpAc0x7TZF4Ptvx0f6sR&#10;p6BdnI4xkqQBld4xEKBjvLIMfRCkaUAjzcraGuTdIGtda6Zw+K691Y63aW9U+cOAITyzuI0BH7Tt&#10;PioK0GRvlc/UQ6UbdxJygB68II9HQdiDRSV8jItJMgLZSjCN8yQdZ06wkEwPh1tt7DumGuQWM6z5&#10;rrYLTUqXNTIl9zfGelXoQIzQ7zFGVSNA5HsiUJwXo3goghOf5NQni+AZ7h0QIYLDzQ5eqg0XwpeS&#10;kKiDuLMiz3wIRglOndX5Gb3bLoVGcDNQ9c+Ae+am1V5Sj1YzQtfD2hIu+jXcLqTDY77AgaN3hqQN&#10;dF36fPH9nkSTdbEu0iBNxusgjVarYL5ZpsF4E+fZarRaLlfxHxdonE5rTimTLtZDI8TpvxXa0JJ9&#10;CR9b4YzTGfWNf15SD8/D8EoDF0/1SGm+yaI8HRVBnmejIB2to2BRbJbBfBmPx/l6sVysn1Fa+zSZ&#10;12F1zLmLSu0t03c17RDlrv5G2SSB+qIcJkyS9wIjInYwGkurMdLKfuO29n3tit1hnGWmiNxvyMwR&#10;vU/EQWy3O8o1cHtKFRTHoRB8J7rm67t1q+gjNCLE4K52QxsWtdK/MOpgAM6w+bknmmEk3kuYMJM4&#10;Td3E9Js0yxPY6FPL9tRCZAlQM2wx6pdL20/ZfeubEnrCs5VqDgOg4q5kfXx9VMMGhpxnMgxkN0VP&#10;997r6W/j6i8AAAD//wMAUEsDBBQABgAIAAAAIQAJqSEx3wAAAAsBAAAPAAAAZHJzL2Rvd25yZXYu&#10;eG1sTI/BTsMwEETvSPyDtUjcqN1WitwQp6IIRCVOlKpnN16StPE6it00/D3LCY6reZp9U6wn34kR&#10;h9gGMjCfKRBIVXAt1Qb2n68PGkRMlpztAqGBb4ywLm9vCpu7cKUPHHepFlxCMbcGmpT6XMpYNeht&#10;nIUeibOvMHib+Bxq6QZ75XLfyYVSmfS2Jf7Q2B6fG6zOu4s3cEhvtdoexn2oUG9P53Zzen/ZGHN/&#10;Nz09gkg4pT8YfvVZHUp2OoYLuSg6A1mmloxyoJc8iolspeYgjgYWWq9AloX8v6H8AQAA//8DAFBL&#10;AQItABQABgAIAAAAIQC2gziS/gAAAOEBAAATAAAAAAAAAAAAAAAAAAAAAABbQ29udGVudF9UeXBl&#10;c10ueG1sUEsBAi0AFAAGAAgAAAAhADj9If/WAAAAlAEAAAsAAAAAAAAAAAAAAAAALwEAAF9yZWxz&#10;Ly5yZWxzUEsBAi0AFAAGAAgAAAAhANSTlsoNAwAAfgYAAA4AAAAAAAAAAAAAAAAALgIAAGRycy9l&#10;Mm9Eb2MueG1sUEsBAi0AFAAGAAgAAAAhAAmpITHfAAAACwEAAA8AAAAAAAAAAAAAAAAAZwUAAGRy&#10;cy9kb3ducmV2LnhtbFBLBQYAAAAABAAEAPMAAABzBgAAAAA=&#10;" adj="1084" strokeweight="1.25pt"/>
        </w:pict>
      </w:r>
      <w:r>
        <w:rPr>
          <w:noProof/>
        </w:rPr>
        <w:pict>
          <v:shape id="Textfeld 1147" o:spid="_x0000_s1067" type="#_x0000_t202" style="position:absolute;margin-left:365.1pt;margin-top:107pt;width:143pt;height:27pt;z-index:2516684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gachgIAAB0FAAAOAAAAZHJzL2Uyb0RvYy54bWysVNmO2yAUfa/Uf0C8Z7zUWWzFGc3SVJWm&#10;izTTDyCAY1QMFEjsadV/7wUnmUwXqarqBwzcy7nLObC8HDqJ9tw6oVWNs4sUI66oZkJta/zpYT1Z&#10;YOQ8UYxIrXiNH7nDl6uXL5a9qXiuWy0ZtwhAlKt6U+PWe1MliaMt74i70IYrMDbadsTD0m4TZkkP&#10;6J1M8jSdJb22zFhNuXOwezsa8SriNw2n/kPTOO6RrDHk5uNo47gJY7JakmpriWkFPaRB/iGLjggF&#10;QU9Qt8QTtLPiF6hOUKudbvwF1V2im0ZQHmuAarL0p2ruW2J4rAWa48ypTe7/wdL3+48WCQbcZcUc&#10;I0U6YOmBD77hkqG4CT3qjavA9d6Asx+u9QD+sV5n7jT97JDSNy1RW35lre5bThjkmIXuJmdHRxwX&#10;QDb9O80gEtl5HYGGxnahgdASBOjA1eOJH8gG0RBykc2yFEwUbK+KvIR5CEGq42ljnX/DdYfCpMYW&#10;+I/oZH/n/Oh6dAnBnJaCrYWUcWG3mxtp0Z6AVtbxO6A/c5MqOCsdjo2I4w4kCTGCLaQbuf9WZnmR&#10;XuflZD1bzCfFuphOynm6mKRZeV3O0qIsbtffQ4JZUbWCMa7uhOJHHWbF3/F8uBGjgqISUV/jcppP&#10;R4r+WGQav98V2QkP11KKrsaLkxOpArGvFYOySeWJkOM8eZ5+JAR6cPzHrkQZBOZHDfhhM0TV5YsQ&#10;Pmhko9kjCMNq4A0ohjcFJq22XzHq4X7W2H3ZEcsxkm8ViKvMiiJc6LgopvMcFvbcsjm3EEUBqsYe&#10;o3F648dHYGes2LYQaZSz0lcgyEZErTxldZAx3MFY1OG9CJf8fB29nl611Q8AAAD//wMAUEsDBBQA&#10;BgAIAAAAIQBjemc73gAAAAwBAAAPAAAAZHJzL2Rvd25yZXYueG1sTI/PToNAEMbvJr7DZky8GLsL&#10;VqiUpVETTa+tfYAFpkDKzhJ2W+jbOz3pcb755fuTb2bbiwuOvnOkIVooEEiVqztqNBx+vp5XIHww&#10;VJveEWq4oodNcX+Xm6x2E+3wsg+NYBPymdHQhjBkUvqqRWv8wg1I/Du60ZrA59jIejQTm9texkol&#10;0pqOOKE1A362WJ32Z6vhuJ2eXt+m8jsc0t0y+TBdWrqr1o8P8/saRMA5/MFwq8/VoeBOpTtT7UWv&#10;IX1RMaMa4mjJo26EihKWSpaSlQJZ5PL/iOIXAAD//wMAUEsBAi0AFAAGAAgAAAAhALaDOJL+AAAA&#10;4QEAABMAAAAAAAAAAAAAAAAAAAAAAFtDb250ZW50X1R5cGVzXS54bWxQSwECLQAUAAYACAAAACEA&#10;OP0h/9YAAACUAQAACwAAAAAAAAAAAAAAAAAvAQAAX3JlbHMvLnJlbHNQSwECLQAUAAYACAAAACEA&#10;jOoGnIYCAAAdBQAADgAAAAAAAAAAAAAAAAAuAgAAZHJzL2Uyb0RvYy54bWxQSwECLQAUAAYACAAA&#10;ACEAY3pnO94AAAAMAQAADwAAAAAAAAAAAAAAAADgBAAAZHJzL2Rvd25yZXYueG1sUEsFBgAAAAAE&#10;AAQA8wAAAOsFAAAAAA==&#10;" stroked="f">
            <v:textbox>
              <w:txbxContent>
                <w:p w:rsidR="007B45E5" w:rsidRDefault="007B45E5" w:rsidP="00724C16">
                  <w:r>
                    <w:t>Beziehung herstellen</w:t>
                  </w:r>
                </w:p>
              </w:txbxContent>
            </v:textbox>
          </v:shape>
        </w:pict>
      </w:r>
      <w:r>
        <w:rPr>
          <w:noProof/>
        </w:rPr>
        <w:pict>
          <v:shape id="Textfeld 1149" o:spid="_x0000_s1068" type="#_x0000_t202" style="position:absolute;margin-left:364.4pt;margin-top:63.65pt;width:148.75pt;height:21.75pt;z-index:2516674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lpziQIAAB0FAAAOAAAAZHJzL2Uyb0RvYy54bWysVMlu2zAQvRfoPxC8O1ogx5IQOchSFwXS&#10;BUj6ATRJWUQpkiVpS2mRf++Qsh2nC1AU1YHiMnzzZuYNLy7HXqIdt05o1eDsLMWIK6qZUJsGf35Y&#10;zUqMnCeKEakVb/Ajd/hy+frVxWBqnutOS8YtAhDl6sE0uPPe1EniaMd74s604QoOW2174mFpNwmz&#10;ZAD0XiZ5mp4ng7bMWE25c7B7Ox3iZcRvW079x7Z13CPZYODm42jjuA5jsrwg9cYS0wm6p0H+gUVP&#10;hAKnR6hb4gnaWvELVC+o1U63/ozqPtFtKyiPMUA0WfpTNPcdMTzGAslx5pgm9/9g6YfdJ4sEg9pl&#10;RYWRIj1U6YGPvuWSobgJORqMq8H03oCxH6/1CPYxXmfuNP3ikNI3HVEbfmWtHjpOGHDMQnaTk6sT&#10;jgsg6+G9ZuCJbL2OQGNr+5BASAkCdKjV47E+wAbR4LIsq6ycY0ThLF+cp8U8uiD14baxzr/lukdh&#10;0mAL9Y/oZHfnfGBD6oNJcOa0FGwlpIwLu1nfSIt2BLSyit8e/YWZVMFY6XBtQpx2gCT4CGeBbqz9&#10;9yrLi/Q6r2ar83IxK1bFfFYt0nKWZtV1BfSr4nb1FAhmRd0Jxri6E4ofdJgVf1fnfUdMCopKREOD&#10;q3k+n0r0xyDT+P0uyF54aEsp+gaXRyNSh8K+UQzCJrUnQk7z5CX9mGXIweEfsxJlECo/acCP6zGq&#10;Lq+C+6CRtWaPIAyroW5QfXhTYNJp+w2jAfqzwe7rlliOkXynQFxVVhShoeOimC9yWNjTk/XpCVEU&#10;oBrsMZqmN356BLbGik0HniY5K30FgmxF1Mozq72MoQdjUPv3IjT56TpaPb9qyx8AAAD//wMAUEsD&#10;BBQABgAIAAAAIQDrUlON3gAAAAwBAAAPAAAAZHJzL2Rvd25yZXYueG1sTI/BTsMwEETvSPyDtUhc&#10;EHUIEIcQpwIkUK8t/QAn3iYR8TqK3Sb9e7YnuM1qRrNvyvXiBnHCKfSeNDysEhBIjbc9tRr235/3&#10;OYgQDVkzeEINZwywrq6vSlNYP9MWT7vYCi6hUBgNXYxjIWVoOnQmrPyIxN7BT85EPqdW2snMXO4G&#10;mSZJJp3piT90ZsSPDpuf3dFpOGzmu+eXuf6Ke7V9yt5Nr2p/1vr2Znl7BRFxiX9huOAzOlTMVPsj&#10;2SAGDSrNGT2ykapHEJdEkmasalYqyUFWpfw/ovoFAAD//wMAUEsBAi0AFAAGAAgAAAAhALaDOJL+&#10;AAAA4QEAABMAAAAAAAAAAAAAAAAAAAAAAFtDb250ZW50X1R5cGVzXS54bWxQSwECLQAUAAYACAAA&#10;ACEAOP0h/9YAAACUAQAACwAAAAAAAAAAAAAAAAAvAQAAX3JlbHMvLnJlbHNQSwECLQAUAAYACAAA&#10;ACEAkIZac4kCAAAdBQAADgAAAAAAAAAAAAAAAAAuAgAAZHJzL2Uyb0RvYy54bWxQSwECLQAUAAYA&#10;CAAAACEA61JTjd4AAAAMAQAADwAAAAAAAAAAAAAAAADjBAAAZHJzL2Rvd25yZXYueG1sUEsFBgAA&#10;AAAEAAQA8wAAAO4FAAAAAA==&#10;" stroked="f">
            <v:textbox>
              <w:txbxContent>
                <w:p w:rsidR="007B45E5" w:rsidRDefault="007B45E5" w:rsidP="00724C16">
                  <w:r>
                    <w:t>Primärschlüssel anlegen</w:t>
                  </w:r>
                </w:p>
              </w:txbxContent>
            </v:textbox>
          </v:shape>
        </w:pict>
      </w:r>
      <w:r>
        <w:rPr>
          <w:noProof/>
        </w:rPr>
        <w:pict>
          <v:shape id="Textfeld 1150" o:spid="_x0000_s1069" type="#_x0000_t202" style="position:absolute;margin-left:364.45pt;margin-top:26.05pt;width:143pt;height:27pt;z-index:2516643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00ChgIAAB0FAAAOAAAAZHJzL2Uyb0RvYy54bWysVFtv2yAUfp+0/4B4T32pk8ZWnKqXZZrU&#10;XaR2P4AAjtEwMCCxu2r/fQecpOku0jTNDxg4h+9cvg8Wl0Mn0Y5bJ7SqcXaWYsQV1UyoTY0/P6wm&#10;c4ycJ4oRqRWv8SN3+HL5+tWiNxXPdasl4xYBiHJVb2rcem+qJHG05R1xZ9pwBcZG2454WNpNwizp&#10;Ab2TSZ6ms6TXlhmrKXcOdm9HI15G/Kbh1H9sGsc9kjWG3HwcbRzXYUyWC1JtLDGtoPs0yD9k0RGh&#10;IOgR6pZ4grZW/ALVCWq1040/o7pLdNMIymMNUE2W/lTNfUsMj7VAc5w5tsn9P1j6YffJIsGAu2wK&#10;DVKkA5Ye+OAbLhmKm9Cj3rgKXO8NOPvhWg/gH+t15k7TLw4pfdMSteFX1uq+5YRBjlnobnJydMRx&#10;AWTdv9cMIpGt1xFoaGwXGggtQYAOqTwe+YFsEA0h59ksS8FEwXZe5CXMQwhSHU4b6/xbrjsUJjW2&#10;wH9EJ7s750fXg0sI5rQUbCWkjAu7Wd9Ii3YEtLKK3x79hZtUwVnpcGxEHHcgSYgRbCHdyP1TmeVF&#10;ep2Xk9VsfjEpVsV0Ul6k80maldflLC3K4nb1PSSYFVUrGOPqTih+0GFW/B3P+xsxKigqEfU1Lqf5&#10;dKToj0Wm8ftdkZ3wcC2l6Go8PzqRKhD7RjEom1SeCDnOk5fpR0KgB4d/7EqUQWB+1IAf1kNU3Xlk&#10;MGhkrdkjCMNq4A0ohjcFJq223zDq4X7W2H3dEssxku8UiKvMigLcfFwU04scFvbUsj61EEUBqsYe&#10;o3F648dHYGus2LQQaZSz0lcgyEZErTxntZcx3MFY1P69CJf8dB29nl+15Q8AAAD//wMAUEsDBBQA&#10;BgAIAAAAIQBDwWjP3gAAAAsBAAAPAAAAZHJzL2Rvd25yZXYueG1sTI/PToNAEIfvJr7DZky8GLtA&#10;WmiRpVETjdfWPsDAToHIzhJ2W+jbu5z0Nn++/OabYj+bXlxpdJ1lBfEqAkFcW91xo+D0/fG8BeE8&#10;ssbeMim4kYN9eX9XYK7txAe6Hn0jQgi7HBW03g+5lK5uyaBb2YE47M52NOhDOzZSjziFcNPLJIpS&#10;abDjcKHFgd5bqn+OF6Pg/DU9bXZT9elP2WGdvmGXVfam1OPD/PoCwtPs/2BY9IM6lMGpshfWTvQK&#10;smS7C6iCTRKDWIAoXodJtVRpDLIs5P8fyl8AAAD//wMAUEsBAi0AFAAGAAgAAAAhALaDOJL+AAAA&#10;4QEAABMAAAAAAAAAAAAAAAAAAAAAAFtDb250ZW50X1R5cGVzXS54bWxQSwECLQAUAAYACAAAACEA&#10;OP0h/9YAAACUAQAACwAAAAAAAAAAAAAAAAAvAQAAX3JlbHMvLnJlbHNQSwECLQAUAAYACAAAACEA&#10;PUdNAoYCAAAdBQAADgAAAAAAAAAAAAAAAAAuAgAAZHJzL2Uyb0RvYy54bWxQSwECLQAUAAYACAAA&#10;ACEAQ8Foz94AAAALAQAADwAAAAAAAAAAAAAAAADgBAAAZHJzL2Rvd25yZXYueG1sUEsFBgAAAAAE&#10;AAQA8wAAAOsFAAAAAA==&#10;" stroked="f">
            <v:textbox>
              <w:txbxContent>
                <w:p w:rsidR="007B45E5" w:rsidRDefault="007B45E5" w:rsidP="00724C16">
                  <w:r>
                    <w:t>Attribute anlegen</w:t>
                  </w:r>
                </w:p>
              </w:txbxContent>
            </v:textbox>
          </v:shape>
        </w:pict>
      </w:r>
      <w:r>
        <w:rPr>
          <w:rFonts w:ascii="Courier New" w:hAnsi="Courier New" w:cs="Courier New"/>
          <w:noProof/>
          <w:sz w:val="20"/>
        </w:rPr>
        <w:pict>
          <v:shape id="Gerade Verbindung mit Pfeil 1232" o:spid="_x0000_s1081" type="#_x0000_t32" style="position:absolute;margin-left:308.45pt;margin-top:37.55pt;width:54.75pt;height:.05pt;flip:x;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NeGwwIAALoFAAAOAAAAZHJzL2Uyb0RvYy54bWysVMlu2zAQvRfoPxC8K9q9IXaQyHZ66GIg&#10;aXumRUoiSpECSVsOiv57h5Sj1OmlKGIDArd5fPPmDa9vTq1AR6YNV3KJ46sIIyZLRbmsl/jr4zaY&#10;YWQskZQIJdkSPzGDb1bv31333YIlqlGCMo0ARJpF3y1xY223CENTNqwl5kp1TMJmpXRLLEx1HVJN&#10;ekBvRZhE0STslaadViUzBlbXwyZeefyqYqX9UlWGWSSWGLhZ/9X+u3ffcHVNFrUmXcPLMw3yHyxa&#10;wiVcOkKtiSXooPlfUC0vtTKqslelakNVVbxkPgfIJo5eZfPQkI75XEAc040ymbeDLT8fdxpxCrVL&#10;0gQjSVqo0j3ThDL0jek9l/Qga9Ryi3YV4wL5cyBb35kFRBdyp13i5Uk+dB9V+cMgqYqGyJp5+o9P&#10;HQDGTujwIsRNTAeX7/tPisIZcrDKa3iqdIsqwbsPLtCBg07o5Iv2NBaNnSwqYXEyz9Mkx6iErUma&#10;+4vIwmG4yE4be89Ui9xgiY3VhNeNLZSU4A2lB3xy/GisY/gS4IKl2nIhvEWERP0SJ3kWRZ6RUYJT&#10;t+vOGV3vC6HRkTiX+d+ZxsUxrQ6SerSGEbo5jy3hAsbIeqGs5iCdYNhd1zKKkWDQWG408BPS3ci8&#10;tQfSMDtZGPp1EMXb7uc8mm9mm1kWZMlkE2TReh3cbossmGzjab5O10Wxjn+5VOJs0XBKmXTZPLdA&#10;nP2bxc7NOJh3bIJRt/AS3QsMZC+Z3m7zaJqls2A6zdMgSzdRcDfbFsFtEU8m081dcbd5xXTjszdv&#10;Q3aU0rFSB8v0Q0N7RLnzS5rPkxjDBJ6MZDpUFhFRQ0lKqzHSyn7ntvFOd850GBdumEXuf67diD4I&#10;8VxDNxurcM7tRSrw5HN9fQO5nhm6b6/o0047W7heggfCB50fM/cC/Tn3p16e3NVvAAAA//8DAFBL&#10;AwQUAAYACAAAACEA+Gle9d8AAAAJAQAADwAAAGRycy9kb3ducmV2LnhtbEyPy26DMBBF95X6D9ZU&#10;yq4xEEJSiomiVF22VR4fYPAEo+Axwg6h/fo6q3Y5M0d3zi02k+nYiINrLQmI5xEwpNqqlhoBp+P7&#10;8xqY85KU7CyhgG90sCkfHwqZK3ujPY4H37AQQi6XArT3fc65qzUa6ea2Rwq3sx2M9GEcGq4GeQvh&#10;puNJFGXcyJbCBy173GmsL4erEfDxs5zetp/raqHV7jJ+HdOz96kQs6dp+wrM4+T/YLjrB3Uog1Nl&#10;r6Qc6wRkcfYSUAGrZQwsAKskS4FV90UCvCz4/wblLwAAAP//AwBQSwECLQAUAAYACAAAACEAtoM4&#10;kv4AAADhAQAAEwAAAAAAAAAAAAAAAAAAAAAAW0NvbnRlbnRfVHlwZXNdLnhtbFBLAQItABQABgAI&#10;AAAAIQA4/SH/1gAAAJQBAAALAAAAAAAAAAAAAAAAAC8BAABfcmVscy8ucmVsc1BLAQItABQABgAI&#10;AAAAIQD6pNeGwwIAALoFAAAOAAAAAAAAAAAAAAAAAC4CAABkcnMvZTJvRG9jLnhtbFBLAQItABQA&#10;BgAIAAAAIQD4aV713wAAAAkBAAAPAAAAAAAAAAAAAAAAAB0FAABkcnMvZG93bnJldi54bWxQSwUG&#10;AAAAAAQABADzAAAAKQYAAAAA&#10;" strokeweight="2pt">
            <v:stroke endarrow="block"/>
          </v:shape>
        </w:pict>
      </w:r>
      <w:r>
        <w:rPr>
          <w:noProof/>
        </w:rPr>
        <w:pict>
          <v:shape id="Geschweifte Klammer rechts 1229" o:spid="_x0000_s1080" type="#_x0000_t88" style="position:absolute;margin-left:293.1pt;margin-top:11.35pt;width:10.85pt;height:52.9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dUpDAMAAH4GAAAOAAAAZHJzL2Uyb0RvYy54bWysVW1v0zAQ/o7Ef7D8PctLk6at1k59RYgB&#10;kwbisxs7jcGxg+0uHYj/ztlJu3b7gtBSKfLl7Mf33HN3vb451AI9MG24klMcX0UYMVkoyuVuir9+&#10;2QQjjIwlkhKhJJviR2bwzeztm+u2mbBEVUpQphGASDNpmymurG0mYWiKitXEXKmGSXCWStfEgql3&#10;IdWkBfRahEkUDcNWadpoVTBj4Ouqc+KZxy9LVtjPZWmYRWKKITbr39q/t+4dzq7JZKdJU/GiD4P8&#10;RxQ14RIuPUGtiCVor/kLqJoXWhlV2qtC1aEqS14wzwHYxNEzNvcVaZjnAskxzSlN5vVgi08Pdxpx&#10;CtolyRgjSWpQ6R0DAVrGS8vQB0HqGjTSrKisQX4bZK1tzAQO3zd32vE2za0qfhhwhBceZxjYg7bt&#10;R0UBmuyt8pk6lLp2JyEH6OAFeTwJwg4WFfAxHuT5OMOoANcwT9Jh5gQLyeR4uNHGvmOqRm4xxZrv&#10;KrvQpHBZIxPycGusV4X2xAj9HmNU1gJEfiACJcNR7jFBubM9yfmeLIKnv7dHhAiONzt4qTZcCF9K&#10;QqIW4s4crHMZJTh1Xm/o3XYpNIKbgap/etyLbVrtJfVoFSN03a8t4aJbw+1COjzmCxw4+s2QtJ6u&#10;S58vvt/jaLwerUdpkCbDdZBGq1Uw3yzTYLiJ82w1WC2Xq/iPCzROJxWnlEkX67ER4vTfCq1vya6E&#10;T61wwcmcU9/45yX18DIMrzRw8VRPlOabLMrTwSjI82wQpIN1FCxGm2UwX8bDYb5eLBfrZ5TWPk3m&#10;dVidcu6iUnvL9H1FW0S5q79BNk6gviiHCZPkncCIiB2MxsJqjLSy37itfF+7YncYF5kZRe7XZ+aE&#10;3iXiKLazTnL13J5SBcVxLATfia75um7dKvoIjQgxuKvd0IZFpfQvjFoYgFNsfu6JZhiJ9xImzDhO&#10;UzcxvZFmeQKGPvdszz1EFgA1xRajbrm03ZTdN74poSc8W6nmMABK7krWx9dF1Rsw5DyTfiC7KXpu&#10;+11PfxuzvwAAAP//AwBQSwMEFAAGAAgAAAAhAAUbOfzeAAAACgEAAA8AAABkcnMvZG93bnJldi54&#10;bWxMj8FOwzAQRO9I/IO1SNyoQ0TTEOJUCIljQZQeOLrxkgTsdWo7beDrWU5wXM3TzNt6PTsrjhji&#10;4EnB9SIDgdR6M1CnYPf6eFWCiEmT0dYTKvjCCOvm/KzWlfEnesHjNnWCSyhWWkGf0lhJGdsenY4L&#10;PyJx9u6D04nP0EkT9InLnZV5lhXS6YF4odcjPvTYfm4np2CzMU9xF8fuJkzD8+Hw9mHD8lupy4v5&#10;/g5Ewjn9wfCrz+rQsNPeT2SisAqWZZEzqiDPVyAYKLLVLYg9k3lZgGxq+f+F5gcAAP//AwBQSwEC&#10;LQAUAAYACAAAACEAtoM4kv4AAADhAQAAEwAAAAAAAAAAAAAAAAAAAAAAW0NvbnRlbnRfVHlwZXNd&#10;LnhtbFBLAQItABQABgAIAAAAIQA4/SH/1gAAAJQBAAALAAAAAAAAAAAAAAAAAC8BAABfcmVscy8u&#10;cmVsc1BLAQItABQABgAIAAAAIQChhdUpDAMAAH4GAAAOAAAAAAAAAAAAAAAAAC4CAABkcnMvZTJv&#10;RG9jLnhtbFBLAQItABQABgAIAAAAIQAFGzn83gAAAAoBAAAPAAAAAAAAAAAAAAAAAGYFAABkcnMv&#10;ZG93bnJldi54bWxQSwUGAAAAAAQABADzAAAAcQYAAAAA&#10;" adj="1190" strokeweight="1.25pt"/>
        </w:pict>
      </w:r>
      <w:r>
        <w:rPr>
          <w:noProof/>
        </w:rPr>
        <w:pict>
          <v:shape id="Gerade Verbindung mit Pfeil 1228" o:spid="_x0000_s1079" type="#_x0000_t32" style="position:absolute;margin-left:306.2pt;margin-top:72.85pt;width:54.75pt;height:.05pt;flip:x;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50yxAIAALoFAAAOAAAAZHJzL2Uyb0RvYy54bWysVMlu2zAQvRfoPxC8K1oseUPsIJHl9NDF&#10;QNL2TIuURJQiBZK2HBT99w4pR6nTS1HEBgRu8/jmzRte35xagY5MG67kCsdXEUZMlopyWa/w18dt&#10;MMfIWCIpEUqyFX5iBt+s37+77rslS1SjBGUaAYg0y75b4cbabhmGpmxYS8yV6piEzUrplliY6jqk&#10;mvSA3oowiaJp2CtNO61KZgysboZNvPb4VcVK+6WqDLNIrDBws/6r/XfvvuH6mixrTbqGl2ca5D9Y&#10;tIRLuHSE2hBL0EHzv6BaXmplVGWvStWGqqp4yXwOkE0cvcrmoSEd87mAOKYbZTJvB1t+Pu404hRq&#10;lyRQK0laqNI904Qy9I3pPZf0IGvUcot2FeMC+XMgW9+ZJUTncqdd4uVJPnQfVfnDIKnyhsiaefqP&#10;Tx0Axk7o8CLETUwHl+/7T4rCGXKwymt4qnSLKsG7Dy7QgYNO6OSL9jQWjZ0sKmFxusgmSYZRCVvT&#10;SeYvIkuH4SI7bew9Uy1ygxU2VhNeNzZXUoI3lB7wyfGjsY7hS4ALlmrLhfAWERL1K5xkaRR5RkYJ&#10;Tt2uO2d0vc+FRkfiXOZ/ZxoXx7Q6SOrRGkZocR5bwgWMkfVCWc1BOsGwu65lFCPBoLHcaOAnpLuR&#10;eWsPpGF2sjD06yCKt93PRbQo5sU8DdJkWgRptNkEt9s8DabbeJZtJps838S/XCpxumw4pUy6bJ5b&#10;IE7/zWLnZhzMOzbBqFt4ie4FBrKXTG+3WTRLJ/NgNssmQTopouBuvs2D2zyeTmfFXX5XvGJa+OzN&#10;25AdpXSs1MEy/dDQHlHu/DLJFkmMYQJPRjIbKouIqKEkpdUYaWW/c9t4pztnOowLN8wj9z/XbkQf&#10;hHiuoZuNVTjn9iIVePK5vr6BXM8M3bdX9GmnnS1cL8ED4YPOj5l7gf6c+1MvT+76NwAAAP//AwBQ&#10;SwMEFAAGAAgAAAAhANdpMBXeAAAACwEAAA8AAABkcnMvZG93bnJldi54bWxMj8FOg0AQhu8mvsNm&#10;TLzZBaQtIkvT1HhUY+sDLOwUSNlZwm4p+vSOXvQ483/555tiM9teTDj6zpGCeBGBQKqd6ahR8HF4&#10;vstA+KDJ6N4RKvhED5vy+qrQuXEXesdpHxrBJeRzraANYcil9HWLVvuFG5A4O7rR6sDj2Egz6guX&#10;214mUbSSVnfEF1o94K7F+rQ/WwUvX8v5afuaVfet2Z2mt0N6DCFV6vZm3j6CCDiHPxh+9FkdSnaq&#10;3JmMF72CVZykjHKQLtcgmFgn8QOI6neTgSwL+f+H8hsAAP//AwBQSwECLQAUAAYACAAAACEAtoM4&#10;kv4AAADhAQAAEwAAAAAAAAAAAAAAAAAAAAAAW0NvbnRlbnRfVHlwZXNdLnhtbFBLAQItABQABgAI&#10;AAAAIQA4/SH/1gAAAJQBAAALAAAAAAAAAAAAAAAAAC8BAABfcmVscy8ucmVsc1BLAQItABQABgAI&#10;AAAAIQBTs50yxAIAALoFAAAOAAAAAAAAAAAAAAAAAC4CAABkcnMvZTJvRG9jLnhtbFBLAQItABQA&#10;BgAIAAAAIQDXaTAV3gAAAAsBAAAPAAAAAAAAAAAAAAAAAB4FAABkcnMvZG93bnJldi54bWxQSwUG&#10;AAAAAAQABADzAAAAKQYAAAAA&#10;" strokeweight="2pt">
            <v:stroke endarrow="block"/>
          </v:shape>
        </w:pict>
      </w:r>
      <w:r w:rsidR="00724C16" w:rsidRPr="00C763F4">
        <w:rPr>
          <w:rFonts w:ascii="Courier New" w:hAnsi="Courier New" w:cs="Courier New"/>
          <w:sz w:val="20"/>
        </w:rPr>
        <w:t>CREATE  TABLE IF NOT EXISTS `fahrradvermietung_2013`.`kunden` (</w:t>
      </w:r>
      <w:r w:rsidR="00724C16" w:rsidRPr="00C763F4">
        <w:rPr>
          <w:rFonts w:ascii="Courier New" w:hAnsi="Courier New" w:cs="Courier New"/>
          <w:sz w:val="20"/>
        </w:rPr>
        <w:cr/>
        <w:t xml:space="preserve">  `</w:t>
      </w:r>
      <w:proofErr w:type="spellStart"/>
      <w:r w:rsidR="00724C16" w:rsidRPr="00C763F4">
        <w:rPr>
          <w:rFonts w:ascii="Courier New" w:hAnsi="Courier New" w:cs="Courier New"/>
          <w:sz w:val="20"/>
        </w:rPr>
        <w:t>kundennr</w:t>
      </w:r>
      <w:proofErr w:type="spellEnd"/>
      <w:r w:rsidR="00724C16" w:rsidRPr="00C763F4">
        <w:rPr>
          <w:rFonts w:ascii="Courier New" w:hAnsi="Courier New" w:cs="Courier New"/>
          <w:sz w:val="20"/>
        </w:rPr>
        <w:t xml:space="preserve">` INT NOT </w:t>
      </w:r>
      <w:proofErr w:type="gramStart"/>
      <w:r w:rsidR="00724C16" w:rsidRPr="00C763F4">
        <w:rPr>
          <w:rFonts w:ascii="Courier New" w:hAnsi="Courier New" w:cs="Courier New"/>
          <w:sz w:val="20"/>
        </w:rPr>
        <w:t>NULL ,</w:t>
      </w:r>
      <w:proofErr w:type="gramEnd"/>
      <w:r w:rsidR="00724C16" w:rsidRPr="00C763F4">
        <w:rPr>
          <w:rFonts w:ascii="Courier New" w:hAnsi="Courier New" w:cs="Courier New"/>
          <w:sz w:val="20"/>
        </w:rPr>
        <w:cr/>
        <w:t xml:space="preserve">  `</w:t>
      </w:r>
      <w:proofErr w:type="spellStart"/>
      <w:r w:rsidR="00724C16" w:rsidRPr="00C763F4">
        <w:rPr>
          <w:rFonts w:ascii="Courier New" w:hAnsi="Courier New" w:cs="Courier New"/>
          <w:sz w:val="20"/>
        </w:rPr>
        <w:t>name</w:t>
      </w:r>
      <w:proofErr w:type="spellEnd"/>
      <w:r w:rsidR="00724C16" w:rsidRPr="00C763F4">
        <w:rPr>
          <w:rFonts w:ascii="Courier New" w:hAnsi="Courier New" w:cs="Courier New"/>
          <w:sz w:val="20"/>
        </w:rPr>
        <w:t>` VARCHAR(30) NULL DEFAULT NULL ,</w:t>
      </w:r>
      <w:r w:rsidR="00724C16" w:rsidRPr="00C763F4">
        <w:rPr>
          <w:rFonts w:ascii="Courier New" w:hAnsi="Courier New" w:cs="Courier New"/>
          <w:sz w:val="20"/>
        </w:rPr>
        <w:cr/>
        <w:t xml:space="preserve">  `</w:t>
      </w:r>
      <w:proofErr w:type="spellStart"/>
      <w:r w:rsidR="00724C16" w:rsidRPr="00C763F4">
        <w:rPr>
          <w:rFonts w:ascii="Courier New" w:hAnsi="Courier New" w:cs="Courier New"/>
          <w:sz w:val="20"/>
        </w:rPr>
        <w:t>vorname</w:t>
      </w:r>
      <w:proofErr w:type="spellEnd"/>
      <w:r w:rsidR="00724C16" w:rsidRPr="00C763F4">
        <w:rPr>
          <w:rFonts w:ascii="Courier New" w:hAnsi="Courier New" w:cs="Courier New"/>
          <w:sz w:val="20"/>
        </w:rPr>
        <w:t>` VARCHAR(30) NULL DEFAULT NULL ,</w:t>
      </w:r>
      <w:r w:rsidR="00724C16" w:rsidRPr="00C763F4">
        <w:rPr>
          <w:rFonts w:ascii="Courier New" w:hAnsi="Courier New" w:cs="Courier New"/>
          <w:sz w:val="20"/>
        </w:rPr>
        <w:cr/>
        <w:t xml:space="preserve">  `</w:t>
      </w:r>
      <w:proofErr w:type="spellStart"/>
      <w:r w:rsidR="00724C16" w:rsidRPr="00C763F4">
        <w:rPr>
          <w:rFonts w:ascii="Courier New" w:hAnsi="Courier New" w:cs="Courier New"/>
          <w:sz w:val="20"/>
        </w:rPr>
        <w:t>strasse</w:t>
      </w:r>
      <w:proofErr w:type="spellEnd"/>
      <w:r w:rsidR="00724C16" w:rsidRPr="00C763F4">
        <w:rPr>
          <w:rFonts w:ascii="Courier New" w:hAnsi="Courier New" w:cs="Courier New"/>
          <w:sz w:val="20"/>
        </w:rPr>
        <w:t>` VARCHAR(30) NULL DEFAULT NULL ,</w:t>
      </w:r>
      <w:r w:rsidR="00724C16" w:rsidRPr="00C763F4">
        <w:rPr>
          <w:rFonts w:ascii="Courier New" w:hAnsi="Courier New" w:cs="Courier New"/>
          <w:sz w:val="20"/>
        </w:rPr>
        <w:cr/>
        <w:t xml:space="preserve">  `</w:t>
      </w:r>
      <w:proofErr w:type="spellStart"/>
      <w:r w:rsidR="00724C16" w:rsidRPr="00C763F4">
        <w:rPr>
          <w:rFonts w:ascii="Courier New" w:hAnsi="Courier New" w:cs="Courier New"/>
          <w:sz w:val="20"/>
        </w:rPr>
        <w:t>orte_ortnr</w:t>
      </w:r>
      <w:proofErr w:type="spellEnd"/>
      <w:r w:rsidR="00724C16" w:rsidRPr="00C763F4">
        <w:rPr>
          <w:rFonts w:ascii="Courier New" w:hAnsi="Courier New" w:cs="Courier New"/>
          <w:sz w:val="20"/>
        </w:rPr>
        <w:t>` INT NOT NULL ,</w:t>
      </w:r>
      <w:r w:rsidR="00724C16" w:rsidRPr="00C763F4">
        <w:rPr>
          <w:rFonts w:ascii="Courier New" w:hAnsi="Courier New" w:cs="Courier New"/>
          <w:sz w:val="20"/>
        </w:rPr>
        <w:cr/>
        <w:t xml:space="preserve">  PRIMARY KEY (`</w:t>
      </w:r>
      <w:proofErr w:type="spellStart"/>
      <w:r w:rsidR="00724C16" w:rsidRPr="00C763F4">
        <w:rPr>
          <w:rFonts w:ascii="Courier New" w:hAnsi="Courier New" w:cs="Courier New"/>
          <w:sz w:val="20"/>
        </w:rPr>
        <w:t>kundennr</w:t>
      </w:r>
      <w:proofErr w:type="spellEnd"/>
      <w:r w:rsidR="00724C16" w:rsidRPr="00C763F4">
        <w:rPr>
          <w:rFonts w:ascii="Courier New" w:hAnsi="Courier New" w:cs="Courier New"/>
          <w:sz w:val="20"/>
        </w:rPr>
        <w:t>`</w:t>
      </w:r>
      <w:proofErr w:type="gramStart"/>
      <w:r w:rsidR="00724C16" w:rsidRPr="00C763F4">
        <w:rPr>
          <w:rFonts w:ascii="Courier New" w:hAnsi="Courier New" w:cs="Courier New"/>
          <w:sz w:val="20"/>
        </w:rPr>
        <w:t>) ,</w:t>
      </w:r>
      <w:proofErr w:type="gramEnd"/>
      <w:r w:rsidR="00724C16" w:rsidRPr="00C763F4">
        <w:rPr>
          <w:rFonts w:ascii="Courier New" w:hAnsi="Courier New" w:cs="Courier New"/>
          <w:sz w:val="20"/>
        </w:rPr>
        <w:cr/>
        <w:t xml:space="preserve">  INDEX `</w:t>
      </w:r>
      <w:proofErr w:type="spellStart"/>
      <w:r w:rsidR="00724C16" w:rsidRPr="00C763F4">
        <w:rPr>
          <w:rFonts w:ascii="Courier New" w:hAnsi="Courier New" w:cs="Courier New"/>
          <w:sz w:val="20"/>
        </w:rPr>
        <w:t>fk_kunden_orte_idx</w:t>
      </w:r>
      <w:proofErr w:type="spellEnd"/>
      <w:r w:rsidR="00724C16" w:rsidRPr="00C763F4">
        <w:rPr>
          <w:rFonts w:ascii="Courier New" w:hAnsi="Courier New" w:cs="Courier New"/>
          <w:sz w:val="20"/>
        </w:rPr>
        <w:t>` (`</w:t>
      </w:r>
      <w:proofErr w:type="spellStart"/>
      <w:r w:rsidR="00724C16" w:rsidRPr="00C763F4">
        <w:rPr>
          <w:rFonts w:ascii="Courier New" w:hAnsi="Courier New" w:cs="Courier New"/>
          <w:sz w:val="20"/>
        </w:rPr>
        <w:t>orte_ortnr</w:t>
      </w:r>
      <w:proofErr w:type="spellEnd"/>
      <w:r w:rsidR="00724C16" w:rsidRPr="00C763F4">
        <w:rPr>
          <w:rFonts w:ascii="Courier New" w:hAnsi="Courier New" w:cs="Courier New"/>
          <w:sz w:val="20"/>
        </w:rPr>
        <w:t>` ASC) ,</w:t>
      </w:r>
      <w:r w:rsidR="00724C16" w:rsidRPr="00C763F4">
        <w:rPr>
          <w:rFonts w:ascii="Courier New" w:hAnsi="Courier New" w:cs="Courier New"/>
          <w:sz w:val="20"/>
        </w:rPr>
        <w:cr/>
        <w:t xml:space="preserve">  CONSTRAINT `</w:t>
      </w:r>
      <w:proofErr w:type="spellStart"/>
      <w:r w:rsidR="00724C16" w:rsidRPr="00C763F4">
        <w:rPr>
          <w:rFonts w:ascii="Courier New" w:hAnsi="Courier New" w:cs="Courier New"/>
          <w:sz w:val="20"/>
        </w:rPr>
        <w:t>fk_kunden_orte</w:t>
      </w:r>
      <w:proofErr w:type="spellEnd"/>
      <w:r w:rsidR="00724C16" w:rsidRPr="00C763F4">
        <w:rPr>
          <w:rFonts w:ascii="Courier New" w:hAnsi="Courier New" w:cs="Courier New"/>
          <w:sz w:val="20"/>
        </w:rPr>
        <w:t>`</w:t>
      </w:r>
      <w:r w:rsidR="00724C16" w:rsidRPr="00C763F4">
        <w:rPr>
          <w:rFonts w:ascii="Courier New" w:hAnsi="Courier New" w:cs="Courier New"/>
          <w:sz w:val="20"/>
        </w:rPr>
        <w:cr/>
        <w:t xml:space="preserve">    FOREIGN KEY (`</w:t>
      </w:r>
      <w:proofErr w:type="spellStart"/>
      <w:r w:rsidR="00724C16" w:rsidRPr="00C763F4">
        <w:rPr>
          <w:rFonts w:ascii="Courier New" w:hAnsi="Courier New" w:cs="Courier New"/>
          <w:sz w:val="20"/>
        </w:rPr>
        <w:t>orte_ortnr</w:t>
      </w:r>
      <w:proofErr w:type="spellEnd"/>
      <w:r w:rsidR="00724C16" w:rsidRPr="00C763F4">
        <w:rPr>
          <w:rFonts w:ascii="Courier New" w:hAnsi="Courier New" w:cs="Courier New"/>
          <w:sz w:val="20"/>
        </w:rPr>
        <w:t>` )</w:t>
      </w:r>
      <w:r w:rsidR="00724C16" w:rsidRPr="00C763F4">
        <w:rPr>
          <w:rFonts w:ascii="Courier New" w:hAnsi="Courier New" w:cs="Courier New"/>
          <w:sz w:val="20"/>
        </w:rPr>
        <w:cr/>
        <w:t xml:space="preserve">    REFERENCES `fahrradvermietung_2013`</w:t>
      </w:r>
      <w:proofErr w:type="gramStart"/>
      <w:r w:rsidR="00724C16" w:rsidRPr="00C763F4">
        <w:rPr>
          <w:rFonts w:ascii="Courier New" w:hAnsi="Courier New" w:cs="Courier New"/>
          <w:sz w:val="20"/>
        </w:rPr>
        <w:t>.`</w:t>
      </w:r>
      <w:proofErr w:type="gramEnd"/>
      <w:r w:rsidR="00724C16" w:rsidRPr="00C763F4">
        <w:rPr>
          <w:rFonts w:ascii="Courier New" w:hAnsi="Courier New" w:cs="Courier New"/>
          <w:sz w:val="20"/>
        </w:rPr>
        <w:t>orte` (`</w:t>
      </w:r>
      <w:proofErr w:type="spellStart"/>
      <w:r w:rsidR="00724C16" w:rsidRPr="00C763F4">
        <w:rPr>
          <w:rFonts w:ascii="Courier New" w:hAnsi="Courier New" w:cs="Courier New"/>
          <w:sz w:val="20"/>
        </w:rPr>
        <w:t>ortnr</w:t>
      </w:r>
      <w:proofErr w:type="spellEnd"/>
      <w:r w:rsidR="00724C16" w:rsidRPr="00C763F4">
        <w:rPr>
          <w:rFonts w:ascii="Courier New" w:hAnsi="Courier New" w:cs="Courier New"/>
          <w:sz w:val="20"/>
        </w:rPr>
        <w:t>`)</w:t>
      </w:r>
      <w:r w:rsidR="00724C16" w:rsidRPr="00C763F4">
        <w:rPr>
          <w:rFonts w:ascii="Courier New" w:hAnsi="Courier New" w:cs="Courier New"/>
          <w:sz w:val="20"/>
        </w:rPr>
        <w:cr/>
        <w:t xml:space="preserve">    ON DELETE NO ACTION</w:t>
      </w:r>
      <w:r w:rsidR="00724C16" w:rsidRPr="00C763F4">
        <w:rPr>
          <w:rFonts w:ascii="Courier New" w:hAnsi="Courier New" w:cs="Courier New"/>
          <w:sz w:val="20"/>
        </w:rPr>
        <w:cr/>
        <w:t xml:space="preserve">    ON UPDATE NO ACTION)</w:t>
      </w:r>
      <w:r w:rsidR="00724C16" w:rsidRPr="00C763F4">
        <w:rPr>
          <w:rFonts w:ascii="Courier New" w:hAnsi="Courier New" w:cs="Courier New"/>
          <w:sz w:val="20"/>
        </w:rPr>
        <w:cr/>
        <w:t xml:space="preserve">ENGINE = </w:t>
      </w:r>
      <w:proofErr w:type="spellStart"/>
      <w:r w:rsidR="00724C16" w:rsidRPr="00C763F4">
        <w:rPr>
          <w:rFonts w:ascii="Courier New" w:hAnsi="Courier New" w:cs="Courier New"/>
          <w:sz w:val="20"/>
        </w:rPr>
        <w:t>InnoDB</w:t>
      </w:r>
      <w:proofErr w:type="spellEnd"/>
      <w:r w:rsidR="00724C16" w:rsidRPr="00C763F4">
        <w:rPr>
          <w:rFonts w:ascii="Courier New" w:hAnsi="Courier New" w:cs="Courier New"/>
          <w:sz w:val="20"/>
        </w:rPr>
        <w:cr/>
      </w:r>
    </w:p>
    <w:p w:rsidR="002016EB" w:rsidRPr="00724C16" w:rsidRDefault="007B45E5" w:rsidP="00724C16">
      <w:pPr>
        <w:rPr>
          <w:rFonts w:ascii="Courier New" w:hAnsi="Courier New" w:cs="Courier New"/>
          <w:sz w:val="20"/>
        </w:rPr>
      </w:pPr>
      <w:r>
        <w:rPr>
          <w:noProof/>
        </w:rPr>
        <w:pict>
          <v:shape id="Gerade Verbindung mit Pfeil 16" o:spid="_x0000_s1078" type="#_x0000_t32" style="position:absolute;margin-left:191.2pt;margin-top:6.85pt;width:177.3pt;height:23.75pt;flip:x y;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w4wyQIAAMQFAAAOAAAAZHJzL2Uyb0RvYy54bWysVMlu2zAQvRfoPxC8K1osr4gdJLKcHtLW&#10;QNL0TIuURJQiBZK2bBT99w4pR6nTS1HEBoThMjNv3rzh9c2xEejAtOFKLnF8FWHEZKEol9USf3va&#10;BDOMjCWSEqEkW+ITM/hm9fHDddcuWKJqJSjTCIJIs+jaJa6tbRdhaIqaNcRcqZZJOCyVboiFpa5C&#10;qkkH0RsRJlE0CTulaatVwYyB3XV/iFc+flmywn4tS8MsEksM2Kz/av/duW+4uiaLSpO25sUZBvkP&#10;FA3hEpIOodbEErTX/K9QDS+0Mqq0V4VqQlWWvGC+Bqgmjt5U81iTlvlagBzTDjSZ9wtbfDlsNeIU&#10;ejfBSJIGenTPNKEMPTO945LuZYUabtG2ZFwguAWUda1ZgGcmt9oVXRzlY/ugih8GSZXVRFbMQ386&#10;tRAudh7hhYtbmBYS77rPisIdsrfK83csdYNKwdtPztFbz85yaYAtdPStOw2tY0eLCthMknGczlOM&#10;CjgbRfE8SX1asnARnXerjb1nqkHOWGJjNeFVbTMlJahE6T4HOTwY6/C+OjhnqTZcCC8WIVEH+cZp&#10;FHlURglO3am7Z3S1y4RGB+L05n9nGBfXtNpL6qPVjND8bFvCBdjIetqs5kCkYNilaxjFSDAYMWf1&#10;+IR0GZkXeQ8aVkcLpt8HYrwAf86jeT7LZ2mQJpM8SKP1OrjdZGkw2cTT8Xq0zrJ1/MuVEqeLmlPK&#10;pKvmZRji9N/Edh7LXsbDOAy8hZfRPcEA9hLp7WYcTdPRLJhOx6MgHeVRcDfbZMFtFk8m0/wuu8vf&#10;IM199eZ9wA5UOlRqb5l+rGmHKHd6GY3nCQiScng8kmnfWUREBS0prMZIK/ud29rr3qnTxbhQwyxy&#10;/3Pvhug9ES89dKuhC+faXqkCTb7014+Tm6B+FneKnrbaycJNFjwV3un8rLm36M+1v/X6+K5+AwAA&#10;//8DAFBLAwQUAAYACAAAACEA0sFxIuAAAAAJAQAADwAAAGRycy9kb3ducmV2LnhtbEyPwU7DMBBE&#10;70j8g7VI3KjTBDVViFMhFEBFXGgr4OjGSxKI11HstubvWU5wXM3T7JtyFe0gjjj53pGC+SwBgdQ4&#10;01OrYLe9v1qC8EGT0YMjVPCNHlbV+VmpC+NO9ILHTWgFl5AvtIIuhLGQ0jcdWu1nbkTi7MNNVgc+&#10;p1aaSZ+43A4yTZKFtLon/tDpEe86bL42B6ug376GWMcduvXTZ/3w/vw41es3pS4v4u0NiIAx/MHw&#10;q8/qULHT3h3IeDEoyJbpNaMcZDkIBvIs53F7BYt5CrIq5f8F1Q8AAAD//wMAUEsBAi0AFAAGAAgA&#10;AAAhALaDOJL+AAAA4QEAABMAAAAAAAAAAAAAAAAAAAAAAFtDb250ZW50X1R5cGVzXS54bWxQSwEC&#10;LQAUAAYACAAAACEAOP0h/9YAAACUAQAACwAAAAAAAAAAAAAAAAAvAQAAX3JlbHMvLnJlbHNQSwEC&#10;LQAUAAYACAAAACEAfVcOMMkCAADEBQAADgAAAAAAAAAAAAAAAAAuAgAAZHJzL2Uyb0RvYy54bWxQ&#10;SwECLQAUAAYACAAAACEA0sFxIuAAAAAJAQAADwAAAAAAAAAAAAAAAAAjBQAAZHJzL2Rvd25yZXYu&#10;eG1sUEsFBgAAAAAEAAQA8wAAADAGAAAAAA==&#10;" strokeweight="2pt">
            <v:stroke endarrow="block"/>
          </v:shape>
        </w:pict>
      </w:r>
      <w:r>
        <w:rPr>
          <w:noProof/>
        </w:rPr>
        <w:pict>
          <v:shape id="Textfeld 1120" o:spid="_x0000_s1070" type="#_x0000_t202" style="position:absolute;margin-left:365.8pt;margin-top:13.65pt;width:143pt;height:36pt;z-index:2516869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53DkhwIAAB0FAAAOAAAAZHJzL2Uyb0RvYy54bWysVNuO2yAQfa/Uf0C8Z22nTja21lntpakq&#10;bS/Sbj+AAI5RMeMCib2t+u8dcJLN9iJVVf2AgRnOnJk5cHE5tJrspHUKTEWzs5QSaTgIZTYV/fSw&#10;miwocZ4ZwTQYWdFH6ejl8uWLi74r5RQa0EJagiDGlX1X0cb7rkwSxxvZMncGnTRorMG2zOPSbhJh&#10;WY/orU6maTpPerCis8Clc7h7OxrpMuLXteT+Q1076YmuKHLzcbRxXIcxWV6wcmNZ1yi+p8H+gUXL&#10;lMGgR6hb5hnZWvULVKu4BQe1P+PQJlDXisuYA2aTpT9lc9+wTsZcsDiuO5bJ/T9Y/n730RIlsHfZ&#10;FAtkWItdepCDr6UWJG5ijfrOleh636GzH65hQP+Yr+vugH92xMBNw8xGXlkLfSOZQI5ZqG5ycnTE&#10;cQFk3b8DgZHY1kMEGmrbhgJiSQiiI5XHY3+QDeEh5CKbZymaONry2TkKIIZg5eF0Z51/I6ElYVJR&#10;i/2P6Gx353xgw8qDSwjmQCuxUlrHhd2sb7QlO4ZaWcVvj/7MTZvgbCAcGxHHHSSJMYIt0I29/1Zk&#10;0zy9nhaT1XxxPslX+WxSnKeLSZoV18U8zYv8dvU9EMzyslFCSHOnjDzoMMv/rs/7GzEqKCqR9BUt&#10;ZtPZ2KI/JpnG73dJtsrjtdSqreji6MTK0NjXRmDarPRM6XGePKcfq4w1OPxjVaIMQudHDfhhPUTV&#10;vYoiCRpZg3hEYVjAvmGL8U3BSQP2KyU93s+Kui9bZiUl+q1BcRVZnqObj4uoBUrsqWV9amGGI1RF&#10;PSXj9MaPj8C2s2rTYKRRzgauUJC1ilp5YrWXMd7BmNT+vQiX/HQdvZ5eteUPAAAA//8DAFBLAwQU&#10;AAYACAAAACEA9r9hhN4AAAAKAQAADwAAAGRycy9kb3ducmV2LnhtbEyPwU6DQBCG7ya+w2ZMvBi7&#10;UJQVZGjURNNrax9ggCkQ2V3Cbgt9e7cnPc7Ml3++v9gsehBnnlxvDUK8ikCwqW3Tmxbh8P35+ALC&#10;eTINDdYwwoUdbMrbm4Lyxs5mx+e9b0UIMS4nhM77MZfS1R1rcis7sgm3o500+TBOrWwmmkO4HuQ6&#10;ilKpqTfhQ0cjf3Rc/+xPGuG4nR+es7n68ge1e0rfqVeVvSDe3y1vryA8L/4Phqt+UIcyOFX2ZBon&#10;BgSVxGlAEdYqAXEFoliFTYWQZQnIspD/K5S/AAAA//8DAFBLAQItABQABgAIAAAAIQC2gziS/gAA&#10;AOEBAAATAAAAAAAAAAAAAAAAAAAAAABbQ29udGVudF9UeXBlc10ueG1sUEsBAi0AFAAGAAgAAAAh&#10;ADj9If/WAAAAlAEAAAsAAAAAAAAAAAAAAAAALwEAAF9yZWxzLy5yZWxzUEsBAi0AFAAGAAgAAAAh&#10;ALnncOSHAgAAHQUAAA4AAAAAAAAAAAAAAAAALgIAAGRycy9lMm9Eb2MueG1sUEsBAi0AFAAGAAgA&#10;AAAhAPa/YYTeAAAACgEAAA8AAAAAAAAAAAAAAAAA4QQAAGRycy9kb3ducmV2LnhtbFBLBQYAAAAA&#10;BAAEAPMAAADsBQAAAAA=&#10;" stroked="f">
            <v:textbox>
              <w:txbxContent>
                <w:p w:rsidR="007B45E5" w:rsidRDefault="007B45E5" w:rsidP="001566A6">
                  <w:r>
                    <w:t>Unicode-Zeichentabelle festlegen</w:t>
                  </w:r>
                </w:p>
              </w:txbxContent>
            </v:textbox>
          </v:shape>
        </w:pict>
      </w:r>
      <w:r w:rsidR="002016EB" w:rsidRPr="002016EB">
        <w:rPr>
          <w:rFonts w:ascii="Courier New" w:hAnsi="Courier New" w:cs="Courier New"/>
          <w:sz w:val="20"/>
        </w:rPr>
        <w:t>DEFAULT CHARACTER SET = utf8;</w:t>
      </w:r>
      <w:r w:rsidR="002016EB" w:rsidRPr="002016EB">
        <w:rPr>
          <w:rFonts w:ascii="Courier New" w:hAnsi="Courier New" w:cs="Courier New"/>
          <w:sz w:val="20"/>
        </w:rPr>
        <w:cr/>
      </w:r>
    </w:p>
    <w:p w:rsidR="000A76CB" w:rsidRPr="003A4647" w:rsidRDefault="000A76CB">
      <w:pPr>
        <w:rPr>
          <w:b/>
          <w:bCs/>
          <w:sz w:val="22"/>
          <w:szCs w:val="22"/>
        </w:rPr>
      </w:pPr>
    </w:p>
    <w:p w:rsidR="00AC6917" w:rsidRDefault="00AC6917">
      <w:pPr>
        <w:rPr>
          <w:sz w:val="22"/>
        </w:rPr>
      </w:pPr>
    </w:p>
    <w:p w:rsidR="001B5080" w:rsidRDefault="001B5080">
      <w:pPr>
        <w:rPr>
          <w:sz w:val="22"/>
        </w:rPr>
      </w:pPr>
    </w:p>
    <w:p w:rsidR="001B5080" w:rsidRDefault="001B5080">
      <w:pPr>
        <w:rPr>
          <w:sz w:val="22"/>
        </w:rPr>
      </w:pPr>
    </w:p>
    <w:p w:rsidR="00C51BD8" w:rsidRPr="00104A6C" w:rsidRDefault="00C51BD8" w:rsidP="00C51BD8">
      <w:pPr>
        <w:ind w:right="-427"/>
      </w:pPr>
      <w:r>
        <w:t>Datenbankstruktur der Datenbank fahrradvermietung_2013 auf dem MySQL-Server anzeigen</w:t>
      </w:r>
      <w:r w:rsidRPr="00104A6C">
        <w:t>:</w:t>
      </w:r>
    </w:p>
    <w:p w:rsidR="0069533F" w:rsidRPr="00C51BD8" w:rsidRDefault="0069533F">
      <w:pPr>
        <w:rPr>
          <w:sz w:val="10"/>
        </w:rPr>
      </w:pPr>
    </w:p>
    <w:tbl>
      <w:tblPr>
        <w:tblW w:w="9926" w:type="dxa"/>
        <w:tblInd w:w="70" w:type="dxa"/>
        <w:tblCellMar>
          <w:left w:w="70" w:type="dxa"/>
          <w:right w:w="70" w:type="dxa"/>
        </w:tblCellMar>
        <w:tblLook w:val="0000" w:firstRow="0" w:lastRow="0" w:firstColumn="0" w:lastColumn="0" w:noHBand="0" w:noVBand="0"/>
      </w:tblPr>
      <w:tblGrid>
        <w:gridCol w:w="4678"/>
        <w:gridCol w:w="5248"/>
      </w:tblGrid>
      <w:tr w:rsidR="00C51BD8" w:rsidTr="00C51BD8">
        <w:tc>
          <w:tcPr>
            <w:tcW w:w="4678" w:type="dxa"/>
          </w:tcPr>
          <w:p w:rsidR="00C51BD8" w:rsidRDefault="00C51BD8" w:rsidP="007B45E5">
            <w:pPr>
              <w:spacing w:beforeLines="60" w:before="144" w:afterLines="60" w:after="144"/>
              <w:rPr>
                <w:sz w:val="22"/>
              </w:rPr>
            </w:pPr>
            <w:r>
              <w:rPr>
                <w:sz w:val="22"/>
              </w:rPr>
              <w:t>Mit Hilfe der Home-Schaltfläche kann auf die Startseite der MySQL Workbench gewechselt werden.</w:t>
            </w:r>
          </w:p>
        </w:tc>
        <w:tc>
          <w:tcPr>
            <w:tcW w:w="5248" w:type="dxa"/>
          </w:tcPr>
          <w:p w:rsidR="00C51BD8" w:rsidRDefault="007B45E5" w:rsidP="007B45E5">
            <w:pPr>
              <w:spacing w:beforeLines="60" w:before="144" w:afterLines="60" w:after="144"/>
              <w:jc w:val="center"/>
              <w:rPr>
                <w:noProof/>
                <w:sz w:val="22"/>
              </w:rPr>
            </w:pPr>
            <w:r>
              <w:rPr>
                <w:noProof/>
                <w:sz w:val="22"/>
              </w:rPr>
              <w:pict>
                <v:group id="Gruppieren 1133" o:spid="_x0000_s1075" style="position:absolute;left:0;text-align:left;margin-left:48.8pt;margin-top:7.3pt;width:133.5pt;height:44.8pt;z-index:251692032;mso-position-horizontal-relative:text;mso-position-vertical-relative:text;mso-width-relative:margin;mso-height-relative:margin" coordsize="16960,56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Mc5MgQAAMQJAAAOAAAAZHJzL2Uyb0RvYy54bWysVttu4zYQfS/QfyD0&#10;rrXukoU4C0e2gwKLNmja7TMtURIRiRRIOk6w6L93hpLlOA7QxbYJopAUZzhzZs6hbj6/9B15Zkpz&#10;KVaO/8lzCBOlrLhoVs6ff+zczCHaUFHRTgq2cl6Zdj7f/vzTzXHIWSBb2VVMEXAidH4cVk5rzJAv&#10;FrpsWU/1JzkwAS9rqXpqYKqaRaXoEbz33SLwvGRxlKoalCyZ1rC6GV86t9Z/XbPS/FbXmhnSrRyI&#10;zdinss89Phe3NzRvFB1aXk5h0B+IoqdcwKGzqw01lBwUv3LV81JJLWvzqZT9QtY1L5nNAbLxvXfZ&#10;3Ct5GGwuTX5shhkmgPYdTj/stvz1+UERXkHt/DB0iKA9VOleHYaBM8UEscuA0nFocth8r4bH4UFN&#10;C804w8RfatXjf0iJvFh8X2d82YshJSz6yTJOPChDCe/iJMtgbAtQtlClK7Oy3Z4NEy+F8EbD1Itj&#10;NFycjl1gdHMwAy9z+JvggtEVXP/eVmBlDoo5k5P+u3z0VD0dBhcqO1DD97zj5tV2KdQQgxLPD7x8&#10;UOPkLfIBsOSEPK35E6AOS5AhWuHG0YxiWl9k+aSJkEVLRcPWeoAeB2gtHpfbFzi9OHPf8WHHuw4L&#10;heMpO+DDu376AKCxVzeyPPRMmJF8inWQqBS65YN2iMpZv2fQS+qXyrd0gMp/0QaPwx6whPgWZGvP&#10;WwZ3bhF7hRt56dZdL6PUTb1tGnlR5hd+8Tda+1F+0Azypd1m4FOssHoV7YfdP+nEyCvLT/JMrQqM&#10;nQMB2Q46hQjNhJBgrNooZsoWhzWg9TsgPNrMLyy0ZzQRaA20QIt3RAjjMMmgcz9gQxgF4XJmw1VT&#10;Q7WVNvdM9gQHgCrEYVGlzwDqGNFpC6RyDsIOYYqsBVnVpzrD7PuwQ1H9SJAeWzowCAHdvu3fELKY&#10;+pcpWjHylak9F9VBNKTnhjzUjHcoJZbvk3UhJh3RF9iRGqrwFTsa0byQkyDy43A5Sgb2E2pKuEwy&#10;PxmVIUuC5EIXriCEAlLetKaQQgCaUo2nfAgozYVEsgDQNO8EOa6cII5AsnCuZcerE5W0avZFp6b+&#10;8vBnCuNiG6i5qKy3ltFqO40N5R2MiXkdQHmN4kDrDoQHjutZ5ZCOwcWKo7HgncDjmb3axi6w3Lpi&#10;2dJbbrNtFrlRkGyBZZuNu94VkZvs/DTehJui2PgnlrW8qpjAbP47yTC6GbcFcvjs/cQ3m8GsB+td&#10;7KVRmLlpGoduFG499y7bFe668JMk3d4Vd9t3kW5t9vr/CXaGEqOSB8PUY1sdScWRcmG8DHwHJiCR&#10;QTpWltCugZKURoHiSfMXN63lBV536OOiGzIPf6fazd5HIE41xNmM05TbGSrQpVmikDmjzuBoL6tX&#10;SyG4/izNwQgvQvhUsObTZw1+i7yd213nj6/bf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I9nqJHeAAAACQEAAA8AAABkcnMvZG93bnJldi54bWxMT8FOwkAQvZv4D5sx8SbbAlas&#10;3RJC1BMhEUyIt6U7tA3d2aa7tOXvHU56mpn3Xt57ky1H24geO187UhBPIhBIhTM1lQq+9x9PCxA+&#10;aDK6cYQKruhhmd/fZTo1bqAv7HehFGxCPtUKqhDaVEpfVGi1n7gWibmT66wOfHalNJ0e2Nw2chpF&#10;ibS6Jk6odIvrCovz7mIVfA56WM3i935zPq2vP/vn7WETo1KPD+PqDUTAMfyJ4Vafq0POnY7uQsaL&#10;RsHrS8JKxuc8mZ8lt+XIQDSfgswz+f+D/BcAAP//AwBQSwMECgAAAAAAAAAhAG8OsMjzWwAA81sA&#10;ABQAAABkcnMvbWVkaWEvaW1hZ2UxLnBuZ4lQTkcNChoKAAAADUlIRFIAAAD2AAAAaAgCAAAATRya&#10;rAAAAAFzUkdCAK7OHOkAAFutSURBVHhe7X0HYFRV9vebSSY9gfQChDRqaAIBKQKiSBVFLIAuuIKo&#10;WFZFEXvBuq6FtYIdFRErWADpJYTQS0gj1PTeM5PJZOY75d43bybFwMJ/v93N4zF58+a+W879nd89&#10;99zydF3jei9+7NGx46fml1XrFJ2iKDb4Jw8bXtIN/EWBrzr1Ar47XotQOp2OgsmQ/FcE5ugoIXsq&#10;dJNi5xjpcPxZ840TlYmL59THOCmZpgyGCcJzcFtkDS5kck7Zo4RZEpQGpcwygbskEHFQbBSU/uCH&#10;COyYG/pmFfescAWRQEC6omubYrXZrFYb3IH/cBN+sEIIyCLlUlaJuFaFo/6mZorC8zMsT4jRQZZ0&#10;j2tZ5kg+bC+aKhHMp0M9wIONkEWZhkiNg4kc22tOfRbE4hyL/Q48Jn6kP46Qkt80uJDC578agcvM&#10;slTscerievbZvnN3Vm65tlrsqarC0kAcLxEiWP98DX8ZVPhJANYjxEmUQivs2LVnzSFJVQhcAY6H&#10;FlkiVSkMTVAViDIrlDXOAOgdXlBGKZd2deKv+LPeQdqcBWdlVLMv1cCeU6cyOhSB5c7iB0CrwAVk&#10;w4H1jCCxNiLEAe5WVARSBnqMtIHkokW8qnkq5lh0hDwZlhJFbVShzHFo5EZSUlVBVKk9KlFQod4E&#10;b1ESyDyUhm+IDKLiqPGLm1wLosKkVChFNRNSLVngjBzxlxWkqbQl7DX6gyLTJC8ieW/ZJ5dfOamm&#10;zixgoWUNIQi7MCAjQgBE1ZQuYYaxILgSbxHENXTqkEcHADuimQXdHFbsdSCQJwTnqA6iOjmItmJV&#10;XRR8TpQsMcxVrjZQAtkqmB0UjFSF6wtLycBT60XknGuMhcQg1QqRUM1cDmhGCkdQE5fDAShHUidF&#10;gF+Jb/mfSAyfY63EVoWYRiSiAhdVRJt9oR8O8LJn1UGLqYYhbrXxxZyJ6qU/dDRagc1Jm1ApSWtZ&#10;p6ROimqhfFDrx9Cx54rFIr5DVNQMUuUTdPAU5MSpi+pR46ALiQEuK0ZAXGBHPVZNQVlNZk4ZZZdT&#10;QBLWNiwiH1KRhDbqubVjThQoF3+JveG/Xu8AcifjhONxxLeateYh7hRYU1jNLypsRUZlKG2UsoXR&#10;FlmKSBMr4ZNrQcJBm2HRbkndxlCieRCS5AeFMFl3xQdDGSFMZgsC2tZowaSYyOE7IAhNF9QEonSs&#10;PeIojM+OTrXknE8KrqqVaAToUQFZO5er8OLSyYgEZWqFq5U71xlqI2afdVS9IJ2jxLi0/CAEsJMH&#10;PS+JgconDoqLiQGoQ89mAGKREaanNqQ5XIhUJANyPLJmCaNVtfWHTxZSoyHyBVHuPnT4a2uon7FM&#10;cXGFLKIeS4bWlB3uWWu9Am5SCsYOGciUTZkRCMJr0ATVLtY+2cK1lEozRdHyYJOnHcGvag9FI3DK&#10;UVIp8Hf5FX+WqWnJWitPKTABHYkGLDFrsYyY/gqOoOS4PLJGpdzZAkF4I3OTNUIyBkJEPDfalMZG&#10;gW8M08ikjqHIDCY90rZp0kaQKBeGCodianUomvjCrZEAN0HPLkaBNRKUfFjth7AyiaaHtFDRkRZy&#10;A4TyJR0mTRCNgp0kVEyz9WUviMwtJOlCli6fzKCAJK6qllCuxiNhrBZHV1VXf+hEgah/KYn5y1ck&#10;v/mYm15XVVXt7ePj6qLnDDvqEeqYxaYMfuyNL+bfCpUNqeOnQDlpI37hfElrXVQ9/5HGgQazqkBb&#10;1ILmAe6IcpFTAXYpZvkka53sLGKKdAcbWy3kndsZoSwMDRK1vQHjLy3kWcv9ZJ/QQXhm+CL3WpDA&#10;+SZiHUFOVEngB8OA0UqkqaJEAxeGqGRPgTBJjKqma+mNlFF9wqnRFzFjiQRMNZIR6WBzIywt6ITq&#10;SEex0wkoB0uGr9XMCj6GjDnAFMvDjQ98krVjAzADoAHlLsiRiBuAkQvc5aM5lEtVthtqbNZRcYU1&#10;KR8XlRTW0d/VYDhR1fBLauG2E4WbM4pSyox6V0OZ1bXU5lpGZ6nNUK64uri6QmDIA556PF3kJ1+I&#10;m/BFNbFUFYVfNep6vteo2xQnPYiqpJ7UxGHzSP1LEUBkABsWblAFieFjxDzUPBJl8In3HdgExSva&#10;T36cUsGEOBWbYxGoQ0LQJ/mwYnAYvoOtHEkJ7uhdpQCJGCgnJB/8J21vTWOtWvmiWgE69laGedYR&#10;EIR6onT+jUlWkjeBy1lDmYs1isuhqOzcrgOarYreqtNbgcgVHQFdAWU1N+obGnVmi1LfoKtvUBos&#10;ugYr0mGDTd9o1TfCJzyl4IVNR19t4llQetANPMmSs1qx8JRmiwxiL6xGgUU5CeLNEk8j+R9i/D28&#10;vDy6dwmpb7ScySlcuedEsEFRLI1oNjZaFItF19hIjzN3U9WIhqU48YGwvrHLMrmqSEguev2Jz0J7&#10;R925s0Tf7JGJv4bER4fG37elTK+H8HCW75gfHw036bxvcyk/qdNnfhbW59M0uORgLjp7+D73bylz&#10;gQN+LEl8ILzv/VvgKYSLPu2r6Iiv0uECnyFugMekHgJnMKrgfsbyflHLM1lfIR5XvT7zo/5RH52g&#10;xDFizgQGZSDSU/QhksIAWHaMQGBaPqIoJdvm9r9/cxk9KNBMqkBmj6qQKEuWraajJiDJ9CwtDrYl&#10;BHSdwU0BHTxzRPeyHdfEo4GC6swhbyfGLP5I9YDvgHLkFFRwvCCMKoqZkG1qwBPAbTLbTGa4tpkJ&#10;6BDGgpqgtxKs6VMP8G3Em6hx+EkWHBlwosUjhZVtraMiykKrvSAGvJbqCeJCu1X1BsGCkaJ46HXB&#10;Hbx2pp27Or7ztIGxvu7uy3elhXm6uCg6N53eoNN7YJcSwOvOBEntNkYoK+WZZdsKIW/0C5zHk18g&#10;AtDQufxJKd027/rnX1iTXZKRXZJ487e/p2GwjE+DR86xLd9fkn4Oz58HzxrV9cMMYR5I21+olYg2&#10;KCxB99s36cV0t+TYz78qym/fphchdyppiX9Xro0O5taZqNdeciYsalmZ7lhSXC55yGJSa0mczL+q&#10;7YnWLGdl52xJmucv9qaT4yZGFO2DMO4FL1AOyajidofyzaYOV7v4z5UoOVYUUOKDEhFPEncLulfj&#10;ESWEIMIHyAaD1AJmeuzlqq0AWyBM5Cw2ADcwuqVR19BoY2Qb6211psZaI5w2Uz3C3WzBANZGncXK&#10;nK2iHK7xlHaOgDaZcZwQlbdJK6PRSc2PUnnlrwRxTU1KyoVmE8wpZUxMcGphuYui1Fls0wdGHskt&#10;O5JXHurh4uZic3e1ubkSol1dWGgqXqHknJ0N3x8r5lrUKcVb33qZM6pKigNRGUpOrlGeGdWTfgq6&#10;8uPbe9uU4k0fPm97fP0no4JF7fW8I2X5lKc/3Ao9B1nDorbVFsqm9BqxWLf2x5R8/KU4awMmsPZ0&#10;KRqUGUnPKpNv6RnErjkx2AK9OfB/8SeavdBAkbOXaIODiUPeEVWthhEBWTMYc5J9mv51qCcIzHYI&#10;oZeVRdYLcwFpCDTlKFlJQPaiM9oF8qQIOHWpAxwfkZpK+pyEVGORoBSk/VEIQj56yYD8kGwuMHui&#10;sAoSOeAVxAb4Jgq3Gk2NdUY8a41wbSUuByK3NVggDDT+gGY0aSSs8VrgGylcw+ISLZznZjo8Drhv&#10;VgkcDRXJDzYy791c0OIP8vF01ys+BiSs56YM+iL5BLS8Hjq9ux5OIiQ9qADRmawgqjtl/OffPP77&#10;rHXp1B4rxWnf/fzEl6smYdCinfcGPbi1kGuwZNudPe7ZGHTdN5NeGA03ZR0rSnHWemXJ5b0FlVLg&#10;kNBBuvXfCbVRO33qI0Ss8UOe1m34PqVEp2QmPWt7euWyKcpricch0aIDNmVQGJK4Urjznk59Izv1&#10;g7PrXTuLEO4lW+/qv2D5l/d26R+9LENaALbiLQu7hPX9OIWLtvfj8H5dw/tFRfT75DhrWem2+X2i&#10;w+KjQnt3nbcTtblox4Kghz7+4KHIoF5dg3ot2ATZwFwVb3qoa1BvOlekMbtnrbs/ZEBs6MBu83YX&#10;U8bpkPY9XxLChAKIMEKD2HhggmUQytaHvgqFYBNHBGE2B7qUw5oS69xqcTT8RwWy5heMVDQIzOgc&#10;iJBqRbsWesRI4eZGk6nRaMSzzmQlIkeUmxvgRJRbwMolawQxTSddkOecv0qaYFVFK1x10tvRISCv&#10;uUHsbKdwtfHSQFzbKqMNKaQe6efz+d6TDQ0omM6+Hr4ehsN5FZ6uOk8XnStAHOsCLBf8Q+IUZgmx&#10;U9+hz+heSTyGv6X9dOcvS4b1YT0IGXXfi+vn/JiO+SsC6D/+wLjg4KvfPrhKNye+R+QHGdSclxTu&#10;t03uFiiAzBWsC4q5ThooDAjZAonf8U9w7FTlt6xSJXXvEtv42PheN01VluxKL04Bo2XRCGgdbOmf&#10;XLZAWbH57LnDZ85u+ky5L2F5OlA4yPL3F47cuO/AyTu6oXCttqLNjwy8td+GvCPzepMb49nXlU1H&#10;zuYeWf+csmTcl+mKLXXZmL8O/uFMwfEzhTu+UO56dnMpyXX9kv3TDpSkHVg14bcZv6WC6b3pocEz&#10;BqwvST2L55zeBKXfnj56Y8rhkynvTPzlgV+Pi8pE2JDZYh9/IQuBpAk1wmBEZheNH5nIEtwMUG3d&#10;a5hbS+OitiShSTOb4CGGUdV4nIlR2EtCHYC8qT8HrIz4tjQCYVvr6xuNZjyBxQHopno44SaA29rQ&#10;aMW+HDaYbOFo/EqIdWpCyRBXddcR1a1/EzaIDMQQdu5uChGSjY0/65QgX/dP957afQapBo7nx/ff&#10;fbpox6kiIW4MxNaOQyPMku459ZuJS97aXqSk7X5qwoobeqjy6n3F47qnk6D6i4/+CNDvTcEB5dkl&#10;mRt013WZC4/g8duJ0qZlGhQerLkpyIerl2goKH7GROWZ5I93vmqbOi0+NDB0sE55dvkzqzYozw/F&#10;hFKTX1AeuX90IEk3YPSCh5UX9x5Hl7Qy8dNHRwWS1w4ieuHmwX/ptz7ntl5iBAYgvnpeT/y159R3&#10;JylH8gvTdz8HN6dHIYuPmrMWcltMEJzwxSujghQlqN+0ycrhwqLilG/WT141uZcEH8Nz0jePjQmB&#10;MvecPlU5VFDK7YYsjLBAmcjxvsZYwrEUNu4k29FzAqcaO0Uoh7Se2CqSDwlzRqsUzpKU6qJWmh3t&#10;NiBd5F0kb2JxdHkCdoEILQ3WeiBs4PJ6S329hfBtMdc3wp2GBlsjnLIrKZsfLh+VUeJeKK0oZVMI&#10;tHxHGhKaEA4QtxdK40u8pkf4jnvHRfh5F1biIL/BRT9/WLd95yp+PpYn4hHdNil2krxQwqA+N0xZ&#10;++OaD95/7tob4qFG+YCf4y9Hgj+evmbm78+MAugLUxYuet3987Nr71yTEtQHkPr0nlSWPJ+Fqd/9&#10;PCEmkGVib1AluEXjGdz3+inKq0uesYHlHQx6NnyRTtnw2y/K5Fh/FUNY8ShRHmBj9xn8lV+FJP6R&#10;mEID6Qx6mjqifuGiPLXp2On8Y6cLUk4XHj9zVw9RPFFjVFTBpBKkcoKKTExlTRYfh8fiUb6I5tj9&#10;TIOGmGMeTeSZWsKiILiLh/mSopGMq9a3PS/2mlAT1eqYFkOq9GUACXXMD/nyCd9oQDdYkKrRJjHT&#10;2dBoaWgEWDdYGhstVviJ5Id4Eb5SHsVEKkX/N42hkD3UDFLVm+T5aiaAyLP9F3GFEJccIZs1kBvk&#10;WB4Qm6te1yPUJ9jPje/lVxlNNtv4HmFSTuyIsCNRlaTVFjzy3iUbXnh6/dMPjwK0CUZB5e8BBP/C&#10;6KnPT10+NR7iSf8k5HOB5hRwvEyICVKCr7r7Wd0rE+aSVwbOou0L4u/8dcndV4Yy5clqFXYhN7tU&#10;luAQHGxVlIFhQaROCU/j12tu6gPcalV6DXlaeWPiR+lYQ9bibe+/pSwe2AMtFcYFtZ0I3pWn1z28&#10;ZMKirWiq48iL8sLHWwpxRCb15/t/n3xtr8BuQ59RXrz6ixSpnpJ77XMJiV0D4meN/23Gy1uh3RM5&#10;JPQSjmVJMEEgRi6AgCheci2J+zTGzOWWUdmvGPUsFDv7UXjqz1JylApHgXXGsUm156e1h/qLJhwZ&#10;omjQk64hhaN9At+tDQBiIHIwtRuAsAHcFrgAiFssFsI3XKD0kPzBC+eiuLoCsOjCBRyrYohEOKDY&#10;NdcqlJ0zyyVld5sKc4yOfXwOvjEoGIxDFNVbPtyWfjSnrDF9Wf2BZ5Wqo6BpHG2Xjl6Pj+l+PK+S&#10;I7V7XXn0QZUUmZC2XiMf0ymLR4CJIPWQ7eaQfjdcqyiTZ/Ymcu85d5syMbhHJJxjXn56+9KxoD+6&#10;nnOLd32hvyshuGdXOOPn21btPHdPT3bXwbFkTK+uwXhGfZhuLxz+1GPYC/Bn0XBQHkw0MBZSUvqH&#10;hXL+u8098M6kF2dGxwyOjZs41/bW7jnd1EyL6WMsr9637vtCuX3w4AXbSvDGJNv3CQmxUQlTljz4&#10;y3sjQqDBufPbJ5V/XBvRLya8b3RYn08A7KL4GvSCxXLVG78v2fDX+D7RwXCuSFWBjV01Ap6wSJG7&#10;hR3Crhy2AtjgZo8e05GEpaqVEtzsvtMc1ItTKUGak1xNkuSdGRHzoKlGjRJgxJgT1ZeHPigYgwUL&#10;m0i6kXAMlA13yD+F/2mgFq1vNsCRMqEb56JzM+jc3OBTD445A5x4kyY2AbXzWIPwuwoHrUO5CLQO&#10;BVW/OBVHhwP4B0+QH0NlFJvt2XU7P3p4ZscGy68nS2+JVVytVdtz6uIiepltutgO7iQyTGJNVum1&#10;cYHj//Ht61OvoJEQ4bIWQ0GiL4hJqvlRmxubUrjj3j4/3XjsrSu5NWjCIXyXbxdvfjhh5vqnt6bO&#10;RcpXD03diRgYMepz9oaJdADxwxNAeegMG1ocJqcfSbhYAhq2oWEZwbYYHXkSZZtNzSoF4mFQrgwx&#10;ZQXBA08IX6DIjyp3Bi4KkNsL7ASIC+hu8dQUbP3hPrTrAin0lYORqSIVSRWaoGSH2hXIViXC+RdN&#10;AF7g+J6QOv+AQzfaihCT/2TtCQUGlOI0GvJ+NDQq9TiECb5CC7jA6+oaqmssdUaL0QRIh2IA4kE8&#10;Ll6erl4erp5ert5ebr5eBm9vg7ePi5uBuptse0FQVBT8hGSQ3WmsmAneBT55ZI773rItYxvTjgZx&#10;xTWllo0hjnNUIGbRcNlsL67b8fXDs65fva+zn7e3u6dO71Ztbghzq8+rMRfWmmI6etfbbJ083eoa&#10;LWPi47778ZfHrhlGA3s83EdeDtk2iIZD0ruqfOCO6DPJ9sNpYb9qgdvC9fEVMWNfw3he+OGU/SkN&#10;yvlSNsQMdEqXyY4hDjCi4iN4aAIIjhRDdSNvwLglzT/gqQCIYSRYwZ6Ec9HkY3g5wC9GOEULiVqB&#10;AHdSRHaCcE7YWyLdCZwVokbKCqHcQq5huIaWnxCPP5GvgTIkkGj3CIrUiEwEiDXVLZQeciBn2Dog&#10;m2FPgcREAZl9CSWN5jB7iDF2hLgNRi4B4vVmq9Fsrqmx1NY11NZh/xL6nYBXsGFc9S6eAHFPV08P&#10;g4+3m5+Pu6+vm4+Pi7sb1gNP8MYBCTBjyGSHAuJcCJ7qgIPDiG+eTcF+QZkd0Y1qBuJUIu5egUQQ&#10;4pkFsq/Nd3V3/bh1x5OzyxobPXRKmU0J0Ol8dEo2EZk7pKsovnrduUZbmF7x1ulHvvb1lzdeCYnz&#10;vAv2kKvzK1TEy2qAn4t23tfnnt+URb8XzcbBHoeDIdJstrUzjjUhHIhI/SKGKmUzQAyGHMBoEZhB&#10;MZADC+b80CQA+qRZJNxi4pgGRkn9JGkiiDnQYsYnjdPLdotds2oJ7A0jefqkCoreK6OWjFrpPaM5&#10;WNyy0Mm4p2E+mnIoZtSS6moJTYoDf9ACUpWuYDYN8KWk7Lxgb6dUEFFVausHQvMwDdkn6ChELyGM&#10;7FgajaYGkxFY3Ay+QnCkAFiJmgHirh6eQOQGLw83gLivr0cHPw8/Xxd3d6mRVDo21kEx4Br9NTSO&#10;y6Il5pGWNj4k5uMIAmueyB0gfiAjnxtllcnPnT2zbs8Bb3dX0nCp4MhcZKZRWDI5bMZG6zWDBsTF&#10;xhJ787wo7BeLzoJkdBKUPSvSXHE0NEiUWEeqhO01JHTPSR8ovDYSgSKx9kr0u5gpmEGRGtExC3gh&#10;aNF0ZjRUXFxgJgpgHGZV8pwoALwrtuWir8ceLfqCEKdC4twMYTBy6yVoRsvjAkGMR2n5kMKxh4Rd&#10;wWw5EZdD5w3sAJyGxETOvhT6VWqZnaHsEHQQgyprh9oXhgqLWXIchxAaI+Eu5s2i/SbqWdUhehQm&#10;VLEJDl1MhHgDcDn4BxuMdeZaPNFFiBOC8dS7ugCaAd+unp5u3l4efn4eHToAxA0eHmwdwgfGhQ5H&#10;6KCC5xxG1Qnl3KjIOUAMC2kFgCSdmySJVQc1BrEIFndQaTUM1ZnGRueRZMFT0lBDEiNwY+oQj2qI&#10;s3hkV1YYQVJUsuVuglnMExXGEbpqOCdOEczDP9uNTRQAoogtaLJMmDIRNoAhHLDHQTZ2yVlxxh+A&#10;2xVqgw5oHRHxMIxLE1kEtKn1424gOuR4WF1Cm2VF5SVL2xFlGnSRpok8yT6l8ASqcEdM0xpJ+N/I&#10;E2nxRCInMNrFQ1JyIFpZlc6S1eialBXeQqVlefNdCX1+nEsntYBFjHmitgZZ3NJIEG+styDEgcXr&#10;jPV1xgYY6CHzGoQNnUgDQNzTHQwVd4C4r59nBz9PPz+AOPIzGoYuENYC/A34hgjltGJs23AcTMxH&#10;JVQIErHXdYs4EWXEOMBQOQCGinqonKhWkh1wnAj+p/YQxa4FsQPE8XHydVJ4ar2lrCgJ9rxrWMah&#10;Spw4iapUCF2Gk3jWVAAhgQtNmMZr6UZGiwQxgp1+6gYhhMhLQQ0TTQsmkMMf4G8kdBfgchi4ZX3D&#10;ZKgzSJaL9DnLyTmiDZN5Uy1yVQNFKyQAKvgYrSBuWzR2EE26plTIDifYUftBA7AqFAWjqylqatBB&#10;kvaKZQqwS5xNMBGjELjAuagprjsHiBOJswmFTQy4BIGwAeJmYHFzg8lUbzSZwBZH7wr1LCwWEKTB&#10;3c3Nwx1PL09PMFT8fD19fN08oY+HUob/aDiiq9HcaCa3DMVOA/1kFEAlsCuD88IWuaYkLbAhVRmY&#10;PHaIqyYCF50wynrDslHpmy7EogMGOzYpcrSI2xaVbJnVBNA5Uo7egY41FaS1O9QasGOcuoAOBeRA&#10;jBVxKViPkAH4oF46+VAaQYbop22AZhFNcLRcMDN6xWAwSIgjuF1cDYh3mH4jlBOzK4BIhjO5mqkt&#10;FaUj96to1tFYpM6/wBAmT5csQwldZk0BNTJXiCV5CJueQeXjhobkTS0IP8WqIRMQ6WigaZeoHQsC&#10;wFJ6LEbSFa4Rp+gkogTIJaegzERfHR3fML7TYIHPBlODGfBdjyhvAOucvFXwCRXtBhB3Q5y7I8R9&#10;AN8e3l4Gdw9qL1HakImGhnpgcQubK+xjgRqDLIk1B7zwR2qcaHc0DKmFjcPtJizOQsJCqxCn4kuI&#10;818MotI5faPaY/OcL4XxLUlcwJwjF+JvivJmyFutKjvnqCaSvRolG4r4BVAkP3IfDpvNRms9DEmY&#10;LfUNZh5pIw3ExRCuBlc3N1c3MFUM0LIC3kHyMF8YbRVSc1z3hJknDuMVl2w9iI6JBDev9Jc50zQ1&#10;TBPCuBcyk/Bi34Dw4RHOyVLnUkn/CboKqacrcqLa05oalekK0Tr+om0D7O2dvcJViMv6ob+SnTjL&#10;on1kAKOxDcIEvrDA8Hy92WREEjeBx9ACA/VoiEN4kK074tvg4ebq7uHpCUsQvL3hr8HNTUAcDBVc&#10;umombYHRUPAn0YQsrBiYEEjOcnQDqJa40D2H0jVhRlWz7SzuxKqSKSV4VXDaIxaUolKHStbwA5G6&#10;tjGxI1ubGS3KnfDdTMUJ4nKuCi6MMEyY5iguMgMQPcALQOFg5QHrmCwN5nr4B6KEXibbWzZgE4PB&#10;xd3D4AbYNgC4XWHRE1A5D7uhvkJFUVziICLnWqA4uN2S+izYnH9kCKmykM2+EJ698RGcTU8gkWv6&#10;g6RKRNySyGXMXOimR5PK1AShZ1Xd4wutsNVrWSLBaaIkLFM4kGmpf0jkC37CBiNA3AgIBxk30Mg+&#10;aiUY2x5uBk+DK3wCmXvg4ekO1jlImNeVwOo1gDgOhprhP+oNuVPgEyUPQ+tE9tTnc+odqGTpWAK1&#10;sNw6Caeh1GW737qJWsjaYtAzkGQFinoUWk8Q5xAa8ThRimgcnVWnqTaq7SRDhZ+zVxnjmyqJYMHA&#10;Ep/sMUFw06ACWClmM4xLAMKhiYWlJvgoSA46PW4GFzd3IBvkcrRQwGxxNfBoFvWnYcIwehxptIjw&#10;JswVTIjmWVAoIHuNiSd0z+GPWl6JZSE6FqbDVkQqx6u0zXpLgrWrjZPENHJ1wq6GZUQUDpWIrY+z&#10;9ajCQTbqTB8IcNRx9KkgvtEUB4hTV9MEKId76BShegAguxtcPV1dvADiBld3A5ktQCGu5LZiLkQW&#10;ByIyQ6VgA0njPvCJS8XAWIdRT3KNc3+eqt+eUTuPqsC0gwOl5AhxEju6EewicMISS5ftEbvIVCWi&#10;HwX02QZQn3ckaemWsjtsHAJrM8kVxY2CQ3XKMQC1kE4Q584cfCJB0FAhuLKMJjOxOEgT3eGIS6IJ&#10;BDdB3OBOfhU0VLAnpI4jI6jIe4tWCi+7QoucsyZGRNEOwRuqnaDRPyEuiUApGDvRizsqzTP+SM70&#10;n6bhkYYImEvVkRWh5RAtVpthDW27oqEqzrcaXjgxKFFRUUwfovSAS5xqRdY4zBIHfAOL19cBi0Mv&#10;k5XeZoWFBkDh7i56L2wg9WCduOld4RN69NQAUs2S0UNDXbAiCOf6QfefPmFVIfjVYWwfVt/QQndm&#10;8pYgzrhxVFQ5D1b8JB7mJkLFGV+JG8R8ThDUfCUlcSaD5lIWSqJGpb0gjrI38lTBzHISACozao0h&#10;6hhLSAhwMOcQT5CfloxIoB/ZwgsTDzrtuMYS1yLSYkKetK0SFg/CsKuX3DHomGHXIw3OULMt2zW6&#10;EA0LWxScATsvSOQLK0G2TSwmbWBVsEQd7Fd3rkQHYWnkJqMSfSNHYAhbSlSskKr8w5rPdCkPQfHy&#10;plA2EjhaLtRlQAcr5JFcsOh1ZXvPYIAL4GLkbIgQFy/DsqB6WCphqa211NRaYMy/urYBvsLIf70J&#10;fOo4VxGnJfLUOJKOo5rKW1KmTnDUwhPHLv7s0JbUURTOUGaz1C4Uma0mOWSFEU2BFs1OykNWH/e+&#10;JJmx1OmbFtwMCykRIRB+hjiPDEe2Lih/NNUA8IyLmKEe0IGCPEELnWnOm7BHcEwCcUyDywRvtOfB&#10;g4CmPE+roGjJKmeUU9Y4y5yYHdwagmwjuO2KrmEJwT7MuNqurUoKzqhQa4XBK6pI+H/U2sDsMauq&#10;p9QnO/hlh0PVRgI3N5j4II2fcWcGDjBJyOxGZxVN/cF9tKBVpWUTsPit3lJnwhNXTpgawZtupum4&#10;bMfzTAsHdDf1NLCjj/lPo5IavW8G4tIaEE9pZGjXDq2eMBNoAOdgUDarQYJapYoK0PIfebKGotWk&#10;dqm45kg/BA9KQasxaDHBqeAjOMgjqRb5EAkFTDwkF1fwoiC+oWbgG7cTJAGaLyrcV9SI0owLHGXG&#10;yUL4n10KomFQtZCSYn+75GNxrbY87Ch0JCb+6iBhzqmWlwW3kgQk5jEd1d/H0To0os20qC2j3AlC&#10;mB4NfTCAGMQym5xh1mY+yOTTQ3cdRAodd/QSunu4u6PxzZ1L2s6DTXjsqFrREQ5udXSH41d1hyQV&#10;2SJhtQzOhdOgq1kipRyr07A04sUsQ7GMtVVF2adMdTUwc6BZpDrdFPUjqkol6RYfhYAAMTcPb//Q&#10;Ll5+/hyOFQxSrzfWluaetpiNADTEJOGSWjsxoMSk0PSwY4XxwWNUHC9jl9oG8YWm2zk2KfaqpCrl&#10;lKmHIauT76s1LCEnGhjVxoOcOnABj4Vp8Shg4wxDkVl1pJEyya2B+EuiEjTH5qwoEGdXQ2hUAMYm&#10;Py8kpgJUcIl92iGFVlUd+9B0g0TJsuEuB0XGTib6FDN5uDFjBzI+i00D78hIk1sgIH9y+6y6QcmL&#10;grFAyrxBh5wbIcbPWzB/m8UAOhldPVx8g/XuvrpqGN0Uu2GJZo9rsrq8qKIot1N0Ny9vX3TOSzFK&#10;S0FrJghwSiGLjDrRkpSsA1GBS7W2urIo76yHT4eOIZ1ZbCCb2qrSmtKC8Mg4SB3IlrfUYtHTEBPX&#10;l1oXHDfIWXSUCRsISR6s4b4/jd6TIU5WBQSh3VVwAhaERjiytUtTrygxmlZCrA7KxUObbJHQLzSF&#10;Fkbe0OyBYLwZEvtKyZDX6DiXWSJDWykiEI+PiWAUVhUmFQz7YBSAykhzDSF+sUUWP4r/BASxVJKx&#10;iBKINYSM7FDGXAotEnXFCkCrGjV5EVLAlgdVB/EtB8FwIhaORvIsWBx/ILsO8gZShYSxdYT6bGwE&#10;8YHvFqsBNlShJXBcDTCpUugzulBQ0jbwEsIMcqh0nEdOpiNa9jwrjuXYBNUORIJ5BwePsa6mujRP&#10;5+aFEKf54pKCCRwN9abckynxl11OQx6q+qoxSbPEkaPstSLmyDimrGmYHfSD6i3j6L7gyDiDhzeW&#10;uqG+9FxG9z4J6NAgkQp0SwYXVCimZGN1yvojXNLeYzj5mdcWCj+fWDTIdiMpAzimcGIZzdek6qMR&#10;Y2Z3qk/MmVQpVACmTQ7BcCYVENNpaYcy5jo0r+yNq6A0ojO6S2yl1VIVT/wQM7W2Jpm8ae4RfbIy&#10;k8HDY89UcAEA4k6+g5dMBPIGcy8xLIXgCJndHepLtJUiZmp8qOik8hgc6ZgH1GA5BHVHmARYAiAU&#10;HJuHf5BN7M1YQBt0oAsmXDzBS5VFV4t7SLS2DUsDaDbAgiAYqsBFEgxxjEZl8aYQ55Kr2ZcXMBmg&#10;8FSKHeKMQCqJrbqs0FxX1TVOrD9gPZMHFsHxjj16FpT80Dwk60ETi4yT/mafy4LV3B2DO8E3Y2WJ&#10;zVwbEdWD+RpKyRkTqw+IWOU9tqk01j8yk0SJsE/Ihc3zPJjbGaVU/UhL9IkETUHEqAtjHscfiAWF&#10;TSyxRK0KPQeuGIpIxMYQxlgFKTuquWx8OB62IBgSEkH0PMNbK2TGONyklY80piJKQSXS1A49qppI&#10;mIRQK45SzZaqGFxfRL2cLR7N4Nl1PDpGbRKPcDPChfuIMY0ox3twkzgF2xzaDIx2KcPw4GlFjyAi&#10;GwaXaYoi7DYhtILKg7VBDhkiHoOBdncgzwzNpIWY0DOiUoFoxrUAo2snnMJamoLTAuKqNBniZQXZ&#10;0ESEdY4SleAIcR4SbDb64uJymKQQ0SnU4WeVkuyo1lYKxpSbfQrmHrOtUlOa725wCYnoirwnDHCC&#10;FC9aIDzwFgHcbkrciPoRVQ5Ip2wycuEaG1BVDjSljvHNNU/mOU4kpxYAa4y0kmkQP2UFY3CeTk7L&#10;AiEWnn/Jgxhs10hrjvHqgD+7NcKYhYhYPCxqPpxYXBoUpKj0j/mbQE7lYLzKuGXTx+YPGdMSHNwa&#10;CNtePMgPy/8yD46kSfiHAqLFRP8pl8QddvKWTQ3lRc67p3DkeQJHCrm+YaIV7jaBFg1b8TzrDCsD&#10;/4JHHPIMXA6LO3m4hwZBiWW4bVMF1RSEQvVVuJcUZass7sAZlUXZAKawztGqxLXSp4pzQjkmVlZW&#10;+fY/Pywrq5g//y+ffbYKJiPccvO0+PieQh8kvpqx4m1Kfs4pmGTWMaQLhKorzwfnRnB4JBsBcvNA&#10;XtHHOwMST+IQGCGP+jQa5uNuCyFb1iLhnqBOYYWGEnYQkFB3bM9whSEr4Rpc+IUWVHGVSd6lr3LR&#10;KyOb5M4R4SeZQI6cwtBVaUZbOaiu9F1DKKI3q5E/engEkVOxyCnDyqAhHB3gjzWXTSaCM2seBsMU&#10;uD2gIlMIVGbkaLxLGWQS4dZFlJkonlsdZhQ24pm7GahMNILhkZHFcj+kD7TTaUEPrpPADx5U4GEK&#10;UhVZEM4tGPC85Ec605FiBLCbhbUKT6p5O5MpZUXZdqeElkUEiJmnuFhOJ+s0dbj4rKyq/nzFKsA3&#10;2E1fffXdVWNH+vr6iF/VYKyBmpP9sCw/ljfDhXe/xKxyN4OXSeJsHCXrRNrQvrFPLXoAfdouOmj5&#10;5sycNmfmDTCOTGO9pAO0mSf4BLNOpA/pF9cbtgKNCd29Y6sBBtb0+t07t/SLC4NzxIDup7MysEuk&#10;U06eSH/k3nkwwA9JkC8RnF84kA9JnDqZOXZonyVPLTLATVcXaG3vvX3m3X+dCdWG8xEhIXCu40go&#10;9h1gBi6ZjrqTWWkP3zMH5l3wykPoRJFjEmJLf2jB7eCkwgfphPC1tZWzpl3zwPzb+sYEJ+3cAk5k&#10;eoRi1utPnch46J45QIMUFUaCv9KQH1/z6l64FnHSfYwZRwbxhGIuum+utbGeZ3zgkkh6nBYK0+gh&#10;F0HMmSf50X2csMMjjFRSkIC4D6YE9QkNbnDq3d1oBgTM83F3hRFimgfBYz7yWfCNgysRhvLhn7uL&#10;qwfMWTHQJHKD3sPg4oGfOndYsOzqAp+QCpaH9wWmidd2zNjbOjuuncEpOIcpH+dUEKnZqU3zu6AN&#10;6t6JqJ01gUJX19T98MMvJ0+dvvPO2xYtfqDWVH/g4JHRV4708/XV6Jf9UpAT8Rq7kIkkBdUQGTDl&#10;quN5gkDYIu/Ws1dVZaXZbAb8nztzKuXoYeJ7sdSIZ06Bp6O6suKhBfNW/fjrieyS3zbueO2lZ6sr&#10;K3dt3/zMYw/vO5qZca5oU+K+hffPP5mRRtvYynXfPDWISIQQhnjr1r1nTVUV+G5hWCMn+2xqylHI&#10;KzwEs1gI0IhpBA2uF6Kta8GGJCJHG5J7yTRbjhUQn+V1t7z0Vqdb+/3qOXPvLi4q3Jty8sqrrgFD&#10;FLGoObHpBgcFrdcAG5JwSeDjC9ITzgyrHA5pkV6RoxruoAAJuKRsrJb0lRBPhSTNRAMBA9BN1EmO&#10;EG8i6lz0Z7LSHwVtsVjEpExw+9LAWfbpE48/eCf4CtwNMCkFXOP0IDIFKgaegHjEN6oCwd0NJwKx&#10;KtDsTviVpqNgStg008GNW2FBzsqP3i4pzFWb64Lccys/XlpWiltWqQd3GpyaTzFbigMRy1NzxWpB&#10;BzX3qAjyYW6S7CdMvNnwx5Z9B4/eeMOUs2dzNv6x7Z75txcUlSYnH/Ty9lCJmR9wOGS7TXaYPUW+&#10;5gWU+BPmEfJADgzi+ICAwMDgYAA34KUgL/fqcRN8fHzZNiak8glyKYiJ6xYbGwvXPeN7b9yW5OPt&#10;/e03X3228jv/wACQZEDHgMVPP//FJ8u578httFi8yavw2SjSKf6QYmBg9rmz8FRhfv6Yq6/x9fV1&#10;5RTRGsehf/Rr4TwAqCPOK7oa8Z5EKl9TPvE+Rw5nVWX5r2u+j+gUER4R4e3lKZponkAqtofGehDM&#10;Tbgk9UPAAUwReQLrqJDkYZMqhysO5AbTuJ6doY9hsGMjGgraqBoVAJUHTm2zg+Uilx2NWiLWe/aO&#10;f2f5FzDxmwMLBJOOQSSIVRytBxbGEzNJ7Qx8Ap5xjjJNxYcJWdBGwngQ5pcmdap6iarJlCrBCgiM&#10;jOx6/bTpG9d+V1yYC2ZNQc6Zret+umXGzLAQ6PXhnE+mSnEQbMWJxEf2FM0ysBO6wKLGQJTQJOqX&#10;lh1cw5y9xMR9m7fsGnf1aLO5YcPG7dt3Jh89dnzWjGnpqRm//rqxsrJSGJpSaeytjsbSERaKg1nJ&#10;xqPIr1AzthQVZdTosYk7tkNpd+3YPmbsOLjz6IP3Lnrwft5KadHD932y/P2Y2NjqqqqvVnwmd7/Q&#10;nT19Coyh6JhYtvIgqv6XDQIfKsx0Zm2WKi1NOhYEmYEjrhiTtGs7BNm9a9uoMWNJ6ZUT6WmD+8b2&#10;jAweNaRPZUU5RJ6Vnjo4PqZHl6Cp40bVVFWDfDPTjw+Oj+7RJRA+ITxUIM3CE1oNinX00P6g4NCH&#10;75u/cf3vY4cPrKqqWPzQvd06BfC5Y/NGhJde//jD90EkPSMDd27ddDIz7c45N82aNh42Zrn1hgm3&#10;TZ8w9vI+YOf0iwnuGx0C1k7i9k1QwqzMtMv7xcR3Dbp+/KiamprMtOPjRgzIykyHCCGGa0ZelpWR&#10;Bhcj+sfCBqJXDOgG13AuuH3GX26Y1C825LbpE/8yfSJE+PEHS+fdOq1PVPCKTz+EIjwwfzbMSKbI&#10;4/rEhAzrH5d67PDflzy9+Y91986dlXrsyMIFfwWTD5ANJtbCe+9ITzmy6L55Tz967+XxXUb067p3&#10;9w7yBOI2QaAHNGcCPbcwuYVgSmY+CknY+WC115nqAyO6Tr1+GqD8+OF9W9b9fNMtM2DI0AjLRmlz&#10;Au75ko+d+xTilAwpBqKpm85dW6FBDj1DFYXEpFhHMJh97FjaTz//ljCof8cOfpu27IKxWFeD266d&#10;+4oKiydNHrdnz8GNm3bW1NY60beKV4qKDRVsyxm/xNYQv8Y1bOd/4a8Mi4hITt5dWJBfWlIcExMN&#10;ps28+fccOrgfGLGyvCI99fj0W2bC8PFnX327ZdMf0eGB/bp1zUhLlQurCc3UnSoqyDt+7EidqU60&#10;Mej3Ep0/5AU24khcoWER+/fuKczLKy8tjYqKhhzC/P8Xn33izX8uA5vnjrvvfW3JszDRbskzj7/x&#10;zw8zs4s/+uIbaHxgZunSf7yy8odfM7NL4PPt1182Go1UWO584P9Tp7KGjxz1+dffj5swZWvSoQ7+&#10;/n9f+v7J/HI4121NXLXyS5ifmrR75/XTb87MLf1t867VK1fU15tOZ5148e9L1/6xE8ybF157e8e+&#10;1Pc/WZl2rhTOnzfsWP31iqrKileef/If7yyHrdmXfb4KCtGrd/zQ4VckJW6DEiYlbh82YlRUTOx7&#10;b7264vtfj58pXvHdL+++9Wp9ff3pk1nPv/Lmj+u3FRcXwgXGtvKLxc+8uGbDjgPJu2H5GuQe1j+8&#10;8+arX33/a/rZ4q+++2X5+28/tOipq66ZuPyLbzw9PABu1FMjLqZu6v7k3ZOn3bQ/M2/lz5vW/rAK&#10;hvykq5tGfFHO2PcXviFyRdKCC7HxEPRVK6trA0K7DB02LHnHxtFjxnh2DKmqNVGnVU6mkL4C6gYL&#10;xGCTCV9o5pxcsctOIAqE/k5Mi7vAqm9frNyDUFknz37++TdxsdGxsdHbdyRVVNVBqwOMAxOxdyYd&#10;hIZh5Ighmzdv37kjCaZoS++S/XG+w6NitBBVGDU8msEZpnyRXsqtRVDNFVtkZLSXh+fuXTthqo+r&#10;O+xepHTv2bv/gEH79yUf2Jfcs1d8B78O8DzMkvjq2x9P5pQs/eDjF559oq7OiOWigU6YuZ+fnw/X&#10;0dGxMIsW3yIlZyPSWB3NvqKC8/Y1nbt0dffwSEIGgqbVDWI4dTLL28c34fLhEHTo0BEVleWpqSk+&#10;fn5DLh8BT4WGhfv4+p0+lZW8O/HacaO6dwmCzz1Ju86cPgniJ1+CMA+5tHJxD5Y04/jxAT26xob7&#10;T7xyRG1NFfx++fArLh8xCkNyOKu1V3zfLl2j4LpXn/5do2JAehnpKUPio3tFBgJn19bWQpPl7e19&#10;+bArILmw8AgfXx8oxe3z7tmXtLuivAI+Z99x99nTJ5N375o2flR8VPC0CaP3JSWePZWFMUd2xSR6&#10;4wVAqFfvPpFdo6mexIATqAE8eN34UbBR2XUTRu9NSjx39hQ3hIhW0GAaA6IDWWnw0BEJQ0ewhxMb&#10;Z2mb4hAdL/OkVeO85hAPmNFvhoVEcMAHzH7GCdBpaWnQaA8fMXLLpo0nT2ThL2A5YGAzBIZlQ+B0&#10;p+1YEKs0rQi9GARxmDyHXhysTEn2nFnCGbt0SDWoQSBHG2xNXFjyznuf+Af6JwwZuCf5cH5hGfQd&#10;uH8A9p7J1LBnz4GQkOA+fXr9tPb3A/sPcfuh1quMniNmJRbGAncIMBFee06H3PIR/dcgIJjjE9+3&#10;/9crPh0/aTIGI3ROnHztb7+u3b5t65x5d7G8cNYreWP79gcDoCo4GPd8O5WVxQC9+bqJH33wrm+H&#10;jmAVsibhQnBc3MnzreASZxXiYkKbFYzGXr36rF755dXXTKR9IGAQugEzxosCSG0wMfD80o5+8CDO&#10;42q0BoeG7T6YlnqqIPV04d6jWd2695KNsfC+EaWIXdTgurys9P677/jmx99OZJf+unEnvE6M5qqi&#10;5MXwIQmMPQBUHyir8rKyhffeCUyceqb4pw07fHy8aXMK8qDLeSBwFRkVDQ/t2LoRHo6MioEfQ0LD&#10;dh7MOHay8OjJwsRDmXHdYWsbwQIoEKxsXN5KOk8XbD7AzpGhYYmHMo6dKkw5VZh05ERcd9x7lydK&#10;iBrU0CX8JDhSQIlEgwdKjBkWlkSQzBnV9YhxWGcB/wHepvrs0ye3bVgz/cab+g8eNnHK1C2//5Cf&#10;exZ+gJ9hIRedPAMUCYpXlyJWoEMEeYWqomlfOEEUmwiGDDbPKFVp1fC1/fTr6DOwf+9J4686fPj4&#10;qdPZgG9cqlpf6+ttaDCboCteXm1M3LO/T5+eI4YPiY7uKo0DVPVpE6akpqQIk0n0AVjjyRrmUWJh&#10;TPB8eapklgnRA3wMHTGyvKK834CBqJ4wC8Vi6dOv/85tW9PTUjp3jgRgfvrRB4sXPkBobTy0f58P&#10;9En9Otxwy6y5s2eUlpbGxnZ/76MvgPJvnX0HopSGIlBIRAhADMQPSBTwI60YargsYUhFeXmP3vHw&#10;E2QmolPn6uqqxF3bIVzijq2+Pr7RMd1qqqt3J+6Autq9cxtcd+rSJSgo+NCB/RB5RtrxKVePBEOK&#10;qZAmLyIaomPj0tNTCU+4kxEU1cvbGwAElZGXl1tdVY3FZxc+HEgFPIhIewqgxMSsJlgQyU/l5+ZA&#10;0l27xtTWVift2gnqCJmsgdYAqMHNY9CQYY89eM+gIZfDbMAuXaMDg0OOHNwHmQG5XTd+ZFl5GQie&#10;9BqjJ9xgLnEmMUuf3iXbOTIqKDj48IG98D09NWXqNSNBM4loGiHCgvzcmtoaKF4u5YSaQTEVGa5J&#10;T9BJjvgmbOO6NlzqDDVFYEVCxi0rzPVG6CY11NdVVZTuS9x0ww3TFYP32Zx87w6BEydP3rvjj9rq&#10;KlynaAaUwzYXsOKFJ5pj5CQbxBZ2N3HNHEYKkwdQCQRrCxtUIJw7YlqTGmZIzp59i5uH26HDx2G6&#10;IPXbbU8+8dArLz/VpXMYBAbQFxWXF5eUT582JSwsxOFhRfnovWWpx/BdCwxq+4HopnEIrlHSRPxL&#10;L/FCSiFiB2nExHVfu36bt7cv8Qrud+Dl4zNs5KjRY64CFwDgctbsO6BGesdE9IoJf2rxw39f+gHY&#10;GMNHjnl6yavDBvaOj4uYPWPaDTfNvGfubSUlxSCAg/v2jBnSZ+TAnlcM7PXSs48DtqmNBKFDHVhh&#10;TWKnLl0//+ZndzdPYA7WtPseWvTkow8Oio/ZvnXTg4ueAOJ84OHHnnjkbwN7Rf30/WpYiwsN2qtv&#10;vvfsEwv7xoXPvuX6V5d+AHoG5eXNrniHt779BwH6y8vLoU2HEVg/P/9JU6cN7dsNerHz58ygZo6K&#10;TJoOjS+inRsAsuXgV4jEx6/jxKnTR17Wo2906II7ZoEagH/ukSdfeOzBu6G/+OO3K0FQuEmytTFh&#10;2MjwiM4Jl4+CDIDJ9do/lz/3xMIB3cLvmHn9y29C9nxxfxRcjIkzpMhowJRRDjACj0uoYF2mFST5&#10;ypvvP/v4wv5xEbfPvP6VN96Liu127MihyWOHgZE2fvL1oxPiB3TvtPT1l0BdWUm4fSRw4142FWVl&#10;991+Y2VFWWV52aN3zaoqh4vSZx6cV1lWQqtrTdDf4E/4By3W6GuurTRaS8vK4WZRSWm9ze2KcVNA&#10;ccxmI+AbcoUQp8UqYrq5sA5surKK6k27D2OXHZ2juGIRPmsqy8CNExIaIcaohTOEkKhxp0CBjx5L&#10;/2D5l57eHbApt5mfWPy3jgEd33//08yTOSDihnrj2FFDrrlmjKenJ9MzWmaKbfrEa48c2HTdjfPm&#10;3nNXrz44Ewa6fVBPvgGw36uurqoEHGEBQeE0zIYuc+qcidcdsouFBuC4peEo8ayorLh33px3l3/m&#10;16EjI0Me1CpoVAkbempz4dyza1vC0OFkBtCiHrJ2yerETi9gEFPCtfqYDE5JgQF8zpSc48RhWVHx&#10;Jntr0DPI/jbyp/FoCq+AY3mSpUHeUeXrz5ZFRcddMeZquq9lEvzGI4mi6ys7wyQGB+YR2bA3g2q7&#10;6BChXSrCcOZuDw8zMk+jYFgEPIeRagFKhJOhhENNjJNwQTS5lh4w1Dz+R1Mj6FO4M4i6oNXlDW2A&#10;vYF5ufWERfg0iwXNS1qJiM0zVpMwV+WENhYedWZpvAFQS7598EPi7gngg4ThKFyUqKuuLAVDBSxI&#10;1AAxeYA6mCxk8iPS/BhB5WJKGmVevcmFpkFIeRNUD0mdPCSqoSMjEXKPCA9d8/3Hn3ywPDUFXwMi&#10;qluKBeKnZoxeJczbOtC8SyABXKKNczhBGjSfHlQYOvlm85YtG8HjdvXESW4eXtC7NaL6454HuCzc&#10;ZKqrhzWFcAE+DzOe9WYYn8JfTfV9LxtSZzLXQUAMCU9BANgqwQyLESEWZBJccmuErqqpzlgLF7Xw&#10;z1hbB591NXXGarjAe/BprDUZ6+pNtUbYLQfCmupw2wVgfIgEDB/ILdYezv7HesXlpLCBH1WwdeJ1&#10;N73/9uslZaXwFe9zGDqBTPmmmcpOrxIRJ96nzpW4g+Pi+AhOVsUJrhi588k7B9KJCeGEKCtKEpZg&#10;4uIEeLMDbGVlRiEQf2LZQXqwLpPEBWKUn0ywdKLQQFQoVXiKT9o1CD45HjPYHBAzdguhYcQ9V9By&#10;gOTACgShwD80Cy2w6RAQMmIdg4nIBZejSU5mOa28pd+5J4r1j1Yl2fE8t5dXqpBZB/AtKatctz0Z&#10;B8VoMRK4/ODTWF0J41KBwWE4w4u5xk6JTFnEIcDiKenLPlrp5esPBKCzGh9fdL9/QMc33/owp7Ac&#10;xq/MptrRIwePHwcs7sFExBRy48Spxfn4DqC8/MKp0+fNXTA/NDQEiuIXgN1BmGkI7v8OAaHMhuxZ&#10;w0zwhGGaTcpTLchGpx4R+19E5xSVX1jzdId1jw7xCgJmP3iEuh/MYmTlQ3iKlL3W9CzehhPmcXFL&#10;wC0ATaLTxCZ0FMc0cWSFCAZbRRgJwe21cEoAr3lmFueDJ3lxA8AFbf6g7HARKEvyYBbn6mB2kDYf&#10;/cARa5+wJyFiYWOQqJulwa9zQEOc33/E/VnROuGYrXDq4h05FU607Pb2h5MkU5fqhHJIMiTUUXbJ&#10;p4QuAYAj9oUQ4+RGASag7hO5QNg4E3KXNclZ4LxA6whiJjnTECls2QLL6WCpOW5mptcbaypprqMd&#10;ItSEiAZPjC8JockK0AiYBG211RtryouyK0pyIZvCHrBaq8uK4GZtVZnwhslm3MHsVhTg8rU/fPzJ&#10;+8vPnT1nNtaSj8BWb6qDpUAsFEYu+oDQgBPbRdAKYaoI3IYJdzgAdQYiBwkBU8Aae1BwohA44eBP&#10;PpDM+SfgW7l5E/I0/IKkgh+4EQW5ofAABiK6gGfxGmiJjEN4BIkNWQoJijiHgzGrwR/yClDGmL2w&#10;G8vEzG0RTbZjRufXK6jkSo4gzUksLn5l76445f4ZZIGSeUGv3KE3RtFOxvz2KHlTpX95gUlje0LZ&#10;AHuWyo6sKBx1Kk8zK2Nbhi0ctXIgPSMstkfR0Qc0eNhIEtmzEIjOUSJcAyAO2v1AYJmcfbw1GXW8&#10;2ftFukUWCnlteQN+1c8gFxpij0RdWch+CDkbWtCoJALYnQhYvOL3rck0hYj2g8LdcgzG2mpkcbCG&#10;UVGJPDXkQR4P4lP1JnOmtEelCkvOEN9VDtTdJFmc6Yi5/Lqbr4/t1h2aEuhBh0VECmLjAU7y/Mj5&#10;hMg7PPZFtjQ5ruXr44VK8KZ7fAjyo7EWVUHJsOZXhHErQJRDvhrBimJRAxoBzCVoTuI8PnJmkFAE&#10;lzADk41ODE0zfmG2CrSMMAEDRIrzl5DNYSgPhqxxpJLtSOpjUDk5Z8jrUqQaUmeSdqDvpmTPfM6M&#10;ywzqsOWc8wNcXgxMCKIJrjwawM09rb8WnVlq20S7Q5XBbZRseEQzK+6rDYy91aGJ5iJvHBgf5wyQ&#10;Rxe1k/gbzQxgKs4Ge3AAy7x5niRfTEAkSTNOcdcyECxu8gTYwc2IAMawcBSaTTGZTxgq2IgC1YOl&#10;jhDPyjjSuVNkcFgXakcJWprD/kUDcUH9LGPxnxtXTXC6BrDcPOk6NlT4gJLk5uZPuf72q8cOjY2L&#10;7hTdw8efZpxjE4eyoAkkPOaBaCCfPlYMXol+CcuDrA5ALik/dZ+kcSTRRK0pwgojIxVh5z8ZQ6g7&#10;ZJThQBTnnqofiYL1StVrBDHDnADOkoAr2k0B5weIBhRnZsA8JZh2hOtU2WjhzhubX9IW49bb3tZz&#10;RfLqBInuFi0ZLfyFacaxyVgdKIpTYrOG7RTeq5fGArjrh/vEsgdZClHNq8y2fTURTwm1H/xVW/Uk&#10;H7RRkKwEaTJt0uQSHPdBnx65bBHu0DMkZyIInEZvaMGVFoSSXkCAQs44wwuX/CO+Qc64mxxBHGza&#10;0vLKDTsPYG+fd2WFnwHiqQcdMn2xvzzz+IvlxRkqvgmcjTmA8utmT75ufNeoyIudYHt8/6MS6ODn&#10;pyutqNqUeBj7Q9iykvfFYDiRsv/qK6+6dFIZM2pCYe5R5m/GN3KIxQJcPveuRX976N5+/fAttO1H&#10;uwT+dQnoyiprtiSn8AYv2N+nz4xje8eOHvuvx95SDGPHAMSPOeFbRfmC+5++/8EF7Si/dPL/n4pZ&#10;V15Vu+NAOo9T0PgPWjDpx5LHXDHm0gni6jET83OOaPmb8c1Hfn7h3xYuWf7Je5cuA+0x/+9IQFdR&#10;XbfrcJaYoy+WAOjTjiSNGjH60knhmrGTcs8dYvskJycvODgQkD31hrnaFD/8qB3il64G/odi1lXW&#10;GJOOneWhUDkioUs9vPuK4aMunRiuuWpy9un9jO+BCeOXffDa2CtH3HDz3TNm3Tx6zBWXLt32mP8H&#10;JQAQNyWnnqPhdzGKDm6s1MOJw4eOvHTimDBuypmsZMb3+8veefGFVzZvWAn2yW23P7Tqu68uXbrt&#10;Mf8PSgB9mriYVrh5eWkhyoFHrS/RCfEzvt/98J+943uHh4cdPHgsIKAjXGzftvMSJdoe7f+mBGjW&#10;G21PIqaD8JBEWyGetLRfdIL9nPMzLB7d+3LC3avyQD3UiyaqEh0dBfh+5/2lvXv3Brnffsechxct&#10;AbvlhWce+PD95S3UhFNa0QlvJGlD7n8jeune1hI9nwqGtKgs9pzn/Hx39NI3ZNEumfLbU8xd9UA/&#10;KtH/QVoXngRViqYi8n6Yk+AsumaKICqrabotY6ZtcnAECWWM7RP8kKdoymjQ789Pm3Lne4dOJonz&#10;sylhNuugxUnv3RyCz1Jr0FwkS99bumn7xl7xvflXuOjUqVNBQVFgoD8MAraUrmNaJ5MeHOoYkiZW&#10;qannfvvAgm/z2lCE5pIbOv0ZZVNSjv2n3F2blFemP6gW7c8l0xbptRImL2ldzDOvnNiR9C/Gc6kf&#10;tymjhp7Yul/IOWfPxh2CH/9E8lRZzZwtYqaNBdGC5D3brKFvJvFWQU1Hhml37TacOC7bcjAe/W3L&#10;+chjj/71zkWPP7P00ScWtRS+9bR4jon9WRoybkvSzYYJGTJB2bgL2yI68/asU64aHtK2slxwotpG&#10;I3lj92HXDb/yxNYD/3eJXoi4YNFsbNxHidza5O7aYps3axjBt9VsO1eWJvC/Ums4G0MDyAF/2774&#10;xDL7blg8o0HOa2iefZtoEoZ3vrn/1RH3EX2i8ghNzfv59hGD4vDkn5qcAUGBK7758rEnH4vr1q0F&#10;fW0uLZvtwNsU7aC4+1bgtAurSD1n7UtPJCc9Mb2F5P6cEsKGj1F+35vPWc3Zu8k6ZmiEjBxvOpZo&#10;z7uDbl9LgTE/b+/Bp/K/fWjQqwcurBnJ37Ulbkx/W8Sgq9MT91MesFy3PwQlhcidrlmwqmzx11ff&#10;vc9B2qqUINi7FOGf1sifi4gaagDA5SPmrdyFRc5L/t129ZgutKWJQxIskKaV1TQbGsy0LQNOWHIC&#10;SURE3A4BcYdpVkTsbaMiCPjxA4O7XcHn28n8FEPbfrHv1ZtO3719byacq8eue/2n3LZF7sQEjmkN&#10;7vb+Ppt136sPZL20GmPetmgYzwXk1CMmLX5pyLCXVi+96UKpN2LQWGVrEmU1N3GrMnFQSCsl6jzt&#10;SeVcNgTIzclSlKyz+fBU9inlydv6XxAH5yetix0+BJIOGTzx5OerMTYoV1KPWVDS+/G+/fqyRSxY&#10;ON+OffJHkAn+mt5lseZOUyldnBqBtEjYl42Z+SW0Nrn7NiljBndGloQZXJDEpolUNZlv225bCJXe&#10;tmyo4LlQkDjCht/144xv+9alYjpqy3+gjHPfSs7Yxuf9CZrJq+osVtvBxE+Ur24bPaQ7nDe/tGvv&#10;2XN/Gm9zARzTSs64ayDsipQxZOwwsPtttvDwWM07zexzaC8oKXooZOr86C2JBTZbwd51CqdCyg9/&#10;m5YoZMjEk4l7bPmJ22JXvBW7bl8+hMkYPST8gpLP2bdF6RxBj4YNG61gbJj0sBgRnfYaMvNPFCyc&#10;D34lJTBs4qAwepyWbjWV0kWqEbJHUCAJQ27LyM0/dxaIIAw5BlgckpBVYxswYi5UepuyISV8QXJT&#10;86N5mjdT01gocuppC93E5gwVNn4cTtrZAE++gBInPLF5y550cd435ELbIOe08s7siuoUIdKi6Zpq&#10;omiWyWxcUHLw9JDLY9bty8sBcho1WKbSUolCu0SdOHcoeZ0tslNYpLItOTn3RPeI0Avqlebt3pa0&#10;6/XreowZCufY15N2bUvGjq8qVe11/pq5D9lWsGDfutVRAiR5kElTKV2kGmFDBdPoP7z7tpeXn7ry&#10;8mCsA7FUSNuhhFBtzIa2mOdfcSI/8sHkpK9G2m1xyqrGFm9bC4s84RwSlYYWG4iLvsPu2Pfy14e4&#10;37Zm3th3hD1zvi1R07Qg5tVffE+dwuTdX7N1JFMnyuWlERd89h3Wffv3X29XJgwAsP5JiRKGxq1f&#10;uVm5YnBE8OAJyubl2+NG972gpPP2rlce37xpd5o4f3xR2ZyUp5ZLW0acxq4kRHaivOVmZzlKAG6S&#10;xdhUSherRqh7RwAYMDoqGcuOy2+IHzEJzDbK7VDip5DJtmXjX601LUgOvTN79a13SojzjH6idLoS&#10;70/60/aCG26Hg5sF0azTxWWPfLU4Y+HwXlcP73XblvFfLSB75vwPRfmUIxHnQ98XXPbIP2Kfug3v&#10;LD8zlPKiph7aOSoZfnr98PknZH/islFRX38a9ZcbQvmWGnlzJeo3rPs+ZfxACBp6+RXKrqhhF1bM&#10;5DWv2K4YrLFwMLan1uyWUtVmA5KaMi/qlatIIFe9mewoAZFjlL+U0nZlFoW5SDXCeSHRJMxPXD6R&#10;xCRqH5K4ch1VTa+Fts9fnhKuyYasrKbZUCV8obWmBQmku3FBgq6qtn5vep6Kbc5g5tHkbnH91Jvt&#10;F/8tEshbv/A55dHlE8L+WwrUhnI4QFwSlZJ5LDkutm8bHm8P8h8ggcJf75rz90TO6KBFf7w0JeI/&#10;INMXL4sS4mItn4g4M2VvdLR4l9XFS6s9pnYJ/BskQBBPy+NVxeoBEO8a1fvfkJ32JNslcLElgBBP&#10;TsvVRgtgP5Gyt0tkO8QvtrDb4/t3SEBXWWsCFtd2N6GHfOL4/s5dev478tOeZrsELrIEHCAuPEAw&#10;An18f0TnHhc5qfbo2iXw75CAHeLs9GVHZ9bxA+Gduv878tOeZrsELrIEBMTFJlZyEgZsFRTeqZs2&#10;KXd3Q4CPH25dJt6vfpHz0R5duwQukQQQ4tzdlJOM8PJk2qFQmNYkDw93Q6h/AGxzifv78STZ9qNd&#10;Av8hEuD3bmrx3WTioaIE+HYAfMM2ou34/g+p1vZs2iWgmUwrZmDAb86LgGCbQ9irtF1s7RL4T5SA&#10;YHGxT6laAse9RtWdV5stoWfRe34Nu3oE7u6cd0PPgMQOylHvvCX/ibJoz/O/SwKXFEK4j8qe1FyH&#10;sU2b7VTG4dCwGLXA0eHhZTWVLZUf8N2x/J/RI2cXpa4P6T3h3N4fs8p6pZc4zOKCfSx6DaYX2bT5&#10;SDuwGXZWbho8pvdQeC8AaJ2bh0+bI8OAFz3C80q9PXArEmgKob0VV+8qm9L0kUB9yci+kQCAtssT&#10;IZ6UKkc3xURN5fT5QLxn4K7QwApXryhjZZ1nBy9L3ZmSEsOBU9Fy/in+PZN1LtMwnLMFuRw1wK4/&#10;LeUVEBkd24X24cZscWxnTp7borvRohhC9AWzBhraXk6G+MWN8LxSbw/cigSaQuhkvu8jW29o+ki0&#10;65lr+3qeF8SFLY5zaCW+kdGdNkVvtX4q9j1TcTYZ8R36F/gELq88/iHveQ4HL0eA46w1ms9Sa2Bb&#10;6hse8/by9vH2pRjEIZY8tOX5JmEueoSw5sUMSxL+D4+6hkuSGGx/nZy47ZJE3bZIm0JIyXy7hUfP&#10;W+CaVT8UZesRJO070DRh/4TnO3YdCvxtLPwSPsFWCeh3D7xn1XGxmz1iqUotFMFqci/+zDdzqmKp&#10;AlCCFx52QffFNwjTq094xr0co2qbAEUoVriLGGF+teWzw3U/pddBxID1QwXmtenGTw7VLTtQuyql&#10;btsZEwQ4rxwaG6wH88w/y0i+TanbedZUWoevxMgsbYBod50z/Yn0zis9GfjV5x/b/Mev+CLCf9PR&#10;FEKuPR9oNi+O7ytpU3bRUNkNhgqPavIjNuXMiSOhodFqBK3b4tC/DKhcGpkwjW3x3CMby13GlCsJ&#10;sJNzKb1RF5B19lTOVrfZHGGkknXDYP+WcudR8GbXsIbA7rd8sjKjS1Rnf/+A8vIyeO8x5ApeMn/u&#10;dO6MGTPg2R9+/KnXoNY2+V++/kTPyIDbrunt42ngNooXGoKeVNSaNxwuzsyvntTpbBsjBN0eljBI&#10;m2eI8EBOXZXN3VRXF+ylP5hvNlma4YeewW5jYrzdXZ2ppGnxUwqMO04DyJuJJNrfEO3vsv1MfUKU&#10;X0Io7Fzm0pL0mubTKeSbSx6Gx1U0w1tHaoz4CsAlf38f3g7SJsjIQH/89kPq4T2Dho3dl7hx8PBx&#10;yTs3jBk/LQGWU7fhcMpnUwilWmekNkxhL4hmBZlSk33gfG1x9qg44Bu+iH0Nm+S1WRa35P1U4Tbp&#10;bLauuji3qNityjC27uzaysoK2DHcz5e5HI/RMbZReFo7KsUtCUFna/As+Sx84EzPgI708kREpJeX&#10;N8QGFQvX3j6ef2zYUFaQ6avLcC9drTfntBTVpn0nX1990MPdNcTfU2motpqrLKby+ppSdwO8msz4&#10;7roTmw7nqBHCC+RbZ0cnfLPQcsrqPFysGfnVmzMryqvhXWbGYLeGPgHW3v6NHfTwJjc8Dp2rXLG3&#10;qMbUGkFC0ttOlP+aUloF7/M0GnWN9V28GhJCbfBpgzd3Go2peVV/pFXAiz9BIqaG1obemsmnFBC8&#10;L+3jpc8tW7bsq6++hE8+evTonnJkv6m2Et4m1QZkiiAQ1duvPFFRnANR5Z3NgHiyTx1/441/bP/j&#10;54V3z4CXkP5pVE75ZAidy0EI1dR29Ox0a5z55zuGuvx1qP6vQ3S3w5mgzBmszB5sC1fO/mnkTgHs&#10;+6hQl+5PDJVmJVgb8Wy55/S1W/Rpri/uO9G5zJZQHvQ4oBPepg4vnGAjGqAK2eWMhlpPt5RLG746&#10;q9HFrUZRsuGddaAesLE+vIIIUK4rW9/J/GVfw5u9zAssqXcM6HIqpKPZP/dvLaEc3isF770EfMA7&#10;kug1XfiaF8XVBV8qazTxezD9O/qHR4TB2wXPnTsHOyq2Irumug2iOldaA/xXXgPArAt0b7w53vP6&#10;eN8RUT5XRPve3N/vjoG+IZ6N8FN2adWaY/mtRJ5eULMlvRhCKo2mSd3c5w3ym9Szw6DOPhN7+s2+&#10;zKd/iA5e7ldZW1tTVwvJ5VeaziufamB43Qxcd+7c2cvLq2PHjvA+61WrVm3YsGHz5s19+pzfa2cg&#10;Kh8vt2Ufvg9RvfnG6xDVkheeg8+lS9+GTSrbAkEneTKEftnq0nncXpeON3uEXRcy/AvaSdb5YLps&#10;SxJqGD0Ep60wxJ3Wcd4si/OTbJDwHli+vr6eHh7wHWAKMHIzuAH7/rJ2bWlpKWSZXvDX0uFi07lZ&#10;GwoUpdQMbbbNVl2aUV241y3vrXA/Y2T/O2KuWt1lSlrXyfs69H3JrdMYeEGk1a1zs3Hh27hdXODN&#10;wvBGycrq6sqqqoqq6qqqangvGDQvBld4TaAemwl63xC+5bm1XClNddvU0FgMFo/Z3CPUu5OfoYuv&#10;S4XJBm8Mc3PH093dw9/Xc+bA4J4Brq7Whmu6d2ylVroFe/YNcYdgfxkY1CPM183dA2KAl0NCRLUW&#10;vaeLzt/NGurjCglBcnnlxlaiaoXFQae1D3799dcffPDBe++999ySVzx8A5x+bR1DENjTL2ja9Jur&#10;q6tn//XOmpqa+/62sLa2duGiJ9oYVbP5hCrAF/JoUK2+CVG913o1NY8Egqcd3wTWFgvYigTxNY34&#10;GnlbSWkxNGRk8FnLykvhxbieXl7BocH1FtOaNWsgr63zpVXn1VhfYW0w9fBaE1U0M7pxWYzbpi7d&#10;x/n3XewaMLTRNRDe71pbe7a0eH9Vxhf1gTNbyitwNpwAZ8A05KEe3mBKrzIFUoeZNviji76wqABy&#10;yIZp67Jrqtul1SZXxbLp0OnsonJ4892OzKLv952BPUepjuiFSfiSPLdpA8Pnjujs7+XeCmigIq/t&#10;HwrBQjp6AbDxxYUUCcjqSHb5jweyC8prDXobJLT1yJmKmroLY3FoD9UHN27c+Prrr69YsSI6OvqN&#10;v79sqi7T/vqnHAmBjVUlP/2wGrhsxWcf+fj4vLv0DW9v77ZH1SxXAqMxwLUoZ3CrWD9fCoeyaPc0&#10;ZMueCtiC07AVFod3gYpOnc1WUVkBXUN+GRvHBK0wcBOYK3/G4ori4tNQU1GakdQlwq/z9Vmdrt4Y&#10;OuJrn+iZ0FjX1pZVVeVWVuy31J6wVBdazn1jDsSuZ/O6C5aKq2tBYeHRo8eyc3Ny8MzNy8tLT0sH&#10;JQQKByDxm1iAyyGP58viEf7ej03ssXBczPheAZ28ldhA956hvlpDj97B6eLu7hbm7wMXreAGZAIv&#10;i4RgYJLhyzzVw2br6u8RG+Q5oJN372DDTZeFPj2lx4R+rS0ubguL79u375577vn444//8dY750W9&#10;ar4uHYsTPQiUC6A7misXyOKqcSI3CrkQFiePnPMB8CkuKSooyPf28WGX359C3Kb3ttQCxHfbQqeZ&#10;68uNddW1tRW1NSV1tfn1dactdek2Y0l1eXFD0a66sIWgEC3lVUcs/tTqs4t/LHrul8qX1tf+Y0v9&#10;P3c2frBbWbFXGir4onV8d+y57OzzZXEoCFgSgX4+8V0Cr+7b6dbhMTOGRTllhqxJZHQH4DbJcYvB&#10;dLpenfzvHtv9ukFdh8SFRoZ0ANOldW1plYOQxY8dOzZ9+vSVK1cOHjz4fKlXzfglYnE2VOjlgYLJ&#10;8T3T8B57ozE7OzszM/PkyZN1deii/dN2RhtAw+L2aVjnFYMIDAlD0xzZuWtkFzy7RkbBGdU1Bs7o&#10;qJiggGDIK4SB3LeeRZuLV31FEbyMXmdwLyk8U5iXVpR3sCx/T1Xh0Zrik3VlhQ3GOnPlSc+aTeag&#10;21qjRnxdsUtOZWNulS6vRldY61JU51psdC01uZbV6dEWd9XnZxcW5hTXVNWaGpSu3fq3EltTdmSS&#10;JnMEKBjtb3h9L79P5mIdnAS+sR3ffo2vYWYb5rzyqQ18+PDh4cOHv/vuu8uXfwS4+dvfHuTP1NTU&#10;881zamrarbfeBoCbN+/OC4iqJVtc7WKqdA42SllpKWw/Hx4eHhoaGt4lFjTgvHKrq6gxJaZka/kb&#10;IJh3OjU42P4K49b94pxe0qbvBiUMGDOqRV/1D2tWn8nKXrhw4VtvvTV07PSWcul95u5g32IPv04h&#10;cePAoaI01Nks9YrVQm5tfPc3vE46O/OPYsO1ppD5rRR17vJD9TYDQOTxmy87cqYqwMfjut41kYEe&#10;vxxqeG1DTmRkkK2m8tnJ/0OvaS4syPvb/Blx3XsG+XfoGBheVpwTENy5uOBcWOfYqJjuw0dd1fYe&#10;J7D47h2b01IO1lWX/YtRaWtw79YfFy9+DO/whA3arQ76Tunp6TGxseCr+O6HNT0GjPD28mm9VXRC&#10;hTqAL/YzPN9WQI2O/CmtuWx5GB+0s3WTwKb3qSvL8fWPsdaW2WqKrMYqW73JVm+2mevh01RdXJ53&#10;rKb8rClIDCS1hHIgWPKpuOSXmban5BQW5wZ6K55ewYrBKzQi0N/fC7qb50UG/9GBa2uqn3rk7ltv&#10;v+fRp16bNuuuG2+dO/22BfB585z7ps/86xVjx7cd3yAHCAyP3DL77n89Kq1UCRj0thJ6ARUxug6q&#10;CTqy8C77b1at7tZ32PniG+JHFt+Zco5TkkaOLe9U2vmyeOIf38Z060oGOe0IS//Y/hbfbLbSwgqa&#10;VqUMH3dzS4jxyl7sWbOh59D5uBE7RmCpq8rDsybfWFvUCLtCukXWh95r7jipdczd/+mBmgbAs9+s&#10;0fE/7smc0s9r0eQ4F0PAx1tP/XzSGOLvUZNb8Ng1nf6jgdv2zH/x0TtgUd16+91tf+T/PiQYAk8+&#10;+aQmXfJ/wI6scOw90LnbZR39g86LvzkqgvgxLcQR5/ln0oODuqiJtcVQSdywqi1CGTG+RR8IP+6V&#10;/WSA7UDHwO611XnG2nxTbanNxa/RI87iM9zsPxXw3ZZUIMypgsrXVu2qNzc8MnvikM6Vvt7+dWbv&#10;0oq6rWlFO3JMnnqzparyuRm41ee/eIATEjaIbTYSvaI/r1HxixjVv1iof8vjuzeubpoumhU6XfzA&#10;0R38sTt3ARkDiBt3EMTFKD65VwrOZThAPCy8rK7yT0Y+LyDxZh+xmrxylxhqEhs9ezf4jakPaJHv&#10;L1aCFxwPeGNMJuGlBqe7UzzgFec77u6e0E1sPZWLGNUFF+e/9UFdebVxx1EY9xdGOO9tWJh9Qgvx&#10;LsHBxob69rVt/60g+O8uFzI/WPlo42pOp2lYVcY6T3f3i+sR++8Wa3vp/v+RALL4lkOnhNOQ3Crw&#10;UV5wKijIPvcDEN/Bx7ujj3c7yv//qbn2nLRRArryqrrNB+AtY+jAwIMMlorCs1qItzGu9mDtEvj/&#10;UAI00xCmksAkKpyfDSe9S+Z8Frb9f1iq9iy1S0CVgK6sqvaP5Ey2UIRXxWarKW9tfnO7+Nol8B8k&#10;gf8Hx+X47R9FAc8AAAAASUVORK5CYIJQSwECLQAUAAYACAAAACEAsYJntgoBAAATAgAAEwAAAAAA&#10;AAAAAAAAAAAAAAAAW0NvbnRlbnRfVHlwZXNdLnhtbFBLAQItABQABgAIAAAAIQA4/SH/1gAAAJQB&#10;AAALAAAAAAAAAAAAAAAAADsBAABfcmVscy8ucmVsc1BLAQItABQABgAIAAAAIQA/eMc5MgQAAMQJ&#10;AAAOAAAAAAAAAAAAAAAAADoCAABkcnMvZTJvRG9jLnhtbFBLAQItABQABgAIAAAAIQCqJg6+vAAA&#10;ACEBAAAZAAAAAAAAAAAAAAAAAJgGAABkcnMvX3JlbHMvZTJvRG9jLnhtbC5yZWxzUEsBAi0AFAAG&#10;AAgAAAAhAI9nqJHeAAAACQEAAA8AAAAAAAAAAAAAAAAAiwcAAGRycy9kb3ducmV2LnhtbFBLAQIt&#10;AAoAAAAAAAAAIQBvDrDI81sAAPNbAAAUAAAAAAAAAAAAAAAAAJYIAABkcnMvbWVkaWEvaW1hZ2Ux&#10;LnBuZ1BLBQYAAAAABgAGAHwBAAC7ZAAAAAA=&#10;">
                  <v:shape id="Grafik 1128" o:spid="_x0000_s1077" type="#_x0000_t75" style="position:absolute;left:3536;width:13424;height:567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QK9MjFAAAA3QAAAA8AAABkcnMvZG93bnJldi54bWxEj09rwkAQxe8Fv8Mygre6UYtIdBURrPZY&#10;Ff/chuyYBLOzIbuN8dt3DoXeZnhv3vvNYtW5SrXUhNKzgdEwAUWceVtybuB03L7PQIWIbLHyTAZe&#10;FGC17L0tMLX+yd/UHmKuJIRDigaKGOtU65AV5DAMfU0s2t03DqOsTa5tg08Jd5UeJ8lUOyxZGgqs&#10;aVNQ9jj8OAMf6xt9nT+3+WTaXihcE34drztjBv1uPQcVqYv/5r/rvRX80Vhw5RsZQS9/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CvTIxQAAAN0AAAAPAAAAAAAAAAAAAAAA&#10;AJ8CAABkcnMvZG93bnJldi54bWxQSwUGAAAAAAQABAD3AAAAkQMAAAAA&#10;">
                    <v:imagedata r:id="rId50" o:title=""/>
                    <v:path arrowok="t"/>
                  </v:shape>
                  <v:shape id="Gerade Verbindung mit Pfeil 1130" o:spid="_x0000_s1076" type="#_x0000_t32" style="position:absolute;top:2415;width:3968;height:8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9I4cQAAADdAAAADwAAAGRycy9kb3ducmV2LnhtbESPQWvDMAyF74P9B6PBbqvTlo2S1i1t&#10;YXSw09pechO2loTFcoi1Jvv302Gwm8R7eu/TZjfFztxoyG1iB/NZAYbYp9By7eB6eX1agcmCHLBL&#10;TA5+KMNue3+3wTKkkT/odpbaaAjnEh00In1pbfYNRcyz1BOr9pmGiKLrUNsw4KjhsbOLonixEVvW&#10;hgZ7Ojbkv87f0UHtx+rCx/dnOexPPlYSquUpOPf4MO3XYIQm+Tf/Xb8FxZ8vlV+/0RHs9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P0jhxAAAAN0AAAAPAAAAAAAAAAAA&#10;AAAAAKECAABkcnMvZG93bnJldi54bWxQSwUGAAAAAAQABAD5AAAAkgMAAAAA&#10;" strokeweight="2pt">
                    <v:stroke endarrow="block"/>
                  </v:shape>
                </v:group>
              </w:pict>
            </w:r>
          </w:p>
          <w:p w:rsidR="00C51BD8" w:rsidRDefault="00C51BD8" w:rsidP="007B45E5">
            <w:pPr>
              <w:spacing w:beforeLines="60" w:before="144" w:afterLines="60" w:after="144"/>
              <w:jc w:val="center"/>
              <w:rPr>
                <w:noProof/>
                <w:sz w:val="22"/>
              </w:rPr>
            </w:pPr>
          </w:p>
        </w:tc>
      </w:tr>
    </w:tbl>
    <w:p w:rsidR="00C51BD8" w:rsidRPr="00960E66" w:rsidRDefault="00C51BD8">
      <w:pPr>
        <w:rPr>
          <w:sz w:val="12"/>
        </w:rPr>
      </w:pPr>
    </w:p>
    <w:tbl>
      <w:tblPr>
        <w:tblW w:w="992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78"/>
        <w:gridCol w:w="5248"/>
      </w:tblGrid>
      <w:tr w:rsidR="00C51BD8" w:rsidTr="00960E66">
        <w:tc>
          <w:tcPr>
            <w:tcW w:w="4678" w:type="dxa"/>
            <w:tcBorders>
              <w:top w:val="nil"/>
              <w:left w:val="nil"/>
              <w:bottom w:val="nil"/>
              <w:right w:val="nil"/>
            </w:tcBorders>
          </w:tcPr>
          <w:p w:rsidR="00C51BD8" w:rsidRDefault="00B65DC7" w:rsidP="007B45E5">
            <w:pPr>
              <w:spacing w:afterLines="60" w:after="144"/>
              <w:rPr>
                <w:sz w:val="22"/>
              </w:rPr>
            </w:pPr>
            <w:r>
              <w:rPr>
                <w:sz w:val="22"/>
              </w:rPr>
              <w:t xml:space="preserve">Im </w:t>
            </w:r>
            <w:r w:rsidRPr="00931661">
              <w:rPr>
                <w:sz w:val="22"/>
                <w:szCs w:val="22"/>
              </w:rPr>
              <w:t>Programmteil</w:t>
            </w:r>
            <w:r>
              <w:rPr>
                <w:sz w:val="22"/>
                <w:szCs w:val="22"/>
              </w:rPr>
              <w:t xml:space="preserve"> SQL Development wird</w:t>
            </w:r>
            <w:r w:rsidR="00C51BD8">
              <w:rPr>
                <w:sz w:val="22"/>
              </w:rPr>
              <w:t xml:space="preserve"> die Verbindung zum Datenbankserver hergestellt.</w:t>
            </w:r>
          </w:p>
          <w:p w:rsidR="00C51BD8" w:rsidRDefault="00C51BD8" w:rsidP="007B45E5">
            <w:pPr>
              <w:spacing w:beforeLines="60" w:before="144" w:afterLines="60" w:after="144"/>
              <w:rPr>
                <w:sz w:val="22"/>
              </w:rPr>
            </w:pPr>
            <w:r>
              <w:rPr>
                <w:sz w:val="22"/>
              </w:rPr>
              <w:t>Die Anmeldung beim Datenbankserver erfolgt mit 3 Parametern:</w:t>
            </w:r>
          </w:p>
          <w:p w:rsidR="00960E66" w:rsidRDefault="00C51BD8" w:rsidP="007B45E5">
            <w:pPr>
              <w:spacing w:beforeLines="40" w:before="96" w:afterLines="40" w:after="96"/>
              <w:rPr>
                <w:sz w:val="22"/>
              </w:rPr>
            </w:pPr>
            <w:r>
              <w:rPr>
                <w:sz w:val="22"/>
              </w:rPr>
              <w:t>Hostname:</w:t>
            </w:r>
            <w:r>
              <w:rPr>
                <w:sz w:val="22"/>
              </w:rPr>
              <w:tab/>
              <w:t>localhost oder</w:t>
            </w:r>
            <w:r>
              <w:rPr>
                <w:sz w:val="22"/>
              </w:rPr>
              <w:br/>
            </w:r>
            <w:r>
              <w:rPr>
                <w:sz w:val="22"/>
              </w:rPr>
              <w:tab/>
            </w:r>
            <w:r>
              <w:rPr>
                <w:sz w:val="22"/>
              </w:rPr>
              <w:tab/>
              <w:t>127.0.0.1</w:t>
            </w:r>
            <w:r>
              <w:rPr>
                <w:sz w:val="22"/>
              </w:rPr>
              <w:br/>
              <w:t>Port:</w:t>
            </w:r>
            <w:r>
              <w:rPr>
                <w:sz w:val="22"/>
              </w:rPr>
              <w:tab/>
            </w:r>
            <w:r>
              <w:rPr>
                <w:sz w:val="22"/>
              </w:rPr>
              <w:tab/>
              <w:t>3306</w:t>
            </w:r>
            <w:r>
              <w:rPr>
                <w:sz w:val="22"/>
              </w:rPr>
              <w:br/>
              <w:t>Username:</w:t>
            </w:r>
            <w:r>
              <w:rPr>
                <w:sz w:val="22"/>
              </w:rPr>
              <w:tab/>
              <w:t>root</w:t>
            </w:r>
          </w:p>
        </w:tc>
        <w:tc>
          <w:tcPr>
            <w:tcW w:w="5248" w:type="dxa"/>
            <w:tcBorders>
              <w:top w:val="nil"/>
              <w:left w:val="nil"/>
              <w:bottom w:val="nil"/>
              <w:right w:val="nil"/>
            </w:tcBorders>
          </w:tcPr>
          <w:p w:rsidR="00C51BD8" w:rsidRDefault="00C51BD8" w:rsidP="007B45E5">
            <w:pPr>
              <w:spacing w:beforeLines="60" w:before="144" w:afterLines="60" w:after="144"/>
              <w:jc w:val="center"/>
              <w:rPr>
                <w:sz w:val="22"/>
              </w:rPr>
            </w:pPr>
            <w:r>
              <w:rPr>
                <w:noProof/>
                <w:sz w:val="22"/>
              </w:rPr>
              <w:drawing>
                <wp:anchor distT="0" distB="0" distL="114300" distR="114300" simplePos="0" relativeHeight="251695104" behindDoc="0" locked="0" layoutInCell="1" allowOverlap="1">
                  <wp:simplePos x="0" y="0"/>
                  <wp:positionH relativeFrom="column">
                    <wp:posOffset>25880</wp:posOffset>
                  </wp:positionH>
                  <wp:positionV relativeFrom="paragraph">
                    <wp:posOffset>26239</wp:posOffset>
                  </wp:positionV>
                  <wp:extent cx="3243600" cy="457203"/>
                  <wp:effectExtent l="0" t="0" r="0" b="0"/>
                  <wp:wrapNone/>
                  <wp:docPr id="1131" name="Grafik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1" cstate="print">
                            <a:extLst>
                              <a:ext uri="{28A0092B-C50C-407E-A947-70E740481C1C}">
                                <a14:useLocalDpi xmlns:a14="http://schemas.microsoft.com/office/drawing/2010/main" val="0"/>
                              </a:ext>
                            </a:extLst>
                          </a:blip>
                          <a:srcRect b="55084"/>
                          <a:stretch>
                            <a:fillRect/>
                          </a:stretch>
                        </pic:blipFill>
                        <pic:spPr bwMode="auto">
                          <a:xfrm>
                            <a:off x="0" y="0"/>
                            <a:ext cx="3243600" cy="457203"/>
                          </a:xfrm>
                          <a:prstGeom prst="rect">
                            <a:avLst/>
                          </a:prstGeom>
                          <a:noFill/>
                          <a:ln>
                            <a:noFill/>
                          </a:ln>
                        </pic:spPr>
                      </pic:pic>
                    </a:graphicData>
                  </a:graphic>
                </wp:anchor>
              </w:drawing>
            </w:r>
          </w:p>
          <w:p w:rsidR="00C51BD8" w:rsidRDefault="007B45E5" w:rsidP="007B45E5">
            <w:pPr>
              <w:spacing w:beforeLines="60" w:before="144" w:afterLines="60" w:after="144"/>
              <w:jc w:val="center"/>
              <w:rPr>
                <w:sz w:val="22"/>
              </w:rPr>
            </w:pPr>
            <w:r>
              <w:rPr>
                <w:noProof/>
                <w:sz w:val="22"/>
              </w:rPr>
              <w:pict>
                <v:shape id="_x0000_s1074" type="#_x0000_t75" style="position:absolute;left:0;text-align:left;margin-left:0;margin-top:10.25pt;width:249.95pt;height:90.35pt;z-index:251709440">
                  <v:imagedata r:id="rId52" o:title=""/>
                </v:shape>
                <o:OLEObject Type="Embed" ProgID="PBrush" ShapeID="_x0000_s1074" DrawAspect="Content" ObjectID="_1453611688" r:id="rId53"/>
              </w:pict>
            </w:r>
          </w:p>
        </w:tc>
      </w:tr>
    </w:tbl>
    <w:p w:rsidR="00960E66" w:rsidRDefault="00960E66">
      <w:pPr>
        <w:rPr>
          <w:sz w:val="22"/>
        </w:rPr>
      </w:pPr>
    </w:p>
    <w:p w:rsidR="00960E66" w:rsidRDefault="00960E66">
      <w:pPr>
        <w:rPr>
          <w:sz w:val="22"/>
        </w:rPr>
      </w:pPr>
      <w:r>
        <w:rPr>
          <w:sz w:val="22"/>
        </w:rPr>
        <w:br w:type="page"/>
      </w:r>
    </w:p>
    <w:p w:rsidR="0069533F" w:rsidRPr="00960E66" w:rsidRDefault="0069533F">
      <w:pPr>
        <w:rPr>
          <w:sz w:val="8"/>
        </w:rPr>
      </w:pPr>
    </w:p>
    <w:tbl>
      <w:tblPr>
        <w:tblW w:w="9926" w:type="dxa"/>
        <w:tblInd w:w="70" w:type="dxa"/>
        <w:tblCellMar>
          <w:left w:w="70" w:type="dxa"/>
          <w:right w:w="70" w:type="dxa"/>
        </w:tblCellMar>
        <w:tblLook w:val="0000" w:firstRow="0" w:lastRow="0" w:firstColumn="0" w:lastColumn="0" w:noHBand="0" w:noVBand="0"/>
      </w:tblPr>
      <w:tblGrid>
        <w:gridCol w:w="4678"/>
        <w:gridCol w:w="5248"/>
      </w:tblGrid>
      <w:tr w:rsidR="00960E66" w:rsidTr="00960E66">
        <w:tc>
          <w:tcPr>
            <w:tcW w:w="4678" w:type="dxa"/>
          </w:tcPr>
          <w:p w:rsidR="00960E66" w:rsidRDefault="00960E66" w:rsidP="007B45E5">
            <w:pPr>
              <w:spacing w:afterLines="60" w:after="144"/>
              <w:rPr>
                <w:sz w:val="22"/>
              </w:rPr>
            </w:pPr>
            <w:r>
              <w:rPr>
                <w:sz w:val="22"/>
              </w:rPr>
              <w:t xml:space="preserve">Standardmäßig wird der Object-Browser (links) und der SQL-Editor (rechts) geöffnet </w:t>
            </w:r>
          </w:p>
          <w:p w:rsidR="00960E66" w:rsidRDefault="00960E66" w:rsidP="007B45E5">
            <w:pPr>
              <w:spacing w:beforeLines="60" w:before="144" w:afterLines="60" w:after="144"/>
              <w:rPr>
                <w:sz w:val="22"/>
              </w:rPr>
            </w:pPr>
            <w:r>
              <w:rPr>
                <w:sz w:val="22"/>
              </w:rPr>
              <w:t xml:space="preserve">Im Object-Browser findet man die eigenen und die Systemdatenbanken. </w:t>
            </w:r>
          </w:p>
          <w:p w:rsidR="00960E66" w:rsidRDefault="00960E66" w:rsidP="007B45E5">
            <w:pPr>
              <w:spacing w:beforeLines="60" w:before="144" w:afterLines="60" w:after="144"/>
              <w:rPr>
                <w:sz w:val="22"/>
              </w:rPr>
            </w:pPr>
            <w:r>
              <w:rPr>
                <w:sz w:val="22"/>
              </w:rPr>
              <w:t xml:space="preserve">Mit einem Rechtsklick in den Objekt Browser kann die Anzeige mit </w:t>
            </w:r>
            <w:r w:rsidRPr="007C2050">
              <w:rPr>
                <w:b/>
                <w:sz w:val="22"/>
              </w:rPr>
              <w:t xml:space="preserve">Refresh </w:t>
            </w:r>
            <w:r>
              <w:rPr>
                <w:b/>
                <w:sz w:val="22"/>
              </w:rPr>
              <w:t>A</w:t>
            </w:r>
            <w:r w:rsidRPr="007C2050">
              <w:rPr>
                <w:b/>
                <w:sz w:val="22"/>
              </w:rPr>
              <w:t>ll</w:t>
            </w:r>
            <w:r>
              <w:rPr>
                <w:sz w:val="22"/>
              </w:rPr>
              <w:t xml:space="preserve"> aktualisiert werden.</w:t>
            </w:r>
          </w:p>
        </w:tc>
        <w:tc>
          <w:tcPr>
            <w:tcW w:w="5248" w:type="dxa"/>
          </w:tcPr>
          <w:p w:rsidR="00960E66" w:rsidRDefault="00960E66" w:rsidP="007B45E5">
            <w:pPr>
              <w:spacing w:beforeLines="60" w:before="144" w:afterLines="60" w:after="144"/>
              <w:jc w:val="center"/>
              <w:rPr>
                <w:sz w:val="22"/>
              </w:rPr>
            </w:pPr>
            <w:r>
              <w:object w:dxaOrig="6465" w:dyaOrig="4440">
                <v:shape id="_x0000_i1035" type="#_x0000_t75" style="width:214.65pt;height:148.1pt" o:ole="">
                  <v:imagedata r:id="rId54" o:title=""/>
                </v:shape>
                <o:OLEObject Type="Embed" ProgID="PBrush" ShapeID="_x0000_i1035" DrawAspect="Content" ObjectID="_1453611683" r:id="rId55"/>
              </w:object>
            </w:r>
          </w:p>
        </w:tc>
      </w:tr>
      <w:tr w:rsidR="00960E66" w:rsidTr="00960E66">
        <w:tc>
          <w:tcPr>
            <w:tcW w:w="4678" w:type="dxa"/>
          </w:tcPr>
          <w:p w:rsidR="00960E66" w:rsidRDefault="00960E66" w:rsidP="007B45E5">
            <w:pPr>
              <w:spacing w:beforeLines="60" w:before="144" w:afterLines="60" w:after="144"/>
              <w:rPr>
                <w:sz w:val="22"/>
              </w:rPr>
            </w:pPr>
            <w:r>
              <w:rPr>
                <w:sz w:val="22"/>
              </w:rPr>
              <w:t xml:space="preserve">Im Objekt-Browser </w:t>
            </w:r>
            <w:r w:rsidR="00346D32">
              <w:rPr>
                <w:sz w:val="22"/>
              </w:rPr>
              <w:t>können</w:t>
            </w:r>
            <w:r>
              <w:rPr>
                <w:sz w:val="22"/>
              </w:rPr>
              <w:t xml:space="preserve"> die Datenbank</w:t>
            </w:r>
            <w:r w:rsidR="00674740">
              <w:rPr>
                <w:sz w:val="22"/>
              </w:rPr>
              <w:t>en</w:t>
            </w:r>
            <w:r>
              <w:rPr>
                <w:sz w:val="22"/>
              </w:rPr>
              <w:t xml:space="preserve"> zur Bearbeitung mit Doppelklick ausgewählt</w:t>
            </w:r>
            <w:r w:rsidR="00346D32">
              <w:rPr>
                <w:sz w:val="22"/>
              </w:rPr>
              <w:t xml:space="preserve"> und die Tabellen und Attribute angezeigt</w:t>
            </w:r>
            <w:r>
              <w:rPr>
                <w:sz w:val="22"/>
              </w:rPr>
              <w:t xml:space="preserve"> we</w:t>
            </w:r>
            <w:r>
              <w:rPr>
                <w:sz w:val="22"/>
              </w:rPr>
              <w:t>r</w:t>
            </w:r>
            <w:r>
              <w:rPr>
                <w:sz w:val="22"/>
              </w:rPr>
              <w:t>den.</w:t>
            </w:r>
          </w:p>
        </w:tc>
        <w:tc>
          <w:tcPr>
            <w:tcW w:w="5248" w:type="dxa"/>
          </w:tcPr>
          <w:p w:rsidR="00960E66" w:rsidRDefault="00346D32" w:rsidP="007B45E5">
            <w:pPr>
              <w:spacing w:beforeLines="60" w:before="144" w:afterLines="60" w:after="144"/>
              <w:jc w:val="center"/>
              <w:rPr>
                <w:noProof/>
                <w:sz w:val="22"/>
              </w:rPr>
            </w:pPr>
            <w:r>
              <w:rPr>
                <w:noProof/>
              </w:rPr>
              <w:drawing>
                <wp:anchor distT="0" distB="0" distL="114300" distR="114300" simplePos="0" relativeHeight="251652096" behindDoc="1" locked="0" layoutInCell="1" allowOverlap="1">
                  <wp:simplePos x="0" y="0"/>
                  <wp:positionH relativeFrom="column">
                    <wp:posOffset>969513</wp:posOffset>
                  </wp:positionH>
                  <wp:positionV relativeFrom="paragraph">
                    <wp:posOffset>-77638</wp:posOffset>
                  </wp:positionV>
                  <wp:extent cx="1501775" cy="3070225"/>
                  <wp:effectExtent l="0" t="0" r="3175" b="0"/>
                  <wp:wrapTight wrapText="bothSides">
                    <wp:wrapPolygon edited="0">
                      <wp:start x="0" y="0"/>
                      <wp:lineTo x="0" y="21444"/>
                      <wp:lineTo x="21372" y="21444"/>
                      <wp:lineTo x="21372"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501775" cy="3070225"/>
                          </a:xfrm>
                          <a:prstGeom prst="rect">
                            <a:avLst/>
                          </a:prstGeom>
                        </pic:spPr>
                      </pic:pic>
                    </a:graphicData>
                  </a:graphic>
                </wp:anchor>
              </w:drawing>
            </w:r>
          </w:p>
          <w:p w:rsidR="00960E66" w:rsidRDefault="00960E66" w:rsidP="007B45E5">
            <w:pPr>
              <w:spacing w:beforeLines="60" w:before="144" w:afterLines="60" w:after="144"/>
              <w:jc w:val="center"/>
              <w:rPr>
                <w:noProof/>
                <w:sz w:val="22"/>
              </w:rPr>
            </w:pPr>
          </w:p>
        </w:tc>
      </w:tr>
    </w:tbl>
    <w:p w:rsidR="0069533F" w:rsidRDefault="0069533F">
      <w:pPr>
        <w:rPr>
          <w:sz w:val="22"/>
        </w:rPr>
      </w:pPr>
    </w:p>
    <w:p w:rsidR="0069533F" w:rsidRDefault="0069533F">
      <w:pPr>
        <w:rPr>
          <w:sz w:val="22"/>
        </w:rPr>
      </w:pPr>
    </w:p>
    <w:p w:rsidR="00512AA5" w:rsidRDefault="00512AA5" w:rsidP="00512AA5">
      <w:pPr>
        <w:rPr>
          <w:b/>
          <w:bCs/>
          <w:sz w:val="28"/>
        </w:rPr>
      </w:pPr>
      <w:r>
        <w:rPr>
          <w:b/>
          <w:bCs/>
          <w:sz w:val="28"/>
        </w:rPr>
        <w:t>zu Aufgabe 3:</w:t>
      </w:r>
    </w:p>
    <w:p w:rsidR="003A480D" w:rsidRPr="003A480D" w:rsidRDefault="003A480D" w:rsidP="00512AA5">
      <w:pPr>
        <w:rPr>
          <w:bCs/>
          <w:sz w:val="22"/>
        </w:rPr>
      </w:pPr>
    </w:p>
    <w:p w:rsidR="003A480D" w:rsidRDefault="003A480D" w:rsidP="00512AA5">
      <w:pPr>
        <w:rPr>
          <w:bCs/>
          <w:sz w:val="22"/>
        </w:rPr>
      </w:pPr>
      <w:r>
        <w:rPr>
          <w:bCs/>
          <w:sz w:val="22"/>
        </w:rPr>
        <w:t>Zunächst werden die Daten in die Parent-Tabelle und erst dann die Daten in die Child-Tabelle ei</w:t>
      </w:r>
      <w:r>
        <w:rPr>
          <w:bCs/>
          <w:sz w:val="22"/>
        </w:rPr>
        <w:t>n</w:t>
      </w:r>
      <w:r>
        <w:rPr>
          <w:bCs/>
          <w:sz w:val="22"/>
        </w:rPr>
        <w:t xml:space="preserve">getragen. </w:t>
      </w:r>
    </w:p>
    <w:p w:rsidR="00512AA5" w:rsidRPr="003A480D" w:rsidRDefault="003A480D" w:rsidP="00512AA5">
      <w:pPr>
        <w:rPr>
          <w:bCs/>
          <w:sz w:val="22"/>
        </w:rPr>
      </w:pPr>
      <w:r>
        <w:rPr>
          <w:bCs/>
          <w:sz w:val="22"/>
        </w:rPr>
        <w:t xml:space="preserve">Die Werte für das Attribut </w:t>
      </w:r>
      <w:r w:rsidRPr="003A480D">
        <w:rPr>
          <w:bCs/>
          <w:i/>
          <w:sz w:val="22"/>
        </w:rPr>
        <w:t>ortnr</w:t>
      </w:r>
      <w:r>
        <w:rPr>
          <w:bCs/>
          <w:sz w:val="22"/>
        </w:rPr>
        <w:t xml:space="preserve"> als Fremdschlüssel in der Tabelle </w:t>
      </w:r>
      <w:r w:rsidRPr="003A480D">
        <w:rPr>
          <w:bCs/>
          <w:i/>
          <w:sz w:val="22"/>
        </w:rPr>
        <w:t>kunden</w:t>
      </w:r>
      <w:r>
        <w:rPr>
          <w:bCs/>
          <w:sz w:val="22"/>
        </w:rPr>
        <w:t xml:space="preserve"> kann erst dann erfasst werden, wenn der entsprechende Wert als Primärschlüssel in der Parent-Tabelle vorhanden ist </w:t>
      </w:r>
      <w:r>
        <w:rPr>
          <w:bCs/>
          <w:sz w:val="22"/>
        </w:rPr>
        <w:br/>
      </w:r>
      <w:r w:rsidRPr="003A480D">
        <w:rPr>
          <w:bCs/>
          <w:sz w:val="22"/>
        </w:rPr>
        <w:sym w:font="Wingdings" w:char="F0E8"/>
      </w:r>
      <w:r>
        <w:rPr>
          <w:bCs/>
          <w:sz w:val="22"/>
        </w:rPr>
        <w:t xml:space="preserve"> referentielle Integrität.</w:t>
      </w:r>
    </w:p>
    <w:p w:rsidR="003A480D" w:rsidRDefault="003A480D" w:rsidP="00512AA5">
      <w:pPr>
        <w:rPr>
          <w:bCs/>
          <w:sz w:val="22"/>
        </w:rPr>
      </w:pPr>
    </w:p>
    <w:p w:rsidR="00512AA5" w:rsidRPr="003A480D" w:rsidRDefault="003A480D" w:rsidP="003A480D">
      <w:pPr>
        <w:tabs>
          <w:tab w:val="left" w:pos="4253"/>
        </w:tabs>
        <w:spacing w:after="100"/>
        <w:rPr>
          <w:bCs/>
          <w:sz w:val="22"/>
        </w:rPr>
      </w:pPr>
      <w:r>
        <w:rPr>
          <w:bCs/>
          <w:sz w:val="22"/>
        </w:rPr>
        <w:t>Tabelle orte (Auszug)</w:t>
      </w:r>
      <w:r>
        <w:rPr>
          <w:bCs/>
          <w:sz w:val="22"/>
        </w:rPr>
        <w:tab/>
        <w:t>Tabelle kunden (Auszug)</w:t>
      </w:r>
    </w:p>
    <w:p w:rsidR="00512AA5" w:rsidRDefault="003A480D" w:rsidP="00512AA5">
      <w:pPr>
        <w:rPr>
          <w:b/>
          <w:bCs/>
          <w:sz w:val="28"/>
        </w:rPr>
      </w:pPr>
      <w:r w:rsidRPr="003A480D">
        <w:rPr>
          <w:bCs/>
          <w:noProof/>
          <w:sz w:val="22"/>
        </w:rPr>
        <w:drawing>
          <wp:anchor distT="0" distB="0" distL="114300" distR="114300" simplePos="0" relativeHeight="251580928" behindDoc="1" locked="0" layoutInCell="1" allowOverlap="1">
            <wp:simplePos x="0" y="0"/>
            <wp:positionH relativeFrom="column">
              <wp:posOffset>2687320</wp:posOffset>
            </wp:positionH>
            <wp:positionV relativeFrom="paragraph">
              <wp:posOffset>40376</wp:posOffset>
            </wp:positionV>
            <wp:extent cx="3416300" cy="1655445"/>
            <wp:effectExtent l="19050" t="19050" r="12700" b="20955"/>
            <wp:wrapTight wrapText="bothSides">
              <wp:wrapPolygon edited="0">
                <wp:start x="-120" y="-249"/>
                <wp:lineTo x="-120" y="21625"/>
                <wp:lineTo x="21560" y="21625"/>
                <wp:lineTo x="21560" y="-249"/>
                <wp:lineTo x="-120" y="-249"/>
              </wp:wrapPolygon>
            </wp:wrapTight>
            <wp:docPr id="1129" name="Grafik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416300" cy="1655445"/>
                    </a:xfrm>
                    <a:prstGeom prst="rect">
                      <a:avLst/>
                    </a:prstGeom>
                    <a:noFill/>
                    <a:ln w="12700">
                      <a:solidFill>
                        <a:schemeClr val="tx1"/>
                      </a:solidFill>
                    </a:ln>
                  </pic:spPr>
                </pic:pic>
              </a:graphicData>
            </a:graphic>
          </wp:anchor>
        </w:drawing>
      </w:r>
      <w:r>
        <w:rPr>
          <w:b/>
          <w:bCs/>
          <w:noProof/>
          <w:sz w:val="28"/>
        </w:rPr>
        <w:drawing>
          <wp:anchor distT="0" distB="0" distL="114300" distR="114300" simplePos="0" relativeHeight="251588096" behindDoc="1" locked="0" layoutInCell="1" allowOverlap="1">
            <wp:simplePos x="0" y="0"/>
            <wp:positionH relativeFrom="column">
              <wp:posOffset>14952</wp:posOffset>
            </wp:positionH>
            <wp:positionV relativeFrom="paragraph">
              <wp:posOffset>26371</wp:posOffset>
            </wp:positionV>
            <wp:extent cx="1637665" cy="1396365"/>
            <wp:effectExtent l="19050" t="19050" r="19685" b="13335"/>
            <wp:wrapTight wrapText="bothSides">
              <wp:wrapPolygon edited="0">
                <wp:start x="-251" y="-295"/>
                <wp:lineTo x="-251" y="21512"/>
                <wp:lineTo x="21608" y="21512"/>
                <wp:lineTo x="21608" y="-295"/>
                <wp:lineTo x="-251" y="-295"/>
              </wp:wrapPolygon>
            </wp:wrapTight>
            <wp:docPr id="1134" name="Grafik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37665" cy="1396365"/>
                    </a:xfrm>
                    <a:prstGeom prst="rect">
                      <a:avLst/>
                    </a:prstGeom>
                    <a:noFill/>
                    <a:ln w="12700">
                      <a:solidFill>
                        <a:schemeClr val="tx1"/>
                      </a:solidFill>
                    </a:ln>
                  </pic:spPr>
                </pic:pic>
              </a:graphicData>
            </a:graphic>
          </wp:anchor>
        </w:drawing>
      </w:r>
    </w:p>
    <w:p w:rsidR="00512AA5" w:rsidRDefault="00512AA5" w:rsidP="00512AA5">
      <w:pPr>
        <w:rPr>
          <w:b/>
          <w:bCs/>
          <w:sz w:val="28"/>
        </w:rPr>
      </w:pPr>
    </w:p>
    <w:p w:rsidR="00512AA5" w:rsidRDefault="00512AA5" w:rsidP="00512AA5">
      <w:pPr>
        <w:rPr>
          <w:b/>
          <w:bCs/>
          <w:sz w:val="28"/>
        </w:rPr>
      </w:pPr>
    </w:p>
    <w:p w:rsidR="001B5080" w:rsidRDefault="001B5080">
      <w:pPr>
        <w:rPr>
          <w:sz w:val="22"/>
        </w:rPr>
      </w:pPr>
    </w:p>
    <w:p w:rsidR="001B5080" w:rsidRDefault="001B5080">
      <w:pPr>
        <w:rPr>
          <w:sz w:val="22"/>
        </w:rPr>
      </w:pPr>
    </w:p>
    <w:p w:rsidR="00512AA5" w:rsidRDefault="00512AA5" w:rsidP="003F4559">
      <w:pPr>
        <w:rPr>
          <w:b/>
          <w:bCs/>
          <w:sz w:val="28"/>
        </w:rPr>
      </w:pPr>
    </w:p>
    <w:p w:rsidR="00512AA5" w:rsidRDefault="00512AA5" w:rsidP="003F4559">
      <w:pPr>
        <w:rPr>
          <w:b/>
          <w:bCs/>
          <w:sz w:val="28"/>
        </w:rPr>
      </w:pPr>
    </w:p>
    <w:p w:rsidR="00512AA5" w:rsidRDefault="00512AA5" w:rsidP="003F4559">
      <w:pPr>
        <w:rPr>
          <w:b/>
          <w:bCs/>
          <w:sz w:val="28"/>
        </w:rPr>
      </w:pPr>
    </w:p>
    <w:p w:rsidR="00512AA5" w:rsidRDefault="00512AA5" w:rsidP="003F4559">
      <w:pPr>
        <w:rPr>
          <w:b/>
          <w:bCs/>
          <w:sz w:val="28"/>
        </w:rPr>
      </w:pPr>
    </w:p>
    <w:p w:rsidR="001B5080" w:rsidRDefault="001B5080">
      <w:pPr>
        <w:rPr>
          <w:sz w:val="22"/>
        </w:rPr>
      </w:pPr>
    </w:p>
    <w:p w:rsidR="001554E5" w:rsidRDefault="002016EB">
      <w:pPr>
        <w:rPr>
          <w:sz w:val="22"/>
        </w:rPr>
      </w:pPr>
      <w:r>
        <w:rPr>
          <w:sz w:val="22"/>
        </w:rPr>
        <w:t xml:space="preserve">Weiter mit Zugriff auf DB  </w:t>
      </w:r>
      <w:r w:rsidRPr="002016EB">
        <w:rPr>
          <w:sz w:val="22"/>
        </w:rPr>
        <w:sym w:font="Wingdings" w:char="F0E8"/>
      </w:r>
      <w:r>
        <w:rPr>
          <w:sz w:val="22"/>
        </w:rPr>
        <w:t xml:space="preserve"> Daten in DB importieren ….</w:t>
      </w:r>
    </w:p>
    <w:p w:rsidR="007E6FDB" w:rsidRPr="007E6FDB" w:rsidRDefault="007E6FDB" w:rsidP="007E6FDB">
      <w:pPr>
        <w:rPr>
          <w:b/>
        </w:rPr>
      </w:pPr>
      <w:r w:rsidRPr="007E6FDB">
        <w:rPr>
          <w:b/>
        </w:rPr>
        <w:lastRenderedPageBreak/>
        <w:t>Daten</w:t>
      </w:r>
      <w:r>
        <w:rPr>
          <w:b/>
        </w:rPr>
        <w:t>erfassung mit Hilfe eines</w:t>
      </w:r>
      <w:r w:rsidRPr="007E6FDB">
        <w:rPr>
          <w:b/>
        </w:rPr>
        <w:t xml:space="preserve"> vorbereitete</w:t>
      </w:r>
      <w:r>
        <w:rPr>
          <w:b/>
        </w:rPr>
        <w:t>n</w:t>
      </w:r>
      <w:r w:rsidRPr="007E6FDB">
        <w:rPr>
          <w:b/>
        </w:rPr>
        <w:t xml:space="preserve"> SQL-Skript</w:t>
      </w:r>
    </w:p>
    <w:p w:rsidR="007E6FDB" w:rsidRPr="007E6FDB" w:rsidRDefault="007E6FDB"/>
    <w:tbl>
      <w:tblPr>
        <w:tblW w:w="0" w:type="auto"/>
        <w:tblInd w:w="70" w:type="dxa"/>
        <w:tblCellMar>
          <w:left w:w="70" w:type="dxa"/>
          <w:right w:w="70" w:type="dxa"/>
        </w:tblCellMar>
        <w:tblLook w:val="0000" w:firstRow="0" w:lastRow="0" w:firstColumn="0" w:lastColumn="0" w:noHBand="0" w:noVBand="0"/>
      </w:tblPr>
      <w:tblGrid>
        <w:gridCol w:w="3931"/>
        <w:gridCol w:w="5777"/>
      </w:tblGrid>
      <w:tr w:rsidR="007E6FDB" w:rsidTr="004C1F35">
        <w:tc>
          <w:tcPr>
            <w:tcW w:w="4041" w:type="dxa"/>
          </w:tcPr>
          <w:p w:rsidR="007E6FDB" w:rsidRDefault="007E6FDB" w:rsidP="007E6FDB">
            <w:pPr>
              <w:spacing w:after="80"/>
              <w:rPr>
                <w:sz w:val="22"/>
              </w:rPr>
            </w:pPr>
            <w:r>
              <w:rPr>
                <w:sz w:val="22"/>
              </w:rPr>
              <w:t>Das SQL-Script mit den vorbereiteten Daten der Datenbanktabellen über die Befehle</w:t>
            </w:r>
          </w:p>
          <w:p w:rsidR="007E6FDB" w:rsidRDefault="007E6FDB" w:rsidP="007E6FDB">
            <w:pPr>
              <w:spacing w:after="80"/>
              <w:rPr>
                <w:sz w:val="22"/>
                <w:lang w:val="en-US"/>
              </w:rPr>
            </w:pPr>
            <w:r w:rsidRPr="007E6FDB">
              <w:rPr>
                <w:sz w:val="22"/>
                <w:lang w:val="en-US"/>
              </w:rPr>
              <w:t xml:space="preserve">File  </w:t>
            </w:r>
            <w:r w:rsidRPr="006A107D">
              <w:rPr>
                <w:sz w:val="22"/>
              </w:rPr>
              <w:sym w:font="Wingdings" w:char="F0E8"/>
            </w:r>
            <w:r w:rsidRPr="007E6FDB">
              <w:rPr>
                <w:sz w:val="22"/>
                <w:lang w:val="en-US"/>
              </w:rPr>
              <w:t xml:space="preserve">  Open SQL Script…    </w:t>
            </w:r>
          </w:p>
          <w:p w:rsidR="007E6FDB" w:rsidRPr="007E6FDB" w:rsidRDefault="007E6FDB" w:rsidP="007E6FDB">
            <w:pPr>
              <w:spacing w:after="80"/>
              <w:rPr>
                <w:sz w:val="22"/>
                <w:lang w:val="en-US"/>
              </w:rPr>
            </w:pPr>
            <w:r w:rsidRPr="007E6FDB">
              <w:rPr>
                <w:sz w:val="22"/>
                <w:lang w:val="en-US"/>
              </w:rPr>
              <w:t>öffnen</w:t>
            </w:r>
          </w:p>
          <w:p w:rsidR="007E6FDB" w:rsidRDefault="007E6FDB" w:rsidP="007E6FDB">
            <w:pPr>
              <w:spacing w:after="80"/>
              <w:rPr>
                <w:sz w:val="22"/>
              </w:rPr>
            </w:pPr>
          </w:p>
          <w:p w:rsidR="00652B03" w:rsidRDefault="00652B03" w:rsidP="007E6FDB">
            <w:pPr>
              <w:spacing w:after="80"/>
              <w:rPr>
                <w:sz w:val="22"/>
              </w:rPr>
            </w:pPr>
          </w:p>
        </w:tc>
        <w:tc>
          <w:tcPr>
            <w:tcW w:w="5952" w:type="dxa"/>
          </w:tcPr>
          <w:p w:rsidR="007E6FDB" w:rsidRDefault="007E6FDB" w:rsidP="007B45E5">
            <w:pPr>
              <w:spacing w:beforeLines="60" w:before="144"/>
              <w:jc w:val="center"/>
              <w:rPr>
                <w:sz w:val="22"/>
              </w:rPr>
            </w:pPr>
            <w:r w:rsidRPr="00550BAF">
              <w:rPr>
                <w:noProof/>
              </w:rPr>
              <w:drawing>
                <wp:anchor distT="0" distB="0" distL="114300" distR="114300" simplePos="0" relativeHeight="251704320" behindDoc="0" locked="0" layoutInCell="1" allowOverlap="1">
                  <wp:simplePos x="0" y="0"/>
                  <wp:positionH relativeFrom="column">
                    <wp:posOffset>871220</wp:posOffset>
                  </wp:positionH>
                  <wp:positionV relativeFrom="paragraph">
                    <wp:posOffset>6159</wp:posOffset>
                  </wp:positionV>
                  <wp:extent cx="1821600" cy="1191600"/>
                  <wp:effectExtent l="19050" t="19050" r="26670" b="27940"/>
                  <wp:wrapNone/>
                  <wp:docPr id="1141" name="Grafik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821600" cy="1191600"/>
                          </a:xfrm>
                          <a:prstGeom prst="rect">
                            <a:avLst/>
                          </a:prstGeom>
                          <a:noFill/>
                          <a:ln w="12700">
                            <a:solidFill>
                              <a:schemeClr val="tx1"/>
                            </a:solidFill>
                          </a:ln>
                        </pic:spPr>
                      </pic:pic>
                    </a:graphicData>
                  </a:graphic>
                </wp:anchor>
              </w:drawing>
            </w:r>
          </w:p>
          <w:p w:rsidR="004C1F35" w:rsidRDefault="004C1F35" w:rsidP="004C1F35">
            <w:pPr>
              <w:jc w:val="center"/>
              <w:rPr>
                <w:sz w:val="22"/>
              </w:rPr>
            </w:pPr>
          </w:p>
        </w:tc>
      </w:tr>
      <w:tr w:rsidR="007E6FDB" w:rsidTr="004C1F35">
        <w:tc>
          <w:tcPr>
            <w:tcW w:w="4041" w:type="dxa"/>
          </w:tcPr>
          <w:p w:rsidR="007E6FDB" w:rsidRDefault="007E6FDB" w:rsidP="007B45E5">
            <w:pPr>
              <w:spacing w:afterLines="60" w:after="144"/>
              <w:rPr>
                <w:sz w:val="22"/>
              </w:rPr>
            </w:pPr>
            <w:r>
              <w:rPr>
                <w:sz w:val="22"/>
              </w:rPr>
              <w:t>Die SQL-Anweisungen werden im SQL-Editor angezeigt.</w:t>
            </w:r>
          </w:p>
          <w:p w:rsidR="007E6FDB" w:rsidRDefault="007E6FDB" w:rsidP="007B45E5">
            <w:pPr>
              <w:spacing w:beforeLines="60" w:before="144" w:afterLines="60" w:after="144"/>
              <w:rPr>
                <w:sz w:val="22"/>
              </w:rPr>
            </w:pPr>
            <w:r>
              <w:rPr>
                <w:sz w:val="22"/>
              </w:rPr>
              <w:t xml:space="preserve">(Die verwendeten SQL-Anweisungen können in </w:t>
            </w:r>
            <w:r w:rsidR="004C1F35">
              <w:rPr>
                <w:sz w:val="22"/>
              </w:rPr>
              <w:t>der</w:t>
            </w:r>
            <w:r>
              <w:rPr>
                <w:sz w:val="22"/>
              </w:rPr>
              <w:t xml:space="preserve"> SQL-Befehlsliste nac</w:t>
            </w:r>
            <w:r>
              <w:rPr>
                <w:sz w:val="22"/>
              </w:rPr>
              <w:t>h</w:t>
            </w:r>
            <w:r w:rsidR="004C1F35">
              <w:rPr>
                <w:sz w:val="22"/>
              </w:rPr>
              <w:t>ge</w:t>
            </w:r>
            <w:r>
              <w:rPr>
                <w:sz w:val="22"/>
              </w:rPr>
              <w:t>schlagen</w:t>
            </w:r>
            <w:r w:rsidR="004C1F35">
              <w:rPr>
                <w:sz w:val="22"/>
              </w:rPr>
              <w:t xml:space="preserve"> werden</w:t>
            </w:r>
            <w:r>
              <w:rPr>
                <w:sz w:val="22"/>
              </w:rPr>
              <w:t>.)</w:t>
            </w:r>
          </w:p>
          <w:p w:rsidR="004C1F35" w:rsidRPr="004C1F35" w:rsidRDefault="004C1F35" w:rsidP="004C1F35">
            <w:pPr>
              <w:rPr>
                <w:sz w:val="20"/>
              </w:rPr>
            </w:pPr>
          </w:p>
          <w:p w:rsidR="004C1F35" w:rsidRPr="004C1F35" w:rsidRDefault="004C1F35" w:rsidP="004C1F35">
            <w:pPr>
              <w:rPr>
                <w:sz w:val="20"/>
              </w:rPr>
            </w:pPr>
          </w:p>
          <w:p w:rsidR="004C1F35" w:rsidRPr="004C1F35" w:rsidRDefault="004C1F35" w:rsidP="004C1F35">
            <w:pPr>
              <w:rPr>
                <w:sz w:val="20"/>
              </w:rPr>
            </w:pPr>
          </w:p>
          <w:p w:rsidR="004C1F35" w:rsidRDefault="004C1F35" w:rsidP="004C1F35">
            <w:pPr>
              <w:rPr>
                <w:sz w:val="20"/>
              </w:rPr>
            </w:pPr>
          </w:p>
          <w:p w:rsidR="004C1F35" w:rsidRDefault="004C1F35" w:rsidP="004C1F35">
            <w:pPr>
              <w:rPr>
                <w:sz w:val="20"/>
              </w:rPr>
            </w:pPr>
          </w:p>
          <w:p w:rsidR="004C1F35" w:rsidRPr="004C1F35" w:rsidRDefault="004C1F35" w:rsidP="004C1F35">
            <w:pPr>
              <w:rPr>
                <w:sz w:val="20"/>
              </w:rPr>
            </w:pPr>
          </w:p>
          <w:p w:rsidR="004C1F35" w:rsidRDefault="004C1F35" w:rsidP="004C1F35">
            <w:pPr>
              <w:rPr>
                <w:sz w:val="22"/>
              </w:rPr>
            </w:pPr>
          </w:p>
          <w:p w:rsidR="004C1F35" w:rsidRPr="00603F0D" w:rsidRDefault="004C1F35" w:rsidP="004C1F35">
            <w:pPr>
              <w:rPr>
                <w:sz w:val="14"/>
              </w:rPr>
            </w:pPr>
          </w:p>
          <w:p w:rsidR="004C1F35" w:rsidRDefault="004C1F35" w:rsidP="004C1F35">
            <w:pPr>
              <w:rPr>
                <w:sz w:val="22"/>
              </w:rPr>
            </w:pPr>
          </w:p>
        </w:tc>
        <w:tc>
          <w:tcPr>
            <w:tcW w:w="5952" w:type="dxa"/>
          </w:tcPr>
          <w:p w:rsidR="007E6FDB" w:rsidRDefault="004C1F35" w:rsidP="007B45E5">
            <w:pPr>
              <w:spacing w:beforeLines="60" w:before="144" w:afterLines="60" w:after="144"/>
              <w:rPr>
                <w:sz w:val="22"/>
              </w:rPr>
            </w:pPr>
            <w:r>
              <w:rPr>
                <w:noProof/>
              </w:rPr>
              <w:drawing>
                <wp:anchor distT="0" distB="0" distL="114300" distR="114300" simplePos="0" relativeHeight="251621888" behindDoc="0" locked="0" layoutInCell="1" allowOverlap="1">
                  <wp:simplePos x="0" y="0"/>
                  <wp:positionH relativeFrom="column">
                    <wp:posOffset>4864</wp:posOffset>
                  </wp:positionH>
                  <wp:positionV relativeFrom="paragraph">
                    <wp:posOffset>35022</wp:posOffset>
                  </wp:positionV>
                  <wp:extent cx="3641498" cy="2073920"/>
                  <wp:effectExtent l="19050" t="19050" r="16510" b="21590"/>
                  <wp:wrapNone/>
                  <wp:docPr id="1143" name="Grafik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649647" cy="2078561"/>
                          </a:xfrm>
                          <a:prstGeom prst="rect">
                            <a:avLst/>
                          </a:prstGeom>
                          <a:noFill/>
                          <a:ln w="12700">
                            <a:solidFill>
                              <a:schemeClr val="tx1"/>
                            </a:solidFill>
                          </a:ln>
                        </pic:spPr>
                      </pic:pic>
                    </a:graphicData>
                  </a:graphic>
                </wp:anchor>
              </w:drawing>
            </w:r>
          </w:p>
        </w:tc>
      </w:tr>
      <w:tr w:rsidR="007E6FDB" w:rsidTr="004C1F35">
        <w:tc>
          <w:tcPr>
            <w:tcW w:w="4041" w:type="dxa"/>
          </w:tcPr>
          <w:p w:rsidR="007E6FDB" w:rsidRDefault="004C1F35" w:rsidP="004C1F35">
            <w:pPr>
              <w:rPr>
                <w:sz w:val="22"/>
              </w:rPr>
            </w:pPr>
            <w:r>
              <w:rPr>
                <w:sz w:val="22"/>
              </w:rPr>
              <w:t>Anschließend muss das SQL-Script ausgeführt werden.</w:t>
            </w:r>
          </w:p>
          <w:p w:rsidR="004C1F35" w:rsidRDefault="004C1F35" w:rsidP="00603F0D">
            <w:pPr>
              <w:spacing w:after="100"/>
              <w:rPr>
                <w:sz w:val="22"/>
              </w:rPr>
            </w:pPr>
          </w:p>
        </w:tc>
        <w:tc>
          <w:tcPr>
            <w:tcW w:w="5952" w:type="dxa"/>
          </w:tcPr>
          <w:p w:rsidR="007E6FDB" w:rsidRDefault="007B45E5" w:rsidP="007B45E5">
            <w:pPr>
              <w:spacing w:beforeLines="60" w:before="144" w:afterLines="60" w:after="144"/>
              <w:jc w:val="center"/>
              <w:rPr>
                <w:sz w:val="22"/>
              </w:rPr>
            </w:pPr>
            <w:r>
              <w:rPr>
                <w:noProof/>
                <w:sz w:val="22"/>
              </w:rPr>
              <w:pict>
                <v:oval id="Ellipse 1142" o:spid="_x0000_s1072" style="position:absolute;left:0;text-align:left;margin-left:118.1pt;margin-top:-.5pt;width:29.25pt;height:26.25pt;z-index:2516055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eshKAIAAFMEAAAOAAAAZHJzL2Uyb0RvYy54bWysVMFu2zAMvQ/YPwi6L7bTZF2NOEWRNsOA&#10;rivQ7QMUWY6FyaJGKXGyrx8lu1my3Yb5IJAi+Ug+il7cHjrD9gq9BlvxYpJzpqyEWtttxb99Xb/7&#10;wJkPwtbCgFUVPyrPb5dv3yx6V6optGBqhYxArC97V/E2BFdmmZet6oSfgFOWjA1gJwKpuM1qFD2h&#10;dyab5vn7rAesHYJU3tPt/WDky4TfNEqGL03jVWCm4lRbSCemcxPPbLkQ5RaFa7UcyxD/UEUntKWk&#10;J6h7EQTbof4LqtMSwUMTJhK6DJpGS5V6oG6K/I9uXlrhVOqFyPHuRJP/f7Dyaf+MTNc0u2I25cyK&#10;jqb0YIx2XrF0RxT1zpfk+eKeMTbp3SPI755ZWLXCbtUdIvStEjUVVkRKs4uAqHgKZZv+M9QEL3YB&#10;EluHBrsISDywQxrK8TQUdQhM0uXVdTG7nnMmyXRFH8kxgyhfgx368FFBx6JQcTXUnvDF/tGHwfvV&#10;K9UPRtdrbUxScLtZGWR7QU9knb4h1rhWDLfpmVBGP7im7P4cw1jWU+s3+TxPsRfGMWqEyuM3dnDh&#10;hrCzNdUqysjkwygHoc0gU35jR2ojm8NUNlAfiVmE4WXTJpLQAv7krKdXXXH/YydQcWY+WZrOTTGb&#10;xTVIymx+PSUFzy2bc4uwkqAqHjgbxFUYVmfnUG9bylSkdi3c0UQbnaiO0x6qGoull5sYG7csrsa5&#10;nrx+/wuWvwAAAP//AwBQSwMEFAAGAAgAAAAhAA9xAWDfAAAACQEAAA8AAABkcnMvZG93bnJldi54&#10;bWxMj0FLw0AQhe+C/2EZwVu7SbQxxmyKFIJQ9NBaPE+y0ySYnQ3ZbRv/vevJHof5eO97xXo2gzjT&#10;5HrLCuJlBIK4sbrnVsHhs1pkIJxH1jhYJgU/5GBd3t4UmGt74R2d974VIYRdjgo678dcStd0ZNAt&#10;7Ugcfkc7GfThnFqpJ7yEcDPIJIpSabDn0NDhSJuOmu/9ySjItse3rN7Wmyq1u/evqsEPd0Cl7u/m&#10;1xcQnmb/D8OfflCHMjjV9sTaiUFB8pAmAVWwiMOmACTPj08gagWreAWyLOT1gvIXAAD//wMAUEsB&#10;Ai0AFAAGAAgAAAAhALaDOJL+AAAA4QEAABMAAAAAAAAAAAAAAAAAAAAAAFtDb250ZW50X1R5cGVz&#10;XS54bWxQSwECLQAUAAYACAAAACEAOP0h/9YAAACUAQAACwAAAAAAAAAAAAAAAAAvAQAAX3JlbHMv&#10;LnJlbHNQSwECLQAUAAYACAAAACEA9zXrISgCAABTBAAADgAAAAAAAAAAAAAAAAAuAgAAZHJzL2Uy&#10;b0RvYy54bWxQSwECLQAUAAYACAAAACEAD3EBYN8AAAAJAQAADwAAAAAAAAAAAAAAAACCBAAAZHJz&#10;L2Rvd25yZXYueG1sUEsFBgAAAAAEAAQA8wAAAI4FAAAAAA==&#10;" strokeweight="1.5pt">
                  <v:fill opacity="0"/>
                </v:oval>
              </w:pict>
            </w:r>
            <w:r w:rsidR="004C1F35">
              <w:rPr>
                <w:noProof/>
              </w:rPr>
              <w:drawing>
                <wp:anchor distT="0" distB="0" distL="114300" distR="114300" simplePos="0" relativeHeight="251635200" behindDoc="1" locked="0" layoutInCell="1" allowOverlap="1">
                  <wp:simplePos x="0" y="0"/>
                  <wp:positionH relativeFrom="column">
                    <wp:posOffset>921732</wp:posOffset>
                  </wp:positionH>
                  <wp:positionV relativeFrom="paragraph">
                    <wp:posOffset>23123</wp:posOffset>
                  </wp:positionV>
                  <wp:extent cx="1605600" cy="295200"/>
                  <wp:effectExtent l="0" t="0" r="0" b="0"/>
                  <wp:wrapTight wrapText="bothSides">
                    <wp:wrapPolygon edited="0">
                      <wp:start x="0" y="0"/>
                      <wp:lineTo x="0" y="19552"/>
                      <wp:lineTo x="21275" y="19552"/>
                      <wp:lineTo x="21275" y="0"/>
                      <wp:lineTo x="0" y="0"/>
                    </wp:wrapPolygon>
                  </wp:wrapTight>
                  <wp:docPr id="1148" name="Grafik 1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605600" cy="295200"/>
                          </a:xfrm>
                          <a:prstGeom prst="rect">
                            <a:avLst/>
                          </a:prstGeom>
                          <a:noFill/>
                          <a:ln>
                            <a:noFill/>
                          </a:ln>
                        </pic:spPr>
                      </pic:pic>
                    </a:graphicData>
                  </a:graphic>
                </wp:anchor>
              </w:drawing>
            </w:r>
          </w:p>
        </w:tc>
      </w:tr>
      <w:tr w:rsidR="007E6FDB" w:rsidTr="004C1F35">
        <w:tc>
          <w:tcPr>
            <w:tcW w:w="4041" w:type="dxa"/>
          </w:tcPr>
          <w:p w:rsidR="007E6FDB" w:rsidRDefault="007E6FDB" w:rsidP="004C1F35">
            <w:pPr>
              <w:spacing w:after="200"/>
              <w:rPr>
                <w:sz w:val="22"/>
              </w:rPr>
            </w:pPr>
            <w:r>
              <w:rPr>
                <w:sz w:val="22"/>
              </w:rPr>
              <w:t xml:space="preserve">Im Protokoll unter </w:t>
            </w:r>
            <w:r w:rsidRPr="00910AA4">
              <w:rPr>
                <w:i/>
                <w:sz w:val="22"/>
              </w:rPr>
              <w:t>Output</w:t>
            </w:r>
            <w:r>
              <w:rPr>
                <w:sz w:val="22"/>
              </w:rPr>
              <w:t xml:space="preserve"> </w:t>
            </w:r>
            <w:r w:rsidR="00910AA4">
              <w:rPr>
                <w:sz w:val="22"/>
              </w:rPr>
              <w:t>kann</w:t>
            </w:r>
            <w:r>
              <w:rPr>
                <w:sz w:val="22"/>
              </w:rPr>
              <w:t xml:space="preserve"> </w:t>
            </w:r>
            <w:r w:rsidR="00910AA4">
              <w:rPr>
                <w:sz w:val="22"/>
              </w:rPr>
              <w:t>ge</w:t>
            </w:r>
            <w:r>
              <w:rPr>
                <w:sz w:val="22"/>
              </w:rPr>
              <w:t>prüf</w:t>
            </w:r>
            <w:r w:rsidR="00910AA4">
              <w:rPr>
                <w:sz w:val="22"/>
              </w:rPr>
              <w:t>t werden</w:t>
            </w:r>
            <w:r>
              <w:rPr>
                <w:sz w:val="22"/>
              </w:rPr>
              <w:t>, ob Fehler aufgetreten sind.</w:t>
            </w:r>
          </w:p>
          <w:p w:rsidR="007E6FDB" w:rsidRDefault="007E6FDB" w:rsidP="004C1F35">
            <w:pPr>
              <w:spacing w:after="200"/>
              <w:rPr>
                <w:sz w:val="22"/>
              </w:rPr>
            </w:pPr>
            <w:r>
              <w:rPr>
                <w:sz w:val="22"/>
              </w:rPr>
              <w:t>Im nebenstehenden Beispiel war alles perfekt…</w:t>
            </w:r>
          </w:p>
        </w:tc>
        <w:tc>
          <w:tcPr>
            <w:tcW w:w="5952" w:type="dxa"/>
          </w:tcPr>
          <w:p w:rsidR="00910AA4" w:rsidRDefault="00910AA4" w:rsidP="007B45E5">
            <w:pPr>
              <w:spacing w:beforeLines="60" w:before="144" w:afterLines="60" w:after="144"/>
              <w:rPr>
                <w:sz w:val="22"/>
              </w:rPr>
            </w:pPr>
            <w:r>
              <w:rPr>
                <w:noProof/>
              </w:rPr>
              <w:drawing>
                <wp:anchor distT="0" distB="0" distL="114300" distR="114300" simplePos="0" relativeHeight="251646464" behindDoc="0" locked="0" layoutInCell="1" allowOverlap="1">
                  <wp:simplePos x="0" y="0"/>
                  <wp:positionH relativeFrom="column">
                    <wp:posOffset>-2852</wp:posOffset>
                  </wp:positionH>
                  <wp:positionV relativeFrom="paragraph">
                    <wp:posOffset>-2360</wp:posOffset>
                  </wp:positionV>
                  <wp:extent cx="3546000" cy="810000"/>
                  <wp:effectExtent l="19050" t="19050" r="16510" b="28575"/>
                  <wp:wrapNone/>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546000" cy="810000"/>
                          </a:xfrm>
                          <a:prstGeom prst="rect">
                            <a:avLst/>
                          </a:prstGeom>
                          <a:noFill/>
                          <a:ln w="12700">
                            <a:solidFill>
                              <a:schemeClr val="tx1"/>
                            </a:solidFill>
                          </a:ln>
                        </pic:spPr>
                      </pic:pic>
                    </a:graphicData>
                  </a:graphic>
                </wp:anchor>
              </w:drawing>
            </w:r>
          </w:p>
        </w:tc>
      </w:tr>
    </w:tbl>
    <w:p w:rsidR="007E6FDB" w:rsidRPr="007E6FDB" w:rsidRDefault="007E6FDB"/>
    <w:p w:rsidR="007E6FDB" w:rsidRPr="007E6FDB" w:rsidRDefault="007E6FDB"/>
    <w:p w:rsidR="001554E5" w:rsidRPr="007E6FDB" w:rsidRDefault="002741E6">
      <w:pPr>
        <w:rPr>
          <w:b/>
        </w:rPr>
      </w:pPr>
      <w:r>
        <w:rPr>
          <w:b/>
        </w:rPr>
        <w:t xml:space="preserve">Exkurs:  </w:t>
      </w:r>
      <w:r w:rsidR="007E6FDB" w:rsidRPr="007E6FDB">
        <w:rPr>
          <w:b/>
        </w:rPr>
        <w:t>Daten manuell erfassen</w:t>
      </w:r>
    </w:p>
    <w:p w:rsidR="001554E5" w:rsidRDefault="00E05AA2">
      <w:pPr>
        <w:rPr>
          <w:sz w:val="22"/>
        </w:rPr>
      </w:pPr>
      <w:r>
        <w:rPr>
          <w:noProof/>
        </w:rPr>
        <w:drawing>
          <wp:anchor distT="0" distB="0" distL="114300" distR="114300" simplePos="0" relativeHeight="251682304" behindDoc="1" locked="0" layoutInCell="1" allowOverlap="1">
            <wp:simplePos x="0" y="0"/>
            <wp:positionH relativeFrom="column">
              <wp:posOffset>2664077</wp:posOffset>
            </wp:positionH>
            <wp:positionV relativeFrom="paragraph">
              <wp:posOffset>2087353</wp:posOffset>
            </wp:positionV>
            <wp:extent cx="3260725" cy="966470"/>
            <wp:effectExtent l="19050" t="19050" r="15875" b="24130"/>
            <wp:wrapTight wrapText="bothSides">
              <wp:wrapPolygon edited="0">
                <wp:start x="-126" y="-426"/>
                <wp:lineTo x="-126" y="21714"/>
                <wp:lineTo x="21579" y="21714"/>
                <wp:lineTo x="21579" y="-426"/>
                <wp:lineTo x="-126" y="-426"/>
              </wp:wrapPolygon>
            </wp:wrapTight>
            <wp:docPr id="968" name="Grafik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3260725" cy="966470"/>
                    </a:xfrm>
                    <a:prstGeom prst="rect">
                      <a:avLst/>
                    </a:prstGeom>
                    <a:ln w="12700">
                      <a:solidFill>
                        <a:schemeClr val="tx1"/>
                      </a:solidFill>
                    </a:ln>
                  </pic:spPr>
                </pic:pic>
              </a:graphicData>
            </a:graphic>
          </wp:anchor>
        </w:drawing>
      </w:r>
    </w:p>
    <w:tbl>
      <w:tblPr>
        <w:tblW w:w="0" w:type="auto"/>
        <w:tblInd w:w="70" w:type="dxa"/>
        <w:tblCellMar>
          <w:left w:w="70" w:type="dxa"/>
          <w:right w:w="70" w:type="dxa"/>
        </w:tblCellMar>
        <w:tblLook w:val="0000" w:firstRow="0" w:lastRow="0" w:firstColumn="0" w:lastColumn="0" w:noHBand="0" w:noVBand="0"/>
      </w:tblPr>
      <w:tblGrid>
        <w:gridCol w:w="3854"/>
        <w:gridCol w:w="5854"/>
      </w:tblGrid>
      <w:tr w:rsidR="004C1F35" w:rsidTr="00603F0D">
        <w:tc>
          <w:tcPr>
            <w:tcW w:w="3854" w:type="dxa"/>
          </w:tcPr>
          <w:p w:rsidR="007E6FDB" w:rsidRDefault="00910AA4" w:rsidP="00603F0D">
            <w:pPr>
              <w:rPr>
                <w:sz w:val="22"/>
              </w:rPr>
            </w:pPr>
            <w:r>
              <w:rPr>
                <w:sz w:val="22"/>
              </w:rPr>
              <w:t>Sollen die Daten der Datenbank</w:t>
            </w:r>
            <w:r>
              <w:rPr>
                <w:sz w:val="22"/>
              </w:rPr>
              <w:softHyphen/>
              <w:t>tabellen manuell erfasst werden, so ist i</w:t>
            </w:r>
            <w:r w:rsidR="007E6FDB">
              <w:rPr>
                <w:sz w:val="22"/>
              </w:rPr>
              <w:t>m Objekt Browser die</w:t>
            </w:r>
            <w:r>
              <w:rPr>
                <w:sz w:val="22"/>
              </w:rPr>
              <w:t xml:space="preserve"> entspr</w:t>
            </w:r>
            <w:r>
              <w:rPr>
                <w:sz w:val="22"/>
              </w:rPr>
              <w:t>e</w:t>
            </w:r>
            <w:r>
              <w:rPr>
                <w:sz w:val="22"/>
              </w:rPr>
              <w:t>chende</w:t>
            </w:r>
            <w:r w:rsidR="007E6FDB">
              <w:rPr>
                <w:sz w:val="22"/>
              </w:rPr>
              <w:t xml:space="preserve"> Tabelle </w:t>
            </w:r>
            <w:r>
              <w:rPr>
                <w:sz w:val="22"/>
              </w:rPr>
              <w:t>zu</w:t>
            </w:r>
            <w:r w:rsidR="007E6FDB">
              <w:rPr>
                <w:sz w:val="22"/>
              </w:rPr>
              <w:t xml:space="preserve"> markier</w:t>
            </w:r>
            <w:r>
              <w:rPr>
                <w:sz w:val="22"/>
              </w:rPr>
              <w:t>en. I</w:t>
            </w:r>
            <w:r w:rsidR="007E6FDB">
              <w:rPr>
                <w:sz w:val="22"/>
              </w:rPr>
              <w:t xml:space="preserve">m Kontextmenü </w:t>
            </w:r>
            <w:r>
              <w:rPr>
                <w:sz w:val="22"/>
              </w:rPr>
              <w:t xml:space="preserve">wird </w:t>
            </w:r>
            <w:r w:rsidR="007E6FDB">
              <w:rPr>
                <w:sz w:val="22"/>
              </w:rPr>
              <w:t xml:space="preserve">die Option </w:t>
            </w:r>
            <w:r>
              <w:rPr>
                <w:i/>
                <w:sz w:val="22"/>
              </w:rPr>
              <w:t>Edit Table Data</w:t>
            </w:r>
            <w:r w:rsidR="007E6FDB">
              <w:rPr>
                <w:sz w:val="22"/>
              </w:rPr>
              <w:t xml:space="preserve"> gewählt.</w:t>
            </w:r>
          </w:p>
          <w:p w:rsidR="00910AA4" w:rsidRDefault="00910AA4" w:rsidP="00603F0D">
            <w:pPr>
              <w:rPr>
                <w:sz w:val="22"/>
              </w:rPr>
            </w:pPr>
          </w:p>
          <w:p w:rsidR="00603F0D" w:rsidRDefault="00603F0D" w:rsidP="00603F0D">
            <w:pPr>
              <w:rPr>
                <w:sz w:val="22"/>
              </w:rPr>
            </w:pPr>
          </w:p>
          <w:p w:rsidR="00603F0D" w:rsidRDefault="00603F0D" w:rsidP="00603F0D">
            <w:pPr>
              <w:rPr>
                <w:sz w:val="22"/>
              </w:rPr>
            </w:pPr>
          </w:p>
          <w:p w:rsidR="00603F0D" w:rsidRDefault="00603F0D" w:rsidP="00603F0D">
            <w:pPr>
              <w:rPr>
                <w:sz w:val="22"/>
              </w:rPr>
            </w:pPr>
          </w:p>
          <w:p w:rsidR="00910AA4" w:rsidRPr="00603F0D" w:rsidRDefault="00910AA4" w:rsidP="00603F0D">
            <w:pPr>
              <w:rPr>
                <w:sz w:val="18"/>
              </w:rPr>
            </w:pPr>
          </w:p>
          <w:p w:rsidR="00910AA4" w:rsidRDefault="00910AA4" w:rsidP="00603F0D">
            <w:pPr>
              <w:rPr>
                <w:sz w:val="22"/>
              </w:rPr>
            </w:pPr>
          </w:p>
        </w:tc>
        <w:tc>
          <w:tcPr>
            <w:tcW w:w="5854" w:type="dxa"/>
          </w:tcPr>
          <w:p w:rsidR="007E6FDB" w:rsidRDefault="00910AA4" w:rsidP="007B45E5">
            <w:pPr>
              <w:spacing w:beforeLines="60" w:before="144" w:afterLines="60" w:after="144"/>
              <w:jc w:val="center"/>
              <w:rPr>
                <w:noProof/>
                <w:sz w:val="22"/>
              </w:rPr>
            </w:pPr>
            <w:r>
              <w:rPr>
                <w:noProof/>
              </w:rPr>
              <w:drawing>
                <wp:anchor distT="0" distB="0" distL="114300" distR="114300" simplePos="0" relativeHeight="251659776" behindDoc="1" locked="0" layoutInCell="1" allowOverlap="1">
                  <wp:simplePos x="0" y="0"/>
                  <wp:positionH relativeFrom="column">
                    <wp:posOffset>623259</wp:posOffset>
                  </wp:positionH>
                  <wp:positionV relativeFrom="paragraph">
                    <wp:posOffset>56515</wp:posOffset>
                  </wp:positionV>
                  <wp:extent cx="2338070" cy="1664335"/>
                  <wp:effectExtent l="19050" t="19050" r="24130" b="12065"/>
                  <wp:wrapTight wrapText="bothSides">
                    <wp:wrapPolygon edited="0">
                      <wp:start x="-176" y="-247"/>
                      <wp:lineTo x="-176" y="21509"/>
                      <wp:lineTo x="21647" y="21509"/>
                      <wp:lineTo x="21647" y="-247"/>
                      <wp:lineTo x="-176" y="-247"/>
                    </wp:wrapPolygon>
                  </wp:wrapTight>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extLst>
                              <a:ext uri="{28A0092B-C50C-407E-A947-70E740481C1C}">
                                <a14:useLocalDpi xmlns:a14="http://schemas.microsoft.com/office/drawing/2010/main" val="0"/>
                              </a:ext>
                            </a:extLst>
                          </a:blip>
                          <a:stretch>
                            <a:fillRect/>
                          </a:stretch>
                        </pic:blipFill>
                        <pic:spPr>
                          <a:xfrm>
                            <a:off x="0" y="0"/>
                            <a:ext cx="2338070" cy="1664335"/>
                          </a:xfrm>
                          <a:prstGeom prst="rect">
                            <a:avLst/>
                          </a:prstGeom>
                          <a:ln w="12700">
                            <a:solidFill>
                              <a:schemeClr val="tx1"/>
                            </a:solidFill>
                          </a:ln>
                        </pic:spPr>
                      </pic:pic>
                    </a:graphicData>
                  </a:graphic>
                </wp:anchor>
              </w:drawing>
            </w:r>
          </w:p>
        </w:tc>
      </w:tr>
      <w:tr w:rsidR="00603F0D" w:rsidTr="00603F0D">
        <w:tc>
          <w:tcPr>
            <w:tcW w:w="3854" w:type="dxa"/>
          </w:tcPr>
          <w:p w:rsidR="007E6FDB" w:rsidRDefault="00910AA4" w:rsidP="00603F0D">
            <w:pPr>
              <w:rPr>
                <w:sz w:val="22"/>
              </w:rPr>
            </w:pPr>
            <w:r>
              <w:rPr>
                <w:sz w:val="22"/>
              </w:rPr>
              <w:t>Nun können d</w:t>
            </w:r>
            <w:r w:rsidR="007E6FDB">
              <w:rPr>
                <w:sz w:val="22"/>
              </w:rPr>
              <w:t>ie Daten in die einze</w:t>
            </w:r>
            <w:r w:rsidR="007E6FDB">
              <w:rPr>
                <w:sz w:val="22"/>
              </w:rPr>
              <w:t>l</w:t>
            </w:r>
            <w:r w:rsidR="007E6FDB">
              <w:rPr>
                <w:sz w:val="22"/>
              </w:rPr>
              <w:t xml:space="preserve">nen Spalten eintragen </w:t>
            </w:r>
            <w:r>
              <w:rPr>
                <w:sz w:val="22"/>
              </w:rPr>
              <w:t>werden.</w:t>
            </w:r>
          </w:p>
          <w:p w:rsidR="00603F0D" w:rsidRDefault="00603F0D" w:rsidP="00603F0D">
            <w:pPr>
              <w:rPr>
                <w:sz w:val="22"/>
              </w:rPr>
            </w:pPr>
          </w:p>
          <w:p w:rsidR="00603F0D" w:rsidRPr="00603F0D" w:rsidRDefault="00603F0D" w:rsidP="00603F0D">
            <w:pPr>
              <w:rPr>
                <w:sz w:val="16"/>
              </w:rPr>
            </w:pPr>
          </w:p>
          <w:p w:rsidR="00603F0D" w:rsidRDefault="00603F0D" w:rsidP="00603F0D">
            <w:pPr>
              <w:rPr>
                <w:sz w:val="22"/>
              </w:rPr>
            </w:pPr>
          </w:p>
        </w:tc>
        <w:tc>
          <w:tcPr>
            <w:tcW w:w="5854" w:type="dxa"/>
          </w:tcPr>
          <w:p w:rsidR="007E6FDB" w:rsidRDefault="007E6FDB" w:rsidP="00603F0D">
            <w:pPr>
              <w:rPr>
                <w:noProof/>
                <w:sz w:val="22"/>
              </w:rPr>
            </w:pPr>
          </w:p>
        </w:tc>
      </w:tr>
    </w:tbl>
    <w:p w:rsidR="00603F0D" w:rsidRDefault="00603F0D">
      <w:pPr>
        <w:rPr>
          <w:sz w:val="22"/>
        </w:rPr>
      </w:pPr>
      <w:r>
        <w:rPr>
          <w:sz w:val="22"/>
        </w:rPr>
        <w:br w:type="page"/>
      </w:r>
    </w:p>
    <w:p w:rsidR="001554E5" w:rsidRPr="00603F0D" w:rsidRDefault="001554E5">
      <w:pPr>
        <w:rPr>
          <w:sz w:val="10"/>
        </w:rPr>
      </w:pPr>
    </w:p>
    <w:tbl>
      <w:tblPr>
        <w:tblW w:w="0" w:type="auto"/>
        <w:tblInd w:w="70" w:type="dxa"/>
        <w:tblCellMar>
          <w:left w:w="70" w:type="dxa"/>
          <w:right w:w="70" w:type="dxa"/>
        </w:tblCellMar>
        <w:tblLook w:val="0000" w:firstRow="0" w:lastRow="0" w:firstColumn="0" w:lastColumn="0" w:noHBand="0" w:noVBand="0"/>
      </w:tblPr>
      <w:tblGrid>
        <w:gridCol w:w="3951"/>
        <w:gridCol w:w="5757"/>
      </w:tblGrid>
      <w:tr w:rsidR="00603F0D" w:rsidTr="00FC30E3">
        <w:tc>
          <w:tcPr>
            <w:tcW w:w="3951" w:type="dxa"/>
          </w:tcPr>
          <w:p w:rsidR="00603F0D" w:rsidRDefault="00603F0D" w:rsidP="00FC30E3">
            <w:pPr>
              <w:rPr>
                <w:sz w:val="22"/>
              </w:rPr>
            </w:pPr>
            <w:r>
              <w:rPr>
                <w:sz w:val="22"/>
              </w:rPr>
              <w:t xml:space="preserve">Mit </w:t>
            </w:r>
            <w:r w:rsidR="00FC30E3">
              <w:rPr>
                <w:sz w:val="22"/>
              </w:rPr>
              <w:t xml:space="preserve">der Schaltfläche </w:t>
            </w:r>
            <w:r w:rsidR="00FC30E3" w:rsidRPr="00FC30E3">
              <w:rPr>
                <w:i/>
                <w:sz w:val="22"/>
              </w:rPr>
              <w:t>Apply</w:t>
            </w:r>
            <w:r>
              <w:rPr>
                <w:sz w:val="22"/>
              </w:rPr>
              <w:t xml:space="preserve"> wird der SQL-Befehl zum Einfügen eines neuen Datensatzes generiert.</w:t>
            </w:r>
          </w:p>
          <w:p w:rsidR="00FC30E3" w:rsidRDefault="00FC30E3" w:rsidP="00FC30E3">
            <w:pPr>
              <w:rPr>
                <w:sz w:val="22"/>
              </w:rPr>
            </w:pPr>
          </w:p>
          <w:p w:rsidR="00FC30E3" w:rsidRDefault="00FC30E3" w:rsidP="00FC30E3">
            <w:pPr>
              <w:rPr>
                <w:sz w:val="22"/>
              </w:rPr>
            </w:pPr>
            <w:r>
              <w:rPr>
                <w:sz w:val="22"/>
              </w:rPr>
              <w:t>Es besteht auch die Möglichkeit, me</w:t>
            </w:r>
            <w:r>
              <w:rPr>
                <w:sz w:val="22"/>
              </w:rPr>
              <w:t>h</w:t>
            </w:r>
            <w:r>
              <w:rPr>
                <w:sz w:val="22"/>
              </w:rPr>
              <w:t>rere Datensätze in die Tabelle einz</w:t>
            </w:r>
            <w:r>
              <w:rPr>
                <w:sz w:val="22"/>
              </w:rPr>
              <w:t>u</w:t>
            </w:r>
            <w:r>
              <w:rPr>
                <w:sz w:val="22"/>
              </w:rPr>
              <w:t>tragen und einen SQL-Befehl für alle Datensätze generieren zu lassen.</w:t>
            </w:r>
          </w:p>
          <w:p w:rsidR="00FC30E3" w:rsidRDefault="00FC30E3" w:rsidP="00FC30E3">
            <w:pPr>
              <w:rPr>
                <w:sz w:val="22"/>
              </w:rPr>
            </w:pPr>
          </w:p>
          <w:p w:rsidR="00FC30E3" w:rsidRDefault="00FC30E3" w:rsidP="00FC30E3">
            <w:pPr>
              <w:rPr>
                <w:sz w:val="22"/>
              </w:rPr>
            </w:pPr>
          </w:p>
          <w:p w:rsidR="00FC30E3" w:rsidRDefault="00FC30E3" w:rsidP="00FC30E3">
            <w:pPr>
              <w:rPr>
                <w:sz w:val="22"/>
              </w:rPr>
            </w:pPr>
          </w:p>
        </w:tc>
        <w:tc>
          <w:tcPr>
            <w:tcW w:w="5757" w:type="dxa"/>
          </w:tcPr>
          <w:p w:rsidR="00603F0D" w:rsidRDefault="00603F0D" w:rsidP="00603F0D">
            <w:pPr>
              <w:jc w:val="center"/>
              <w:rPr>
                <w:noProof/>
              </w:rPr>
            </w:pPr>
            <w:r w:rsidRPr="00550BAF">
              <w:rPr>
                <w:noProof/>
              </w:rPr>
              <w:drawing>
                <wp:anchor distT="0" distB="0" distL="114300" distR="114300" simplePos="0" relativeHeight="251664896" behindDoc="0" locked="0" layoutInCell="1" allowOverlap="1">
                  <wp:simplePos x="0" y="0"/>
                  <wp:positionH relativeFrom="column">
                    <wp:posOffset>1428115</wp:posOffset>
                  </wp:positionH>
                  <wp:positionV relativeFrom="paragraph">
                    <wp:posOffset>16139</wp:posOffset>
                  </wp:positionV>
                  <wp:extent cx="716400" cy="198000"/>
                  <wp:effectExtent l="19050" t="19050" r="26670" b="12065"/>
                  <wp:wrapNone/>
                  <wp:docPr id="1135" name="Grafik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716400" cy="198000"/>
                          </a:xfrm>
                          <a:prstGeom prst="rect">
                            <a:avLst/>
                          </a:prstGeom>
                          <a:noFill/>
                          <a:ln w="12700">
                            <a:solidFill>
                              <a:schemeClr val="tx1"/>
                            </a:solidFill>
                          </a:ln>
                        </pic:spPr>
                      </pic:pic>
                    </a:graphicData>
                  </a:graphic>
                </wp:anchor>
              </w:drawing>
            </w:r>
          </w:p>
          <w:p w:rsidR="00603F0D" w:rsidRDefault="00603F0D" w:rsidP="00603F0D">
            <w:pPr>
              <w:jc w:val="center"/>
              <w:rPr>
                <w:noProof/>
              </w:rPr>
            </w:pPr>
          </w:p>
          <w:p w:rsidR="00603F0D" w:rsidRDefault="00603F0D" w:rsidP="00603F0D">
            <w:pPr>
              <w:jc w:val="center"/>
              <w:rPr>
                <w:noProof/>
                <w:sz w:val="22"/>
              </w:rPr>
            </w:pPr>
          </w:p>
          <w:p w:rsidR="00603F0D" w:rsidRDefault="00FC30E3" w:rsidP="00603F0D">
            <w:pPr>
              <w:jc w:val="center"/>
              <w:rPr>
                <w:noProof/>
                <w:sz w:val="22"/>
              </w:rPr>
            </w:pPr>
            <w:r>
              <w:rPr>
                <w:noProof/>
              </w:rPr>
              <w:drawing>
                <wp:anchor distT="0" distB="0" distL="114300" distR="114300" simplePos="0" relativeHeight="251674112" behindDoc="0" locked="0" layoutInCell="1" allowOverlap="1">
                  <wp:simplePos x="0" y="0"/>
                  <wp:positionH relativeFrom="column">
                    <wp:posOffset>99275</wp:posOffset>
                  </wp:positionH>
                  <wp:positionV relativeFrom="paragraph">
                    <wp:posOffset>109567</wp:posOffset>
                  </wp:positionV>
                  <wp:extent cx="3441939" cy="1061714"/>
                  <wp:effectExtent l="19050" t="19050" r="25400" b="24765"/>
                  <wp:wrapNone/>
                  <wp:docPr id="967" name="Grafik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print">
                            <a:extLst>
                              <a:ext uri="{28A0092B-C50C-407E-A947-70E740481C1C}">
                                <a14:useLocalDpi xmlns:a14="http://schemas.microsoft.com/office/drawing/2010/main" val="0"/>
                              </a:ext>
                            </a:extLst>
                          </a:blip>
                          <a:stretch>
                            <a:fillRect/>
                          </a:stretch>
                        </pic:blipFill>
                        <pic:spPr>
                          <a:xfrm>
                            <a:off x="0" y="0"/>
                            <a:ext cx="3441939" cy="1061714"/>
                          </a:xfrm>
                          <a:prstGeom prst="rect">
                            <a:avLst/>
                          </a:prstGeom>
                          <a:ln w="12700">
                            <a:solidFill>
                              <a:schemeClr val="tx1"/>
                            </a:solidFill>
                          </a:ln>
                        </pic:spPr>
                      </pic:pic>
                    </a:graphicData>
                  </a:graphic>
                </wp:anchor>
              </w:drawing>
            </w:r>
          </w:p>
          <w:p w:rsidR="00603F0D" w:rsidRDefault="00603F0D" w:rsidP="00603F0D">
            <w:pPr>
              <w:jc w:val="center"/>
              <w:rPr>
                <w:noProof/>
                <w:sz w:val="22"/>
              </w:rPr>
            </w:pPr>
          </w:p>
          <w:p w:rsidR="00603F0D" w:rsidRDefault="00603F0D" w:rsidP="00603F0D">
            <w:pPr>
              <w:jc w:val="center"/>
              <w:rPr>
                <w:noProof/>
                <w:sz w:val="22"/>
              </w:rPr>
            </w:pPr>
          </w:p>
          <w:p w:rsidR="00603F0D" w:rsidRDefault="00603F0D" w:rsidP="00603F0D">
            <w:pPr>
              <w:jc w:val="center"/>
              <w:rPr>
                <w:noProof/>
                <w:sz w:val="22"/>
              </w:rPr>
            </w:pPr>
          </w:p>
          <w:p w:rsidR="00603F0D" w:rsidRDefault="00603F0D" w:rsidP="00603F0D">
            <w:pPr>
              <w:jc w:val="center"/>
              <w:rPr>
                <w:noProof/>
                <w:sz w:val="22"/>
              </w:rPr>
            </w:pPr>
          </w:p>
        </w:tc>
      </w:tr>
    </w:tbl>
    <w:p w:rsidR="001554E5" w:rsidRDefault="00FC30E3">
      <w:pPr>
        <w:rPr>
          <w:sz w:val="22"/>
        </w:rPr>
      </w:pPr>
      <w:r>
        <w:rPr>
          <w:sz w:val="22"/>
        </w:rPr>
        <w:t xml:space="preserve">Die nochmalige Bestätigung des </w:t>
      </w:r>
      <w:r w:rsidRPr="00F0114D">
        <w:rPr>
          <w:b/>
          <w:sz w:val="22"/>
        </w:rPr>
        <w:t xml:space="preserve">Apply </w:t>
      </w:r>
      <w:r>
        <w:rPr>
          <w:b/>
          <w:sz w:val="22"/>
        </w:rPr>
        <w:t xml:space="preserve">–Buttons </w:t>
      </w:r>
      <w:r>
        <w:rPr>
          <w:sz w:val="22"/>
        </w:rPr>
        <w:t>führt die SQL-Anweisung aus und fügt die Ku</w:t>
      </w:r>
      <w:r>
        <w:rPr>
          <w:sz w:val="22"/>
        </w:rPr>
        <w:t>n</w:t>
      </w:r>
      <w:r>
        <w:rPr>
          <w:sz w:val="22"/>
        </w:rPr>
        <w:t>dendaten in die Tabelle ein. Mit der Schaltfläche Finish wird der Vorgang abgeschlossen.</w:t>
      </w:r>
    </w:p>
    <w:p w:rsidR="001554E5" w:rsidRDefault="001554E5">
      <w:pPr>
        <w:rPr>
          <w:sz w:val="22"/>
        </w:rPr>
      </w:pPr>
    </w:p>
    <w:p w:rsidR="003A6002" w:rsidRDefault="003A6002">
      <w:pPr>
        <w:rPr>
          <w:sz w:val="22"/>
        </w:rPr>
      </w:pPr>
    </w:p>
    <w:p w:rsidR="00E05AA2" w:rsidRDefault="00E05AA2">
      <w:pPr>
        <w:rPr>
          <w:b/>
          <w:bCs/>
          <w:sz w:val="28"/>
        </w:rPr>
      </w:pPr>
    </w:p>
    <w:p w:rsidR="005E0B89" w:rsidRDefault="005E0B89">
      <w:pPr>
        <w:rPr>
          <w:b/>
          <w:bCs/>
          <w:sz w:val="28"/>
        </w:rPr>
      </w:pPr>
    </w:p>
    <w:p w:rsidR="00750073" w:rsidRPr="00546A56" w:rsidRDefault="00750073">
      <w:pPr>
        <w:rPr>
          <w:b/>
          <w:bCs/>
          <w:sz w:val="30"/>
          <w:szCs w:val="30"/>
        </w:rPr>
      </w:pPr>
      <w:r w:rsidRPr="00546A56">
        <w:rPr>
          <w:b/>
          <w:bCs/>
          <w:sz w:val="30"/>
          <w:szCs w:val="30"/>
        </w:rPr>
        <w:t xml:space="preserve">zu </w:t>
      </w:r>
      <w:r w:rsidR="003A6002" w:rsidRPr="00546A56">
        <w:rPr>
          <w:b/>
          <w:bCs/>
          <w:sz w:val="30"/>
          <w:szCs w:val="30"/>
        </w:rPr>
        <w:t xml:space="preserve">Aufgabe </w:t>
      </w:r>
      <w:r w:rsidR="00AD26CB" w:rsidRPr="00546A56">
        <w:rPr>
          <w:b/>
          <w:bCs/>
          <w:sz w:val="30"/>
          <w:szCs w:val="30"/>
        </w:rPr>
        <w:t>4</w:t>
      </w:r>
      <w:r w:rsidR="00E93CC7" w:rsidRPr="00546A56">
        <w:rPr>
          <w:b/>
          <w:bCs/>
          <w:sz w:val="30"/>
          <w:szCs w:val="30"/>
        </w:rPr>
        <w:t>:</w:t>
      </w:r>
    </w:p>
    <w:p w:rsidR="00750073" w:rsidRDefault="00750073">
      <w:pPr>
        <w:tabs>
          <w:tab w:val="left" w:pos="543"/>
        </w:tabs>
        <w:ind w:left="543" w:hanging="543"/>
        <w:rPr>
          <w:sz w:val="22"/>
        </w:rPr>
      </w:pPr>
    </w:p>
    <w:p w:rsidR="00546A56" w:rsidRPr="003D6A8A" w:rsidRDefault="00546A56" w:rsidP="00546A56">
      <w:pPr>
        <w:tabs>
          <w:tab w:val="left" w:pos="1134"/>
        </w:tabs>
        <w:rPr>
          <w:b/>
        </w:rPr>
      </w:pPr>
      <w:r>
        <w:rPr>
          <w:b/>
        </w:rPr>
        <w:t>Befehlssyntax der SELECT</w:t>
      </w:r>
      <w:r w:rsidRPr="003D6A8A">
        <w:rPr>
          <w:b/>
        </w:rPr>
        <w:t>-Anweisung</w:t>
      </w:r>
    </w:p>
    <w:p w:rsidR="00546A56" w:rsidRPr="00EE73FB" w:rsidRDefault="00546A56" w:rsidP="00546A56">
      <w:pPr>
        <w:ind w:left="1410" w:hanging="1410"/>
      </w:pPr>
    </w:p>
    <w:p w:rsidR="00546A56" w:rsidRPr="00F338FB" w:rsidRDefault="00546A56" w:rsidP="00546A56">
      <w:pPr>
        <w:tabs>
          <w:tab w:val="left" w:pos="4962"/>
        </w:tabs>
        <w:ind w:left="1410" w:hanging="1410"/>
      </w:pPr>
      <w:r w:rsidRPr="00F338FB">
        <w:rPr>
          <w:b/>
          <w:bCs/>
          <w:color w:val="000000"/>
        </w:rPr>
        <w:t xml:space="preserve">SELECT </w:t>
      </w:r>
      <w:r>
        <w:rPr>
          <w:color w:val="000000"/>
        </w:rPr>
        <w:t>&lt;attributbezeichnung1&gt;, &lt;attribut</w:t>
      </w:r>
      <w:r w:rsidRPr="00F338FB">
        <w:rPr>
          <w:color w:val="000000"/>
        </w:rPr>
        <w:t>bezeichnung2&gt; …</w:t>
      </w:r>
      <w:r w:rsidRPr="00F338FB">
        <w:rPr>
          <w:color w:val="000000"/>
        </w:rPr>
        <w:tab/>
        <w:t>( * = alle Felder )</w:t>
      </w:r>
    </w:p>
    <w:p w:rsidR="00546A56" w:rsidRPr="00F338FB" w:rsidRDefault="00546A56" w:rsidP="00546A56">
      <w:pPr>
        <w:spacing w:before="60"/>
        <w:ind w:left="1412" w:hanging="1412"/>
        <w:rPr>
          <w:color w:val="000000"/>
        </w:rPr>
      </w:pPr>
      <w:r w:rsidRPr="00F338FB">
        <w:rPr>
          <w:b/>
          <w:bCs/>
          <w:color w:val="000000"/>
        </w:rPr>
        <w:t>FROM</w:t>
      </w:r>
      <w:r w:rsidRPr="00F338FB">
        <w:rPr>
          <w:color w:val="000000"/>
        </w:rPr>
        <w:t xml:space="preserve"> &lt;tabelle&gt; [, &lt;tabelle&gt;, &lt;tabelle&gt;....]</w:t>
      </w:r>
    </w:p>
    <w:p w:rsidR="00546A56" w:rsidRPr="00F338FB" w:rsidRDefault="00546A56" w:rsidP="00546A56">
      <w:pPr>
        <w:spacing w:before="60"/>
        <w:ind w:left="1412" w:hanging="1412"/>
        <w:rPr>
          <w:lang w:val="en-GB"/>
        </w:rPr>
      </w:pPr>
      <w:r w:rsidRPr="00F338FB">
        <w:rPr>
          <w:color w:val="000000"/>
          <w:lang w:val="en-GB"/>
        </w:rPr>
        <w:t>[</w:t>
      </w:r>
      <w:r w:rsidRPr="00F338FB">
        <w:rPr>
          <w:b/>
          <w:bCs/>
          <w:color w:val="000000"/>
          <w:lang w:val="en-GB"/>
        </w:rPr>
        <w:t>WHERE</w:t>
      </w:r>
      <w:r w:rsidRPr="00F338FB">
        <w:rPr>
          <w:color w:val="000000"/>
          <w:lang w:val="en-GB"/>
        </w:rPr>
        <w:t xml:space="preserve"> &lt;bedingung&gt; ]</w:t>
      </w:r>
    </w:p>
    <w:p w:rsidR="00546A56" w:rsidRPr="006A2489" w:rsidRDefault="00546A56" w:rsidP="00546A56">
      <w:pPr>
        <w:spacing w:before="60"/>
        <w:ind w:left="1412" w:hanging="1412"/>
        <w:rPr>
          <w:color w:val="000000"/>
          <w:lang w:val="en-US"/>
        </w:rPr>
      </w:pPr>
      <w:r w:rsidRPr="006A2489">
        <w:rPr>
          <w:color w:val="000000"/>
          <w:lang w:val="en-US"/>
        </w:rPr>
        <w:t>[</w:t>
      </w:r>
      <w:r w:rsidRPr="006A2489">
        <w:rPr>
          <w:b/>
          <w:bCs/>
          <w:color w:val="000000"/>
          <w:lang w:val="en-US"/>
        </w:rPr>
        <w:t>GROUP BY</w:t>
      </w:r>
      <w:r>
        <w:rPr>
          <w:color w:val="000000"/>
          <w:lang w:val="en-US"/>
        </w:rPr>
        <w:t xml:space="preserve"> &lt;attribut</w:t>
      </w:r>
      <w:r w:rsidRPr="006A2489">
        <w:rPr>
          <w:color w:val="000000"/>
          <w:lang w:val="en-US"/>
        </w:rPr>
        <w:t>bezeichnung&gt; ]</w:t>
      </w:r>
    </w:p>
    <w:p w:rsidR="00546A56" w:rsidRPr="006A2489" w:rsidRDefault="00546A56" w:rsidP="00546A56">
      <w:pPr>
        <w:spacing w:before="60"/>
        <w:ind w:left="1412" w:hanging="1412"/>
        <w:rPr>
          <w:lang w:val="en-US"/>
        </w:rPr>
      </w:pPr>
      <w:r w:rsidRPr="006A2489">
        <w:rPr>
          <w:color w:val="000000"/>
          <w:lang w:val="en-US"/>
        </w:rPr>
        <w:t>[</w:t>
      </w:r>
      <w:r w:rsidRPr="006A2489">
        <w:rPr>
          <w:b/>
          <w:bCs/>
          <w:color w:val="000000"/>
          <w:lang w:val="en-US"/>
        </w:rPr>
        <w:t xml:space="preserve">HAVING </w:t>
      </w:r>
      <w:r w:rsidRPr="006A2489">
        <w:rPr>
          <w:color w:val="000000"/>
          <w:lang w:val="en-US"/>
        </w:rPr>
        <w:t>&lt;bedingung&gt; ];</w:t>
      </w:r>
    </w:p>
    <w:p w:rsidR="00546A56" w:rsidRPr="00F338FB" w:rsidRDefault="00546A56" w:rsidP="00546A56">
      <w:pPr>
        <w:spacing w:before="60"/>
        <w:ind w:left="1412" w:hanging="1412"/>
        <w:rPr>
          <w:lang w:val="en-GB"/>
        </w:rPr>
      </w:pPr>
      <w:r w:rsidRPr="00F338FB">
        <w:rPr>
          <w:color w:val="000000"/>
          <w:lang w:val="en-GB"/>
        </w:rPr>
        <w:t>[</w:t>
      </w:r>
      <w:r w:rsidRPr="00F338FB">
        <w:rPr>
          <w:b/>
          <w:bCs/>
          <w:color w:val="000000"/>
          <w:lang w:val="en-GB"/>
        </w:rPr>
        <w:t>ORDER BY</w:t>
      </w:r>
      <w:r>
        <w:rPr>
          <w:color w:val="000000"/>
          <w:lang w:val="en-GB"/>
        </w:rPr>
        <w:t xml:space="preserve"> &lt;attribut</w:t>
      </w:r>
      <w:r w:rsidRPr="00F338FB">
        <w:rPr>
          <w:color w:val="000000"/>
          <w:lang w:val="en-GB"/>
        </w:rPr>
        <w:t>bezeichnung&gt; [ASC|DESC]..]</w:t>
      </w:r>
    </w:p>
    <w:p w:rsidR="00546A56" w:rsidRDefault="00546A56" w:rsidP="00546A56">
      <w:pPr>
        <w:tabs>
          <w:tab w:val="left" w:pos="1543"/>
        </w:tabs>
        <w:rPr>
          <w:sz w:val="20"/>
          <w:lang w:val="en-US"/>
        </w:rPr>
      </w:pPr>
    </w:p>
    <w:p w:rsidR="00931646" w:rsidRDefault="00931646" w:rsidP="00546A56">
      <w:pPr>
        <w:tabs>
          <w:tab w:val="left" w:pos="1543"/>
        </w:tabs>
        <w:rPr>
          <w:sz w:val="20"/>
          <w:lang w:val="en-US"/>
        </w:rPr>
      </w:pPr>
    </w:p>
    <w:p w:rsidR="00931646" w:rsidRDefault="00931646" w:rsidP="00546A56">
      <w:pPr>
        <w:tabs>
          <w:tab w:val="left" w:pos="1543"/>
        </w:tabs>
        <w:rPr>
          <w:sz w:val="20"/>
          <w:lang w:val="en-US"/>
        </w:rPr>
      </w:pPr>
    </w:p>
    <w:p w:rsidR="00E05AA2" w:rsidRPr="00546A56" w:rsidRDefault="007B45E5" w:rsidP="007C1F48">
      <w:pPr>
        <w:tabs>
          <w:tab w:val="left" w:pos="1276"/>
        </w:tabs>
        <w:ind w:left="567" w:hanging="567"/>
        <w:rPr>
          <w:sz w:val="22"/>
        </w:rPr>
      </w:pPr>
      <w:r>
        <w:rPr>
          <w:noProof/>
          <w:sz w:val="22"/>
        </w:rPr>
        <w:pict>
          <v:oval id="Ellipse 977" o:spid="_x0000_s1071" style="position:absolute;left:0;text-align:left;margin-left:311.4pt;margin-top:12.7pt;width:20.35pt;height:16.3pt;z-index:251717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dhIKQIAAFEEAAAOAAAAZHJzL2Uyb0RvYy54bWysVFGP0zAMfkfiP0R5Z+3Gxm7VutNpd0NI&#10;x3HSwQ/I0nSNSOPgZOvGr8dJe2ODN0QfIju2v9if7S5vj61hB4Vegy35eJRzpqyESttdyb993by7&#10;4cwHYSthwKqSn5Tnt6u3b5adK9QEGjCVQkYg1hedK3kTgiuyzMtGtcKPwClLxhqwFYFU3GUVio7Q&#10;W5NN8vxD1gFWDkEq7+n2vjfyVcKvayXDl7r2KjBTcsotpBPTuY1ntlqKYofCNVoOaYh/yKIV2tKj&#10;Z6h7EQTbo/4LqtUSwUMdRhLaDOpaS5VqoGrG+R/VvDTCqVQLkePdmSb//2Dl0+EZma5KvpjPObOi&#10;pSY9GKOdVyxeEUGd8wX5vbhnjCV69wjyu2cW1o2wO3WHCF2jREVpjaN/dhUQFU+hbNt9horQxT5A&#10;4upYYxsBiQV2TC05nVuijoFJupzMbubTGWeSTJN8nr+fphdE8Rrs0IePCloWhZKrPvWELw6PPsR8&#10;RPHqlfIHo6uNNiYpuNuuDbKDoAHZpK+PNa4R/W0aEsLwvWvC85cYxrKOSl/kszzFXhmHqAEqj99Q&#10;wZUbwt5WaRgjkw+DHIQ2vUzvGztQG9nsu7KF6kTMIvRzTXtIQgP4k7OOZrrk/sdeoOLMfLLUncV4&#10;Oo1LkJTpbD4hBS8t20uLsJKgSh4468V16Bdn71DvGnppnMq1cEcdrXWiOna7z2pIluY2MTbsWFyM&#10;Sz15/f4TrH4BAAD//wMAUEsDBBQABgAIAAAAIQBwwGCs3gAAAAkBAAAPAAAAZHJzL2Rvd25yZXYu&#10;eG1sTI9PS8QwFMTvgt8hPMGbm1ptKLXpIgtFWPSwf/D82rxti81LabK79dsbT3ocZpj5Tble7Cgu&#10;NPvBsYbHVQKCuHVm4E7D8VA/5CB8QDY4OiYN3+RhXd3elFgYd+UdXfahE7GEfYEa+hCmQkrf9mTR&#10;r9xEHL2Tmy2GKOdOmhmvsdyOMk0SJS0OHBd6nGjTU/u1P1sN+fb0ljfbZlMrt3v/rFv88EfU+v5u&#10;eX0BEWgJf2H4xY/oUEWmxp3ZeDFqUGka0YOGNHsGEQNKPWUgGg1ZnoCsSvn/QfUDAAD//wMAUEsB&#10;Ai0AFAAGAAgAAAAhALaDOJL+AAAA4QEAABMAAAAAAAAAAAAAAAAAAAAAAFtDb250ZW50X1R5cGVz&#10;XS54bWxQSwECLQAUAAYACAAAACEAOP0h/9YAAACUAQAACwAAAAAAAAAAAAAAAAAvAQAAX3JlbHMv&#10;LnJlbHNQSwECLQAUAAYACAAAACEASYnYSCkCAABRBAAADgAAAAAAAAAAAAAAAAAuAgAAZHJzL2Uy&#10;b0RvYy54bWxQSwECLQAUAAYACAAAACEAcMBgrN4AAAAJAQAADwAAAAAAAAAAAAAAAACDBAAAZHJz&#10;L2Rvd25yZXYueG1sUEsFBgAAAAAEAAQA8wAAAI4FAAAAAA==&#10;" strokeweight="1.5pt">
            <v:fill opacity="0"/>
          </v:oval>
        </w:pict>
      </w:r>
      <w:r w:rsidR="00931646">
        <w:rPr>
          <w:noProof/>
        </w:rPr>
        <w:drawing>
          <wp:anchor distT="0" distB="0" distL="114300" distR="114300" simplePos="0" relativeHeight="251704832" behindDoc="0" locked="0" layoutInCell="1" allowOverlap="1">
            <wp:simplePos x="0" y="0"/>
            <wp:positionH relativeFrom="column">
              <wp:posOffset>3368675</wp:posOffset>
            </wp:positionH>
            <wp:positionV relativeFrom="paragraph">
              <wp:posOffset>7620</wp:posOffset>
            </wp:positionV>
            <wp:extent cx="2749550" cy="2294890"/>
            <wp:effectExtent l="19050" t="19050" r="12700" b="10160"/>
            <wp:wrapNone/>
            <wp:docPr id="975" name="Grafik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2749550" cy="2294890"/>
                    </a:xfrm>
                    <a:prstGeom prst="rect">
                      <a:avLst/>
                    </a:prstGeom>
                    <a:ln w="12700">
                      <a:solidFill>
                        <a:schemeClr val="tx1"/>
                      </a:solidFill>
                    </a:ln>
                  </pic:spPr>
                </pic:pic>
              </a:graphicData>
            </a:graphic>
          </wp:anchor>
        </w:drawing>
      </w:r>
      <w:r w:rsidR="00546A56" w:rsidRPr="00546A56">
        <w:rPr>
          <w:sz w:val="22"/>
        </w:rPr>
        <w:t>4.1</w:t>
      </w:r>
      <w:r w:rsidR="00546A56" w:rsidRPr="00546A56">
        <w:rPr>
          <w:sz w:val="22"/>
        </w:rPr>
        <w:tab/>
        <w:t xml:space="preserve">Die SQL-Anweisungen </w:t>
      </w:r>
      <w:r w:rsidR="00546A56">
        <w:rPr>
          <w:sz w:val="22"/>
        </w:rPr>
        <w:t>we</w:t>
      </w:r>
      <w:r w:rsidR="00546A56" w:rsidRPr="00546A56">
        <w:rPr>
          <w:sz w:val="22"/>
        </w:rPr>
        <w:t xml:space="preserve">rden im </w:t>
      </w:r>
      <w:r w:rsidR="00546A56">
        <w:rPr>
          <w:sz w:val="22"/>
        </w:rPr>
        <w:t xml:space="preserve">SQL-Editor </w:t>
      </w:r>
      <w:r w:rsidR="00B3566B">
        <w:rPr>
          <w:sz w:val="22"/>
        </w:rPr>
        <w:br/>
      </w:r>
      <w:r w:rsidR="00546A56">
        <w:rPr>
          <w:sz w:val="22"/>
        </w:rPr>
        <w:t xml:space="preserve">der MySQL Workbench eingegeben und mit </w:t>
      </w:r>
      <w:r w:rsidR="00B3566B">
        <w:rPr>
          <w:sz w:val="22"/>
        </w:rPr>
        <w:br/>
      </w:r>
      <w:r w:rsidR="00546A56">
        <w:rPr>
          <w:sz w:val="22"/>
        </w:rPr>
        <w:t>dem Execute-Button für ein Statement ausge</w:t>
      </w:r>
      <w:r w:rsidR="00B3566B">
        <w:rPr>
          <w:sz w:val="22"/>
        </w:rPr>
        <w:t>-</w:t>
      </w:r>
      <w:r w:rsidR="00B3566B">
        <w:rPr>
          <w:sz w:val="22"/>
        </w:rPr>
        <w:br/>
      </w:r>
      <w:r w:rsidR="00546A56">
        <w:rPr>
          <w:sz w:val="22"/>
        </w:rPr>
        <w:t>führt</w:t>
      </w:r>
      <w:r w:rsidR="00B3566B">
        <w:rPr>
          <w:sz w:val="22"/>
        </w:rPr>
        <w:t>.</w:t>
      </w:r>
    </w:p>
    <w:p w:rsidR="00546A56" w:rsidRPr="00546A56" w:rsidRDefault="00546A56">
      <w:pPr>
        <w:tabs>
          <w:tab w:val="left" w:pos="543"/>
        </w:tabs>
        <w:ind w:left="543" w:hanging="543"/>
        <w:rPr>
          <w:sz w:val="22"/>
        </w:rPr>
      </w:pPr>
    </w:p>
    <w:p w:rsidR="00546A56" w:rsidRPr="002741E6" w:rsidRDefault="00931646" w:rsidP="007C1F48">
      <w:pPr>
        <w:tabs>
          <w:tab w:val="left" w:pos="1276"/>
        </w:tabs>
        <w:ind w:left="567" w:hanging="567"/>
        <w:rPr>
          <w:sz w:val="22"/>
          <w:lang w:val="en-US"/>
        </w:rPr>
      </w:pPr>
      <w:r w:rsidRPr="00931646">
        <w:rPr>
          <w:sz w:val="22"/>
        </w:rPr>
        <w:tab/>
      </w:r>
      <w:r w:rsidRPr="002741E6">
        <w:rPr>
          <w:sz w:val="22"/>
          <w:lang w:val="en-US"/>
        </w:rPr>
        <w:t>SELECT *</w:t>
      </w:r>
      <w:r w:rsidRPr="002741E6">
        <w:rPr>
          <w:sz w:val="22"/>
          <w:lang w:val="en-US"/>
        </w:rPr>
        <w:br/>
        <w:t>FROM kunden</w:t>
      </w:r>
      <w:r w:rsidRPr="002741E6">
        <w:rPr>
          <w:sz w:val="22"/>
          <w:lang w:val="en-US"/>
        </w:rPr>
        <w:br/>
        <w:t>ORDER BY name ASC;</w:t>
      </w:r>
    </w:p>
    <w:p w:rsidR="00546A56" w:rsidRPr="002741E6" w:rsidRDefault="00546A56" w:rsidP="007C1F48">
      <w:pPr>
        <w:tabs>
          <w:tab w:val="left" w:pos="1276"/>
        </w:tabs>
        <w:ind w:left="567"/>
        <w:rPr>
          <w:sz w:val="22"/>
          <w:lang w:val="en-US"/>
        </w:rPr>
      </w:pPr>
    </w:p>
    <w:p w:rsidR="00546A56" w:rsidRPr="00EC158C" w:rsidRDefault="00EC158C" w:rsidP="00EC158C">
      <w:pPr>
        <w:tabs>
          <w:tab w:val="left" w:pos="1843"/>
        </w:tabs>
        <w:spacing w:after="120"/>
        <w:ind w:left="1843" w:hanging="1276"/>
        <w:rPr>
          <w:sz w:val="22"/>
          <w:u w:val="single"/>
        </w:rPr>
      </w:pPr>
      <w:r>
        <w:rPr>
          <w:sz w:val="22"/>
          <w:u w:val="single"/>
        </w:rPr>
        <w:t>Anmerung</w:t>
      </w:r>
      <w:r w:rsidRPr="00EC158C">
        <w:rPr>
          <w:sz w:val="22"/>
          <w:u w:val="single"/>
        </w:rPr>
        <w:t>:</w:t>
      </w:r>
    </w:p>
    <w:p w:rsidR="00EC158C" w:rsidRPr="00EC158C" w:rsidRDefault="00EC158C" w:rsidP="00EC158C">
      <w:pPr>
        <w:tabs>
          <w:tab w:val="left" w:pos="1418"/>
        </w:tabs>
        <w:ind w:left="1418" w:hanging="851"/>
        <w:rPr>
          <w:sz w:val="22"/>
        </w:rPr>
      </w:pPr>
      <w:r w:rsidRPr="00EC158C">
        <w:rPr>
          <w:sz w:val="22"/>
        </w:rPr>
        <w:t>*</w:t>
      </w:r>
      <w:r w:rsidRPr="00EC158C">
        <w:rPr>
          <w:sz w:val="22"/>
        </w:rPr>
        <w:tab/>
      </w:r>
      <w:r>
        <w:rPr>
          <w:sz w:val="22"/>
        </w:rPr>
        <w:t>Platzhalter; steht für alle Attribute</w:t>
      </w:r>
    </w:p>
    <w:p w:rsidR="00B635C3" w:rsidRPr="00B635C3" w:rsidRDefault="00B635C3" w:rsidP="00B635C3">
      <w:pPr>
        <w:tabs>
          <w:tab w:val="left" w:pos="1418"/>
        </w:tabs>
        <w:ind w:left="1418" w:hanging="851"/>
        <w:rPr>
          <w:sz w:val="22"/>
        </w:rPr>
      </w:pPr>
      <w:r w:rsidRPr="00B635C3">
        <w:rPr>
          <w:sz w:val="22"/>
        </w:rPr>
        <w:t>ASC</w:t>
      </w:r>
      <w:r w:rsidRPr="00B635C3">
        <w:rPr>
          <w:sz w:val="22"/>
        </w:rPr>
        <w:tab/>
        <w:t>aufsteigend</w:t>
      </w:r>
      <w:r>
        <w:rPr>
          <w:sz w:val="22"/>
        </w:rPr>
        <w:t xml:space="preserve"> (D</w:t>
      </w:r>
      <w:r w:rsidRPr="00B635C3">
        <w:rPr>
          <w:sz w:val="22"/>
        </w:rPr>
        <w:t>efault-Wert</w:t>
      </w:r>
      <w:r>
        <w:rPr>
          <w:sz w:val="22"/>
        </w:rPr>
        <w:t>)</w:t>
      </w:r>
    </w:p>
    <w:p w:rsidR="00B635C3" w:rsidRPr="00B635C3" w:rsidRDefault="00B635C3" w:rsidP="00B635C3">
      <w:pPr>
        <w:tabs>
          <w:tab w:val="left" w:pos="1418"/>
        </w:tabs>
        <w:ind w:left="1418" w:hanging="851"/>
        <w:rPr>
          <w:sz w:val="22"/>
        </w:rPr>
      </w:pPr>
      <w:r w:rsidRPr="00B635C3">
        <w:rPr>
          <w:sz w:val="22"/>
        </w:rPr>
        <w:t>DESC</w:t>
      </w:r>
      <w:r w:rsidRPr="00B635C3">
        <w:rPr>
          <w:sz w:val="22"/>
        </w:rPr>
        <w:tab/>
        <w:t>absteigend</w:t>
      </w:r>
    </w:p>
    <w:p w:rsidR="00931646" w:rsidRPr="00B635C3" w:rsidRDefault="00931646" w:rsidP="003A6002">
      <w:pPr>
        <w:rPr>
          <w:sz w:val="16"/>
        </w:rPr>
      </w:pPr>
    </w:p>
    <w:p w:rsidR="00931646" w:rsidRPr="00B635C3" w:rsidRDefault="00931646" w:rsidP="003A6002">
      <w:pPr>
        <w:rPr>
          <w:sz w:val="16"/>
        </w:rPr>
      </w:pPr>
    </w:p>
    <w:p w:rsidR="00931646" w:rsidRPr="00B635C3" w:rsidRDefault="00931646" w:rsidP="003A6002">
      <w:pPr>
        <w:rPr>
          <w:sz w:val="16"/>
        </w:rPr>
      </w:pPr>
    </w:p>
    <w:p w:rsidR="00931646" w:rsidRPr="00B635C3" w:rsidRDefault="00931646" w:rsidP="003A6002">
      <w:pPr>
        <w:rPr>
          <w:sz w:val="16"/>
        </w:rPr>
      </w:pPr>
    </w:p>
    <w:p w:rsidR="003A6002" w:rsidRDefault="003A6002" w:rsidP="007C1F48">
      <w:pPr>
        <w:tabs>
          <w:tab w:val="left" w:pos="1276"/>
        </w:tabs>
        <w:ind w:left="567" w:hanging="567"/>
        <w:rPr>
          <w:sz w:val="22"/>
        </w:rPr>
      </w:pPr>
      <w:r w:rsidRPr="00AD26CB">
        <w:rPr>
          <w:sz w:val="22"/>
        </w:rPr>
        <w:t>4</w:t>
      </w:r>
      <w:r>
        <w:rPr>
          <w:sz w:val="22"/>
        </w:rPr>
        <w:t>.2</w:t>
      </w:r>
      <w:r>
        <w:rPr>
          <w:sz w:val="22"/>
        </w:rPr>
        <w:tab/>
        <w:t xml:space="preserve">SELECT name, vorname </w:t>
      </w:r>
      <w:r>
        <w:rPr>
          <w:sz w:val="22"/>
        </w:rPr>
        <w:br/>
        <w:t>FROM kunden;</w:t>
      </w:r>
    </w:p>
    <w:p w:rsidR="00EC158C" w:rsidRDefault="00EC158C" w:rsidP="00EC158C">
      <w:pPr>
        <w:tabs>
          <w:tab w:val="left" w:pos="1276"/>
        </w:tabs>
        <w:ind w:left="567"/>
        <w:rPr>
          <w:sz w:val="22"/>
        </w:rPr>
      </w:pPr>
    </w:p>
    <w:p w:rsidR="00C35948" w:rsidRDefault="00C35948" w:rsidP="00C35948">
      <w:pPr>
        <w:tabs>
          <w:tab w:val="left" w:pos="2127"/>
        </w:tabs>
        <w:ind w:left="2410" w:hanging="1843"/>
        <w:rPr>
          <w:sz w:val="22"/>
        </w:rPr>
      </w:pPr>
      <w:r w:rsidRPr="00EC158C">
        <w:rPr>
          <w:b/>
          <w:sz w:val="22"/>
        </w:rPr>
        <w:t>Anmerkung:</w:t>
      </w:r>
      <w:r w:rsidRPr="00EC158C">
        <w:rPr>
          <w:sz w:val="22"/>
        </w:rPr>
        <w:tab/>
      </w:r>
      <w:r w:rsidRPr="00EC158C">
        <w:rPr>
          <w:sz w:val="22"/>
        </w:rPr>
        <w:sym w:font="Wingdings" w:char="F0D8"/>
      </w:r>
      <w:r w:rsidRPr="00EC158C">
        <w:rPr>
          <w:sz w:val="22"/>
        </w:rPr>
        <w:tab/>
      </w:r>
      <w:r>
        <w:rPr>
          <w:sz w:val="22"/>
        </w:rPr>
        <w:t>Auswahl von bestimmten Attributen einer Datenbanktabelle, die angezeigt</w:t>
      </w:r>
      <w:r w:rsidRPr="00EC158C">
        <w:rPr>
          <w:sz w:val="22"/>
        </w:rPr>
        <w:t xml:space="preserve"> </w:t>
      </w:r>
      <w:r>
        <w:rPr>
          <w:sz w:val="22"/>
        </w:rPr>
        <w:t xml:space="preserve">werden sollen (vertikale Auswahl) </w:t>
      </w:r>
      <w:r>
        <w:rPr>
          <w:sz w:val="22"/>
        </w:rPr>
        <w:br/>
      </w:r>
      <w:r w:rsidRPr="00C35948">
        <w:rPr>
          <w:sz w:val="22"/>
        </w:rPr>
        <w:sym w:font="Wingdings" w:char="F0E8"/>
      </w:r>
      <w:r>
        <w:rPr>
          <w:sz w:val="22"/>
        </w:rPr>
        <w:t xml:space="preserve"> Projektion</w:t>
      </w:r>
    </w:p>
    <w:p w:rsidR="00C35948" w:rsidRPr="00EC158C" w:rsidRDefault="00C35948" w:rsidP="00C35948">
      <w:pPr>
        <w:tabs>
          <w:tab w:val="left" w:pos="2127"/>
        </w:tabs>
        <w:ind w:left="2410" w:hanging="1843"/>
        <w:rPr>
          <w:sz w:val="22"/>
        </w:rPr>
      </w:pPr>
    </w:p>
    <w:p w:rsidR="00EC158C" w:rsidRDefault="00EC158C">
      <w:pPr>
        <w:rPr>
          <w:sz w:val="16"/>
        </w:rPr>
      </w:pPr>
      <w:r>
        <w:rPr>
          <w:sz w:val="16"/>
        </w:rPr>
        <w:br w:type="page"/>
      </w:r>
    </w:p>
    <w:p w:rsidR="003A6002" w:rsidRDefault="003A6002" w:rsidP="007C1F48">
      <w:pPr>
        <w:tabs>
          <w:tab w:val="left" w:pos="1276"/>
        </w:tabs>
        <w:ind w:left="567" w:hanging="567"/>
        <w:rPr>
          <w:sz w:val="22"/>
        </w:rPr>
      </w:pPr>
      <w:r>
        <w:rPr>
          <w:sz w:val="22"/>
        </w:rPr>
        <w:lastRenderedPageBreak/>
        <w:t>4</w:t>
      </w:r>
      <w:r w:rsidRPr="00E755A9">
        <w:rPr>
          <w:sz w:val="22"/>
        </w:rPr>
        <w:t>.3</w:t>
      </w:r>
      <w:r w:rsidRPr="00E755A9">
        <w:rPr>
          <w:sz w:val="22"/>
        </w:rPr>
        <w:tab/>
        <w:t xml:space="preserve">SELECT </w:t>
      </w:r>
      <w:proofErr w:type="spellStart"/>
      <w:r w:rsidRPr="00E755A9">
        <w:rPr>
          <w:sz w:val="22"/>
        </w:rPr>
        <w:t>name</w:t>
      </w:r>
      <w:proofErr w:type="spellEnd"/>
      <w:r w:rsidRPr="00E755A9">
        <w:rPr>
          <w:sz w:val="22"/>
        </w:rPr>
        <w:t xml:space="preserve">, </w:t>
      </w:r>
      <w:proofErr w:type="spellStart"/>
      <w:r w:rsidRPr="00E755A9">
        <w:rPr>
          <w:sz w:val="22"/>
        </w:rPr>
        <w:t>vorname</w:t>
      </w:r>
      <w:proofErr w:type="spellEnd"/>
      <w:r w:rsidRPr="00E755A9">
        <w:rPr>
          <w:sz w:val="22"/>
        </w:rPr>
        <w:br/>
        <w:t xml:space="preserve">FROM </w:t>
      </w:r>
      <w:proofErr w:type="spellStart"/>
      <w:r w:rsidRPr="00E755A9">
        <w:rPr>
          <w:sz w:val="22"/>
        </w:rPr>
        <w:t>kunden</w:t>
      </w:r>
      <w:proofErr w:type="spellEnd"/>
      <w:r w:rsidRPr="00E755A9">
        <w:rPr>
          <w:sz w:val="22"/>
        </w:rPr>
        <w:br/>
        <w:t xml:space="preserve">WHERE </w:t>
      </w:r>
      <w:proofErr w:type="spellStart"/>
      <w:r w:rsidRPr="00E755A9">
        <w:rPr>
          <w:sz w:val="22"/>
        </w:rPr>
        <w:t>name</w:t>
      </w:r>
      <w:proofErr w:type="spellEnd"/>
      <w:r w:rsidRPr="00E755A9">
        <w:rPr>
          <w:sz w:val="22"/>
        </w:rPr>
        <w:t xml:space="preserve"> </w:t>
      </w:r>
      <w:r w:rsidR="002E2196" w:rsidRPr="002E2196">
        <w:rPr>
          <w:sz w:val="22"/>
        </w:rPr>
        <w:t>=</w:t>
      </w:r>
      <w:r w:rsidR="006E5258">
        <w:rPr>
          <w:sz w:val="22"/>
        </w:rPr>
        <w:t xml:space="preserve"> </w:t>
      </w:r>
      <w:r w:rsidR="002E2196" w:rsidRPr="002E2196">
        <w:rPr>
          <w:sz w:val="22"/>
        </w:rPr>
        <w:t>'Schlauch'</w:t>
      </w:r>
      <w:r w:rsidRPr="00E755A9">
        <w:rPr>
          <w:sz w:val="22"/>
        </w:rPr>
        <w:t>;</w:t>
      </w:r>
    </w:p>
    <w:p w:rsidR="000E06F4" w:rsidRPr="00851795" w:rsidRDefault="000E06F4" w:rsidP="000E06F4">
      <w:pPr>
        <w:rPr>
          <w:sz w:val="8"/>
          <w:szCs w:val="8"/>
        </w:rPr>
      </w:pPr>
    </w:p>
    <w:p w:rsidR="00EC158C" w:rsidRPr="00EC158C" w:rsidRDefault="00EC158C" w:rsidP="00EC158C">
      <w:pPr>
        <w:tabs>
          <w:tab w:val="left" w:pos="2127"/>
        </w:tabs>
        <w:ind w:left="2410" w:hanging="1843"/>
        <w:rPr>
          <w:sz w:val="22"/>
        </w:rPr>
      </w:pPr>
      <w:r w:rsidRPr="00EC158C">
        <w:rPr>
          <w:b/>
          <w:sz w:val="22"/>
        </w:rPr>
        <w:t>Anmerkung:</w:t>
      </w:r>
      <w:r w:rsidRPr="00EC158C">
        <w:rPr>
          <w:sz w:val="22"/>
        </w:rPr>
        <w:tab/>
      </w:r>
      <w:r w:rsidRPr="00EC158C">
        <w:rPr>
          <w:sz w:val="22"/>
        </w:rPr>
        <w:sym w:font="Wingdings" w:char="F0D8"/>
      </w:r>
      <w:r w:rsidRPr="00EC158C">
        <w:rPr>
          <w:sz w:val="22"/>
        </w:rPr>
        <w:tab/>
        <w:t xml:space="preserve">Auswahl bestimmter Zeilen </w:t>
      </w:r>
      <w:r w:rsidR="00C35948">
        <w:rPr>
          <w:sz w:val="22"/>
        </w:rPr>
        <w:t>(Datensätze) einer Datenbanktabelle, die a</w:t>
      </w:r>
      <w:r w:rsidR="00C35948">
        <w:rPr>
          <w:sz w:val="22"/>
        </w:rPr>
        <w:t>n</w:t>
      </w:r>
      <w:r w:rsidR="00C35948">
        <w:rPr>
          <w:sz w:val="22"/>
        </w:rPr>
        <w:t>gezeigt</w:t>
      </w:r>
      <w:r w:rsidR="00C35948" w:rsidRPr="00EC158C">
        <w:rPr>
          <w:sz w:val="22"/>
        </w:rPr>
        <w:t xml:space="preserve"> </w:t>
      </w:r>
      <w:r w:rsidR="00C35948">
        <w:rPr>
          <w:sz w:val="22"/>
        </w:rPr>
        <w:t>werden sollen</w:t>
      </w:r>
      <w:r w:rsidR="00C35948" w:rsidRPr="00EC158C">
        <w:rPr>
          <w:sz w:val="22"/>
        </w:rPr>
        <w:t>.</w:t>
      </w:r>
      <w:r w:rsidR="00C35948">
        <w:rPr>
          <w:sz w:val="22"/>
        </w:rPr>
        <w:t xml:space="preserve">(horizontale Auswahl) </w:t>
      </w:r>
      <w:r w:rsidR="00C35948">
        <w:rPr>
          <w:sz w:val="22"/>
        </w:rPr>
        <w:br/>
      </w:r>
      <w:r w:rsidR="00C35948" w:rsidRPr="00C35948">
        <w:rPr>
          <w:sz w:val="22"/>
        </w:rPr>
        <w:sym w:font="Wingdings" w:char="F0E8"/>
      </w:r>
      <w:r w:rsidR="00C35948">
        <w:rPr>
          <w:sz w:val="22"/>
        </w:rPr>
        <w:t xml:space="preserve"> Selektion</w:t>
      </w:r>
    </w:p>
    <w:p w:rsidR="00EC158C" w:rsidRPr="00851795" w:rsidRDefault="00EC158C" w:rsidP="00C35948">
      <w:pPr>
        <w:rPr>
          <w:sz w:val="8"/>
          <w:szCs w:val="8"/>
        </w:rPr>
      </w:pPr>
    </w:p>
    <w:p w:rsidR="00C35948" w:rsidRPr="00C35948" w:rsidRDefault="00C35948" w:rsidP="00C35948">
      <w:pPr>
        <w:tabs>
          <w:tab w:val="left" w:pos="2127"/>
        </w:tabs>
        <w:ind w:left="2410" w:hanging="1843"/>
        <w:rPr>
          <w:sz w:val="22"/>
        </w:rPr>
      </w:pPr>
      <w:r w:rsidRPr="00C35948">
        <w:rPr>
          <w:sz w:val="22"/>
        </w:rPr>
        <w:tab/>
      </w:r>
      <w:r w:rsidRPr="00C35948">
        <w:rPr>
          <w:sz w:val="22"/>
        </w:rPr>
        <w:sym w:font="Wingdings" w:char="F0D8"/>
      </w:r>
      <w:r w:rsidRPr="00C35948">
        <w:rPr>
          <w:sz w:val="22"/>
        </w:rPr>
        <w:tab/>
        <w:t>Die Auswahl erfolgt mit Hilfe von Bedingungen innerhalb der WHERE-Klausel.</w:t>
      </w:r>
    </w:p>
    <w:p w:rsidR="00C35948" w:rsidRPr="00851795" w:rsidRDefault="00C35948" w:rsidP="00C35948">
      <w:pPr>
        <w:rPr>
          <w:sz w:val="8"/>
          <w:szCs w:val="8"/>
        </w:rPr>
      </w:pPr>
    </w:p>
    <w:p w:rsidR="00C35948" w:rsidRPr="00C35948" w:rsidRDefault="00C35948" w:rsidP="00C35948">
      <w:pPr>
        <w:tabs>
          <w:tab w:val="left" w:pos="2127"/>
        </w:tabs>
        <w:ind w:left="2410" w:hanging="1843"/>
        <w:rPr>
          <w:sz w:val="22"/>
        </w:rPr>
      </w:pPr>
      <w:r w:rsidRPr="00C35948">
        <w:rPr>
          <w:sz w:val="22"/>
        </w:rPr>
        <w:tab/>
      </w:r>
      <w:r w:rsidRPr="00C35948">
        <w:rPr>
          <w:sz w:val="22"/>
        </w:rPr>
        <w:sym w:font="Wingdings" w:char="F0D8"/>
      </w:r>
      <w:r w:rsidRPr="00C35948">
        <w:rPr>
          <w:sz w:val="22"/>
        </w:rPr>
        <w:tab/>
        <w:t>Aufbau einer Bedingung:</w:t>
      </w:r>
    </w:p>
    <w:p w:rsidR="00C35948" w:rsidRPr="00C35948" w:rsidRDefault="00C35948" w:rsidP="00851795">
      <w:pPr>
        <w:tabs>
          <w:tab w:val="left" w:pos="2127"/>
        </w:tabs>
        <w:spacing w:before="40"/>
        <w:ind w:left="2410" w:hanging="1843"/>
        <w:rPr>
          <w:sz w:val="22"/>
        </w:rPr>
      </w:pPr>
      <w:r w:rsidRPr="00C35948">
        <w:rPr>
          <w:sz w:val="22"/>
        </w:rPr>
        <w:tab/>
      </w:r>
      <w:r w:rsidRPr="00C35948">
        <w:rPr>
          <w:sz w:val="22"/>
        </w:rPr>
        <w:tab/>
      </w:r>
      <w:r w:rsidRPr="00C35948">
        <w:rPr>
          <w:sz w:val="22"/>
        </w:rPr>
        <w:tab/>
        <w:t>attributbezeichnung</w:t>
      </w:r>
      <w:r w:rsidRPr="00C35948">
        <w:rPr>
          <w:sz w:val="22"/>
        </w:rPr>
        <w:tab/>
        <w:t>vergleichsoperator</w:t>
      </w:r>
      <w:r w:rsidRPr="00C35948">
        <w:rPr>
          <w:sz w:val="22"/>
        </w:rPr>
        <w:tab/>
        <w:t>vergleichswert</w:t>
      </w:r>
    </w:p>
    <w:p w:rsidR="00C35948" w:rsidRPr="00C35948" w:rsidRDefault="00C35948" w:rsidP="00851795">
      <w:pPr>
        <w:tabs>
          <w:tab w:val="left" w:pos="2127"/>
          <w:tab w:val="left" w:pos="3686"/>
          <w:tab w:val="left" w:pos="5529"/>
          <w:tab w:val="left" w:pos="7371"/>
        </w:tabs>
        <w:spacing w:before="40"/>
        <w:ind w:left="2410" w:hanging="1843"/>
        <w:rPr>
          <w:sz w:val="22"/>
        </w:rPr>
      </w:pPr>
      <w:r w:rsidRPr="00C35948">
        <w:rPr>
          <w:sz w:val="22"/>
        </w:rPr>
        <w:tab/>
      </w:r>
      <w:r w:rsidRPr="00C35948">
        <w:rPr>
          <w:sz w:val="22"/>
        </w:rPr>
        <w:tab/>
        <w:t>z.B.</w:t>
      </w:r>
      <w:r w:rsidRPr="00C35948">
        <w:rPr>
          <w:sz w:val="22"/>
        </w:rPr>
        <w:tab/>
      </w:r>
      <w:proofErr w:type="spellStart"/>
      <w:r w:rsidRPr="00C35948">
        <w:rPr>
          <w:sz w:val="22"/>
        </w:rPr>
        <w:t>name</w:t>
      </w:r>
      <w:proofErr w:type="spellEnd"/>
      <w:r w:rsidRPr="00C35948">
        <w:rPr>
          <w:sz w:val="22"/>
        </w:rPr>
        <w:tab/>
        <w:t>=</w:t>
      </w:r>
      <w:r w:rsidRPr="00C35948">
        <w:rPr>
          <w:sz w:val="22"/>
        </w:rPr>
        <w:tab/>
      </w:r>
      <w:r w:rsidR="00A47DC1" w:rsidRPr="002E2196">
        <w:rPr>
          <w:sz w:val="22"/>
        </w:rPr>
        <w:t>'</w:t>
      </w:r>
      <w:r w:rsidRPr="00C35948">
        <w:rPr>
          <w:sz w:val="22"/>
        </w:rPr>
        <w:t>Huber</w:t>
      </w:r>
      <w:r w:rsidR="00A47DC1" w:rsidRPr="002E2196">
        <w:rPr>
          <w:sz w:val="22"/>
        </w:rPr>
        <w:t>'</w:t>
      </w:r>
    </w:p>
    <w:p w:rsidR="00C35948" w:rsidRPr="00851795" w:rsidRDefault="00C35948" w:rsidP="00C35948">
      <w:pPr>
        <w:rPr>
          <w:sz w:val="8"/>
          <w:szCs w:val="8"/>
        </w:rPr>
      </w:pPr>
    </w:p>
    <w:p w:rsidR="00C35948" w:rsidRPr="00C35948" w:rsidRDefault="00C35948" w:rsidP="00C35948">
      <w:pPr>
        <w:tabs>
          <w:tab w:val="left" w:pos="2127"/>
        </w:tabs>
        <w:ind w:left="2410" w:hanging="1843"/>
        <w:rPr>
          <w:sz w:val="22"/>
        </w:rPr>
      </w:pPr>
      <w:r w:rsidRPr="00C35948">
        <w:rPr>
          <w:sz w:val="22"/>
        </w:rPr>
        <w:tab/>
      </w:r>
      <w:r w:rsidRPr="00C35948">
        <w:rPr>
          <w:sz w:val="22"/>
        </w:rPr>
        <w:sym w:font="Wingdings" w:char="F0D8"/>
      </w:r>
      <w:r w:rsidRPr="00C35948">
        <w:rPr>
          <w:sz w:val="22"/>
        </w:rPr>
        <w:tab/>
        <w:t>Bei einer Bedingung mit einfachem Textvergleich steht der Vergleichswert in Anführungszeichen.</w:t>
      </w:r>
    </w:p>
    <w:p w:rsidR="00C35948" w:rsidRPr="00851795" w:rsidRDefault="00C35948" w:rsidP="00C35948">
      <w:pPr>
        <w:rPr>
          <w:sz w:val="8"/>
          <w:szCs w:val="8"/>
        </w:rPr>
      </w:pPr>
    </w:p>
    <w:p w:rsidR="00C35948" w:rsidRPr="00C35948" w:rsidRDefault="00C35948" w:rsidP="00C35948">
      <w:pPr>
        <w:tabs>
          <w:tab w:val="left" w:pos="2127"/>
        </w:tabs>
        <w:ind w:left="2410" w:hanging="1843"/>
        <w:rPr>
          <w:sz w:val="22"/>
        </w:rPr>
      </w:pPr>
      <w:r w:rsidRPr="00C35948">
        <w:rPr>
          <w:sz w:val="22"/>
        </w:rPr>
        <w:tab/>
      </w:r>
      <w:r w:rsidRPr="00C35948">
        <w:rPr>
          <w:sz w:val="22"/>
        </w:rPr>
        <w:sym w:font="Wingdings" w:char="F0D8"/>
      </w:r>
      <w:r w:rsidRPr="00C35948">
        <w:rPr>
          <w:sz w:val="22"/>
        </w:rPr>
        <w:tab/>
        <w:t xml:space="preserve">Bei einer Bedingung mit </w:t>
      </w:r>
      <w:r>
        <w:rPr>
          <w:sz w:val="22"/>
        </w:rPr>
        <w:t>numerischem Vergleich</w:t>
      </w:r>
      <w:r w:rsidRPr="00C35948">
        <w:rPr>
          <w:sz w:val="22"/>
        </w:rPr>
        <w:t xml:space="preserve"> steht der Vergleichswert </w:t>
      </w:r>
      <w:r>
        <w:rPr>
          <w:sz w:val="22"/>
        </w:rPr>
        <w:t>ohne</w:t>
      </w:r>
      <w:r w:rsidRPr="00C35948">
        <w:rPr>
          <w:sz w:val="22"/>
        </w:rPr>
        <w:t xml:space="preserve"> Anführungszeichen.</w:t>
      </w:r>
    </w:p>
    <w:p w:rsidR="00C35948" w:rsidRPr="00851795" w:rsidRDefault="00C35948" w:rsidP="00C35948">
      <w:pPr>
        <w:rPr>
          <w:sz w:val="8"/>
          <w:szCs w:val="8"/>
        </w:rPr>
      </w:pPr>
    </w:p>
    <w:p w:rsidR="00C35948" w:rsidRPr="00C35948" w:rsidRDefault="00C35948" w:rsidP="00C35948">
      <w:pPr>
        <w:tabs>
          <w:tab w:val="left" w:pos="2127"/>
        </w:tabs>
        <w:ind w:left="2410" w:hanging="1843"/>
        <w:rPr>
          <w:sz w:val="22"/>
          <w:szCs w:val="22"/>
        </w:rPr>
      </w:pPr>
      <w:r w:rsidRPr="00C35948">
        <w:rPr>
          <w:sz w:val="22"/>
        </w:rPr>
        <w:tab/>
      </w:r>
      <w:r w:rsidRPr="00C35948">
        <w:rPr>
          <w:sz w:val="22"/>
        </w:rPr>
        <w:sym w:font="Wingdings" w:char="F0D8"/>
      </w:r>
      <w:r w:rsidRPr="00C35948">
        <w:rPr>
          <w:sz w:val="22"/>
        </w:rPr>
        <w:tab/>
      </w:r>
      <w:r w:rsidRPr="00C35948">
        <w:rPr>
          <w:sz w:val="22"/>
          <w:szCs w:val="22"/>
        </w:rPr>
        <w:t xml:space="preserve">Bei einer Bedingung die einen Vergleich mit einem Datumswert enthält, erfolgt die Datumswertangabe in folgender Schreibweise: </w:t>
      </w:r>
      <w:r w:rsidR="00A47DC1" w:rsidRPr="002E2196">
        <w:rPr>
          <w:sz w:val="22"/>
        </w:rPr>
        <w:t>'</w:t>
      </w:r>
      <w:proofErr w:type="spellStart"/>
      <w:r w:rsidRPr="00C35948">
        <w:rPr>
          <w:sz w:val="22"/>
          <w:szCs w:val="22"/>
        </w:rPr>
        <w:t>yyyy</w:t>
      </w:r>
      <w:proofErr w:type="spellEnd"/>
      <w:r w:rsidRPr="00C35948">
        <w:rPr>
          <w:sz w:val="22"/>
          <w:szCs w:val="22"/>
        </w:rPr>
        <w:t>-mm-</w:t>
      </w:r>
      <w:proofErr w:type="spellStart"/>
      <w:r w:rsidRPr="00C35948">
        <w:rPr>
          <w:sz w:val="22"/>
          <w:szCs w:val="22"/>
        </w:rPr>
        <w:t>tt</w:t>
      </w:r>
      <w:proofErr w:type="spellEnd"/>
      <w:r w:rsidR="00A47DC1" w:rsidRPr="002E2196">
        <w:rPr>
          <w:sz w:val="22"/>
        </w:rPr>
        <w:t>'</w:t>
      </w:r>
      <w:r w:rsidRPr="00C35948">
        <w:rPr>
          <w:sz w:val="22"/>
          <w:szCs w:val="22"/>
        </w:rPr>
        <w:t>.</w:t>
      </w:r>
    </w:p>
    <w:p w:rsidR="00C35948" w:rsidRPr="009446B1" w:rsidRDefault="00C35948" w:rsidP="00851795">
      <w:pPr>
        <w:tabs>
          <w:tab w:val="left" w:pos="2127"/>
          <w:tab w:val="left" w:pos="3686"/>
          <w:tab w:val="left" w:pos="4678"/>
          <w:tab w:val="left" w:pos="5103"/>
        </w:tabs>
        <w:spacing w:before="40"/>
        <w:ind w:left="2410" w:hanging="1843"/>
        <w:rPr>
          <w:sz w:val="22"/>
          <w:lang w:val="en-US"/>
        </w:rPr>
      </w:pPr>
      <w:r w:rsidRPr="00C35948">
        <w:rPr>
          <w:sz w:val="22"/>
        </w:rPr>
        <w:tab/>
      </w:r>
      <w:r w:rsidRPr="00C35948">
        <w:rPr>
          <w:sz w:val="22"/>
        </w:rPr>
        <w:tab/>
      </w:r>
      <w:proofErr w:type="spellStart"/>
      <w:proofErr w:type="gramStart"/>
      <w:r w:rsidRPr="009446B1">
        <w:rPr>
          <w:sz w:val="22"/>
          <w:lang w:val="en-US"/>
        </w:rPr>
        <w:t>z.B</w:t>
      </w:r>
      <w:proofErr w:type="spellEnd"/>
      <w:proofErr w:type="gramEnd"/>
      <w:r w:rsidRPr="009446B1">
        <w:rPr>
          <w:sz w:val="22"/>
          <w:lang w:val="en-US"/>
        </w:rPr>
        <w:t>.</w:t>
      </w:r>
      <w:r w:rsidRPr="009446B1">
        <w:rPr>
          <w:sz w:val="22"/>
          <w:lang w:val="en-US"/>
        </w:rPr>
        <w:tab/>
      </w:r>
      <w:proofErr w:type="spellStart"/>
      <w:r w:rsidRPr="009446B1">
        <w:rPr>
          <w:sz w:val="22"/>
          <w:lang w:val="en-US"/>
        </w:rPr>
        <w:t>eintritt</w:t>
      </w:r>
      <w:proofErr w:type="spellEnd"/>
      <w:r w:rsidRPr="009446B1">
        <w:rPr>
          <w:sz w:val="22"/>
          <w:lang w:val="en-US"/>
        </w:rPr>
        <w:tab/>
        <w:t>&gt;</w:t>
      </w:r>
      <w:r w:rsidRPr="009446B1">
        <w:rPr>
          <w:sz w:val="22"/>
          <w:lang w:val="en-US"/>
        </w:rPr>
        <w:tab/>
      </w:r>
      <w:r w:rsidR="00A47DC1" w:rsidRPr="009446B1">
        <w:rPr>
          <w:sz w:val="22"/>
          <w:lang w:val="en-US"/>
        </w:rPr>
        <w:t>'</w:t>
      </w:r>
      <w:r w:rsidRPr="009446B1">
        <w:rPr>
          <w:sz w:val="22"/>
          <w:lang w:val="en-US"/>
        </w:rPr>
        <w:t>2010-10-31</w:t>
      </w:r>
      <w:r w:rsidR="00A47DC1" w:rsidRPr="009446B1">
        <w:rPr>
          <w:sz w:val="22"/>
          <w:lang w:val="en-US"/>
        </w:rPr>
        <w:t>'</w:t>
      </w:r>
    </w:p>
    <w:p w:rsidR="00EC158C" w:rsidRPr="009446B1" w:rsidRDefault="00EC158C">
      <w:pPr>
        <w:rPr>
          <w:sz w:val="16"/>
          <w:lang w:val="en-US"/>
        </w:rPr>
      </w:pPr>
    </w:p>
    <w:p w:rsidR="00931646" w:rsidRPr="009446B1" w:rsidRDefault="00931646">
      <w:pPr>
        <w:rPr>
          <w:sz w:val="16"/>
          <w:lang w:val="en-US"/>
        </w:rPr>
      </w:pPr>
    </w:p>
    <w:p w:rsidR="003A6002" w:rsidRPr="003A6002" w:rsidRDefault="003A6002" w:rsidP="007C1F48">
      <w:pPr>
        <w:tabs>
          <w:tab w:val="left" w:pos="1276"/>
        </w:tabs>
        <w:ind w:left="567" w:hanging="567"/>
        <w:rPr>
          <w:sz w:val="22"/>
          <w:lang w:val="en-US"/>
        </w:rPr>
      </w:pPr>
      <w:r w:rsidRPr="003A6002">
        <w:rPr>
          <w:sz w:val="22"/>
          <w:lang w:val="en-US"/>
        </w:rPr>
        <w:t>4</w:t>
      </w:r>
      <w:r w:rsidR="006C61E1">
        <w:rPr>
          <w:sz w:val="22"/>
          <w:lang w:val="en-US"/>
        </w:rPr>
        <w:t>.4</w:t>
      </w:r>
      <w:r w:rsidRPr="003A6002">
        <w:rPr>
          <w:sz w:val="22"/>
          <w:lang w:val="en-US"/>
        </w:rPr>
        <w:tab/>
        <w:t xml:space="preserve">SELECT name, </w:t>
      </w:r>
      <w:proofErr w:type="spellStart"/>
      <w:r w:rsidRPr="003A6002">
        <w:rPr>
          <w:sz w:val="22"/>
          <w:lang w:val="en-US"/>
        </w:rPr>
        <w:t>vorname</w:t>
      </w:r>
      <w:proofErr w:type="spellEnd"/>
      <w:r w:rsidRPr="003A6002">
        <w:rPr>
          <w:sz w:val="22"/>
          <w:lang w:val="en-US"/>
        </w:rPr>
        <w:br/>
        <w:t xml:space="preserve">FROM </w:t>
      </w:r>
      <w:proofErr w:type="spellStart"/>
      <w:r w:rsidRPr="003A6002">
        <w:rPr>
          <w:sz w:val="22"/>
          <w:lang w:val="en-US"/>
        </w:rPr>
        <w:t>kunden</w:t>
      </w:r>
      <w:proofErr w:type="spellEnd"/>
      <w:r w:rsidRPr="003A6002">
        <w:rPr>
          <w:sz w:val="22"/>
          <w:lang w:val="en-US"/>
        </w:rPr>
        <w:br/>
        <w:t>WHERE name LIKE 'S%';</w:t>
      </w:r>
    </w:p>
    <w:p w:rsidR="003A6002" w:rsidRPr="0092451F" w:rsidRDefault="003A6002" w:rsidP="003A6002">
      <w:pPr>
        <w:rPr>
          <w:sz w:val="8"/>
          <w:szCs w:val="8"/>
          <w:lang w:val="en-US"/>
        </w:rPr>
      </w:pPr>
    </w:p>
    <w:p w:rsidR="00C35948" w:rsidRPr="00C35948" w:rsidRDefault="00C35948" w:rsidP="00C35948">
      <w:pPr>
        <w:tabs>
          <w:tab w:val="left" w:pos="2127"/>
        </w:tabs>
        <w:ind w:left="2410" w:hanging="1843"/>
        <w:rPr>
          <w:sz w:val="22"/>
        </w:rPr>
      </w:pPr>
      <w:r w:rsidRPr="00C35948">
        <w:rPr>
          <w:b/>
          <w:sz w:val="22"/>
        </w:rPr>
        <w:t>Anmerkung:</w:t>
      </w:r>
      <w:r w:rsidRPr="00C35948">
        <w:rPr>
          <w:sz w:val="22"/>
        </w:rPr>
        <w:tab/>
      </w:r>
      <w:r w:rsidRPr="00C35948">
        <w:rPr>
          <w:sz w:val="22"/>
        </w:rPr>
        <w:sym w:font="Wingdings" w:char="F0D8"/>
      </w:r>
      <w:r w:rsidRPr="00C35948">
        <w:rPr>
          <w:sz w:val="22"/>
        </w:rPr>
        <w:tab/>
        <w:t>Soll eine Selektion nicht durch einen präzisen Vergleichswert sondern nur durch Teile davon erfolgen, muss im Vergleichswert ein Platzhalter eing</w:t>
      </w:r>
      <w:r w:rsidRPr="00C35948">
        <w:rPr>
          <w:sz w:val="22"/>
        </w:rPr>
        <w:t>e</w:t>
      </w:r>
      <w:r w:rsidRPr="00C35948">
        <w:rPr>
          <w:sz w:val="22"/>
        </w:rPr>
        <w:t>fügt werden. In diesem Falle lautet der Vergleichsoperator LIKE.</w:t>
      </w:r>
    </w:p>
    <w:p w:rsidR="00C35948" w:rsidRPr="00851795" w:rsidRDefault="00C35948" w:rsidP="00C35948">
      <w:pPr>
        <w:rPr>
          <w:sz w:val="8"/>
          <w:szCs w:val="8"/>
        </w:rPr>
      </w:pPr>
    </w:p>
    <w:p w:rsidR="00C35948" w:rsidRPr="00C35948" w:rsidRDefault="00C35948" w:rsidP="00C35948">
      <w:pPr>
        <w:tabs>
          <w:tab w:val="left" w:pos="2127"/>
        </w:tabs>
        <w:ind w:left="2410" w:hanging="1843"/>
        <w:rPr>
          <w:sz w:val="22"/>
        </w:rPr>
      </w:pPr>
      <w:r w:rsidRPr="00C35948">
        <w:rPr>
          <w:sz w:val="22"/>
        </w:rPr>
        <w:tab/>
      </w:r>
      <w:r w:rsidRPr="00C35948">
        <w:rPr>
          <w:sz w:val="22"/>
        </w:rPr>
        <w:sym w:font="Wingdings" w:char="F0D8"/>
      </w:r>
      <w:r w:rsidRPr="00C35948">
        <w:rPr>
          <w:sz w:val="22"/>
        </w:rPr>
        <w:tab/>
        <w:t>MySQL verwendet als Platzhalter für beliebige Zeichen innerhalb einer Zeichenkette das %-Symbol.</w:t>
      </w:r>
    </w:p>
    <w:p w:rsidR="009304D3" w:rsidRPr="00A47DC1" w:rsidRDefault="009304D3" w:rsidP="00851795">
      <w:pPr>
        <w:tabs>
          <w:tab w:val="left" w:pos="2127"/>
          <w:tab w:val="left" w:pos="3686"/>
          <w:tab w:val="left" w:pos="4678"/>
          <w:tab w:val="left" w:pos="5103"/>
        </w:tabs>
        <w:spacing w:before="40"/>
        <w:ind w:left="2410" w:hanging="1843"/>
        <w:rPr>
          <w:sz w:val="22"/>
          <w:lang w:val="en-US"/>
        </w:rPr>
      </w:pPr>
      <w:r w:rsidRPr="00C35948">
        <w:rPr>
          <w:sz w:val="22"/>
        </w:rPr>
        <w:tab/>
      </w:r>
      <w:r w:rsidRPr="00C35948">
        <w:rPr>
          <w:sz w:val="22"/>
        </w:rPr>
        <w:tab/>
      </w:r>
      <w:proofErr w:type="gramStart"/>
      <w:r w:rsidRPr="009304D3">
        <w:rPr>
          <w:sz w:val="22"/>
          <w:lang w:val="en-US"/>
        </w:rPr>
        <w:t>z.B</w:t>
      </w:r>
      <w:proofErr w:type="gramEnd"/>
      <w:r w:rsidRPr="009304D3">
        <w:rPr>
          <w:sz w:val="22"/>
          <w:lang w:val="en-US"/>
        </w:rPr>
        <w:t>.</w:t>
      </w:r>
      <w:r w:rsidRPr="009304D3">
        <w:rPr>
          <w:sz w:val="22"/>
          <w:lang w:val="en-US"/>
        </w:rPr>
        <w:tab/>
        <w:t>name</w:t>
      </w:r>
      <w:r w:rsidRPr="009304D3">
        <w:rPr>
          <w:sz w:val="22"/>
          <w:lang w:val="en-US"/>
        </w:rPr>
        <w:tab/>
        <w:t>LIKE</w:t>
      </w:r>
      <w:r w:rsidRPr="009304D3">
        <w:rPr>
          <w:sz w:val="22"/>
          <w:lang w:val="en-US"/>
        </w:rPr>
        <w:tab/>
      </w:r>
      <w:r w:rsidR="00A47DC1" w:rsidRPr="00A47DC1">
        <w:rPr>
          <w:sz w:val="22"/>
          <w:lang w:val="en-US"/>
        </w:rPr>
        <w:t>'</w:t>
      </w:r>
      <w:r w:rsidRPr="009304D3">
        <w:rPr>
          <w:sz w:val="22"/>
          <w:lang w:val="en-US"/>
        </w:rPr>
        <w:t>Heinz%</w:t>
      </w:r>
      <w:r w:rsidR="00A47DC1" w:rsidRPr="00A47DC1">
        <w:rPr>
          <w:sz w:val="22"/>
          <w:lang w:val="en-US"/>
        </w:rPr>
        <w:t>'</w:t>
      </w:r>
    </w:p>
    <w:p w:rsidR="00C35948" w:rsidRPr="0092451F" w:rsidRDefault="00C35948" w:rsidP="00C35948">
      <w:pPr>
        <w:rPr>
          <w:sz w:val="8"/>
          <w:szCs w:val="8"/>
          <w:lang w:val="en-US"/>
        </w:rPr>
      </w:pPr>
    </w:p>
    <w:p w:rsidR="00C35948" w:rsidRPr="00C35948" w:rsidRDefault="00C35948" w:rsidP="00C35948">
      <w:pPr>
        <w:tabs>
          <w:tab w:val="left" w:pos="2127"/>
        </w:tabs>
        <w:ind w:left="2410" w:hanging="1843"/>
        <w:rPr>
          <w:sz w:val="22"/>
        </w:rPr>
      </w:pPr>
      <w:r w:rsidRPr="009304D3">
        <w:rPr>
          <w:sz w:val="22"/>
          <w:lang w:val="en-US"/>
        </w:rPr>
        <w:tab/>
      </w:r>
      <w:r w:rsidRPr="00C35948">
        <w:rPr>
          <w:sz w:val="22"/>
        </w:rPr>
        <w:sym w:font="Wingdings" w:char="F0D8"/>
      </w:r>
      <w:r w:rsidRPr="00C35948">
        <w:rPr>
          <w:sz w:val="22"/>
        </w:rPr>
        <w:tab/>
        <w:t>Platzhalter für ein beliebiges Zeichen ist das _-Symbol (Underline).</w:t>
      </w:r>
    </w:p>
    <w:p w:rsidR="00C35948" w:rsidRPr="009446B1" w:rsidRDefault="00C35948" w:rsidP="00851795">
      <w:pPr>
        <w:tabs>
          <w:tab w:val="left" w:pos="2127"/>
          <w:tab w:val="left" w:pos="3686"/>
          <w:tab w:val="left" w:pos="4678"/>
          <w:tab w:val="left" w:pos="5103"/>
        </w:tabs>
        <w:spacing w:before="40"/>
        <w:ind w:left="2410" w:hanging="1843"/>
        <w:rPr>
          <w:sz w:val="22"/>
          <w:lang w:val="en-US"/>
        </w:rPr>
      </w:pPr>
      <w:r w:rsidRPr="00C35948">
        <w:rPr>
          <w:sz w:val="22"/>
        </w:rPr>
        <w:tab/>
      </w:r>
      <w:r w:rsidRPr="00C35948">
        <w:rPr>
          <w:sz w:val="22"/>
        </w:rPr>
        <w:tab/>
      </w:r>
      <w:proofErr w:type="spellStart"/>
      <w:proofErr w:type="gramStart"/>
      <w:r w:rsidRPr="009446B1">
        <w:rPr>
          <w:sz w:val="22"/>
          <w:lang w:val="en-US"/>
        </w:rPr>
        <w:t>z.B</w:t>
      </w:r>
      <w:proofErr w:type="spellEnd"/>
      <w:proofErr w:type="gramEnd"/>
      <w:r w:rsidRPr="009446B1">
        <w:rPr>
          <w:sz w:val="22"/>
          <w:lang w:val="en-US"/>
        </w:rPr>
        <w:t>.</w:t>
      </w:r>
      <w:r w:rsidRPr="009446B1">
        <w:rPr>
          <w:sz w:val="22"/>
          <w:lang w:val="en-US"/>
        </w:rPr>
        <w:tab/>
        <w:t>name</w:t>
      </w:r>
      <w:r w:rsidRPr="009446B1">
        <w:rPr>
          <w:sz w:val="22"/>
          <w:lang w:val="en-US"/>
        </w:rPr>
        <w:tab/>
        <w:t>LIKE</w:t>
      </w:r>
      <w:r w:rsidRPr="009446B1">
        <w:rPr>
          <w:sz w:val="22"/>
          <w:lang w:val="en-US"/>
        </w:rPr>
        <w:tab/>
      </w:r>
      <w:r w:rsidR="00A47DC1" w:rsidRPr="009446B1">
        <w:rPr>
          <w:sz w:val="22"/>
          <w:lang w:val="en-US"/>
        </w:rPr>
        <w:t>'</w:t>
      </w:r>
      <w:proofErr w:type="spellStart"/>
      <w:r w:rsidRPr="009446B1">
        <w:rPr>
          <w:sz w:val="22"/>
          <w:lang w:val="en-US"/>
        </w:rPr>
        <w:t>Ma_er</w:t>
      </w:r>
      <w:proofErr w:type="spellEnd"/>
      <w:r w:rsidR="00A47DC1" w:rsidRPr="009446B1">
        <w:rPr>
          <w:sz w:val="22"/>
          <w:lang w:val="en-US"/>
        </w:rPr>
        <w:t>'</w:t>
      </w:r>
    </w:p>
    <w:p w:rsidR="00C35948" w:rsidRPr="009446B1" w:rsidRDefault="00C35948" w:rsidP="003A6002">
      <w:pPr>
        <w:rPr>
          <w:sz w:val="16"/>
          <w:lang w:val="en-US"/>
        </w:rPr>
      </w:pPr>
    </w:p>
    <w:p w:rsidR="000E06F4" w:rsidRPr="009446B1" w:rsidRDefault="000E06F4" w:rsidP="003A6002">
      <w:pPr>
        <w:rPr>
          <w:sz w:val="16"/>
          <w:lang w:val="en-US"/>
        </w:rPr>
      </w:pPr>
    </w:p>
    <w:p w:rsidR="000E06F4" w:rsidRPr="0092451F" w:rsidRDefault="000E06F4" w:rsidP="000E06F4">
      <w:pPr>
        <w:tabs>
          <w:tab w:val="left" w:pos="1276"/>
        </w:tabs>
        <w:ind w:left="567" w:hanging="567"/>
        <w:rPr>
          <w:sz w:val="22"/>
          <w:lang w:val="en-US"/>
        </w:rPr>
      </w:pPr>
      <w:r w:rsidRPr="0092451F">
        <w:rPr>
          <w:sz w:val="22"/>
          <w:lang w:val="en-US"/>
        </w:rPr>
        <w:t>4.5</w:t>
      </w:r>
      <w:r w:rsidRPr="0092451F">
        <w:rPr>
          <w:sz w:val="22"/>
          <w:lang w:val="en-US"/>
        </w:rPr>
        <w:tab/>
        <w:t>SELECT *</w:t>
      </w:r>
    </w:p>
    <w:p w:rsidR="000E06F4" w:rsidRPr="0092451F" w:rsidRDefault="000E06F4" w:rsidP="000E06F4">
      <w:pPr>
        <w:ind w:left="567"/>
        <w:rPr>
          <w:sz w:val="22"/>
          <w:lang w:val="en-US"/>
        </w:rPr>
      </w:pPr>
      <w:r w:rsidRPr="0092451F">
        <w:rPr>
          <w:sz w:val="22"/>
          <w:lang w:val="en-US"/>
        </w:rPr>
        <w:t>FROM kunden</w:t>
      </w:r>
    </w:p>
    <w:p w:rsidR="000E06F4" w:rsidRPr="0092451F" w:rsidRDefault="000E06F4" w:rsidP="000E06F4">
      <w:pPr>
        <w:ind w:left="567"/>
        <w:rPr>
          <w:sz w:val="22"/>
          <w:lang w:val="en-US"/>
        </w:rPr>
      </w:pPr>
      <w:r w:rsidRPr="0092451F">
        <w:rPr>
          <w:sz w:val="22"/>
          <w:lang w:val="en-US"/>
        </w:rPr>
        <w:t>WHERE name =</w:t>
      </w:r>
      <w:r w:rsidR="006E5258">
        <w:rPr>
          <w:sz w:val="22"/>
          <w:lang w:val="en-US"/>
        </w:rPr>
        <w:t xml:space="preserve"> </w:t>
      </w:r>
      <w:r w:rsidR="00A47DC1" w:rsidRPr="00A47DC1">
        <w:rPr>
          <w:sz w:val="22"/>
          <w:lang w:val="en-US"/>
        </w:rPr>
        <w:t>'</w:t>
      </w:r>
      <w:r w:rsidRPr="0092451F">
        <w:rPr>
          <w:sz w:val="22"/>
          <w:lang w:val="en-US"/>
        </w:rPr>
        <w:t>Huber</w:t>
      </w:r>
      <w:r w:rsidR="00A47DC1" w:rsidRPr="00A47DC1">
        <w:rPr>
          <w:sz w:val="22"/>
          <w:lang w:val="en-US"/>
        </w:rPr>
        <w:t>'</w:t>
      </w:r>
    </w:p>
    <w:p w:rsidR="000E06F4" w:rsidRPr="00A47DC1" w:rsidRDefault="000E06F4" w:rsidP="000E06F4">
      <w:pPr>
        <w:ind w:left="567"/>
        <w:rPr>
          <w:sz w:val="22"/>
          <w:lang w:val="en-US"/>
        </w:rPr>
      </w:pPr>
      <w:r w:rsidRPr="00A47DC1">
        <w:rPr>
          <w:sz w:val="22"/>
          <w:lang w:val="en-US"/>
        </w:rPr>
        <w:t xml:space="preserve">AND </w:t>
      </w:r>
      <w:proofErr w:type="spellStart"/>
      <w:r w:rsidRPr="00A47DC1">
        <w:rPr>
          <w:sz w:val="22"/>
          <w:lang w:val="en-US"/>
        </w:rPr>
        <w:t>vorname</w:t>
      </w:r>
      <w:proofErr w:type="spellEnd"/>
      <w:r w:rsidRPr="00A47DC1">
        <w:rPr>
          <w:sz w:val="22"/>
          <w:lang w:val="en-US"/>
        </w:rPr>
        <w:t xml:space="preserve"> =</w:t>
      </w:r>
      <w:r w:rsidR="006E5258">
        <w:rPr>
          <w:sz w:val="22"/>
          <w:lang w:val="en-US"/>
        </w:rPr>
        <w:t xml:space="preserve"> </w:t>
      </w:r>
      <w:r w:rsidR="00A47DC1" w:rsidRPr="00A47DC1">
        <w:rPr>
          <w:sz w:val="22"/>
          <w:lang w:val="en-US"/>
        </w:rPr>
        <w:t>'</w:t>
      </w:r>
      <w:r w:rsidRPr="00A47DC1">
        <w:rPr>
          <w:sz w:val="22"/>
          <w:lang w:val="en-US"/>
        </w:rPr>
        <w:t>Jenny</w:t>
      </w:r>
      <w:r w:rsidR="00A47DC1" w:rsidRPr="006E5258">
        <w:rPr>
          <w:sz w:val="22"/>
          <w:lang w:val="en-US"/>
        </w:rPr>
        <w:t>'</w:t>
      </w:r>
      <w:r w:rsidRPr="00A47DC1">
        <w:rPr>
          <w:sz w:val="22"/>
          <w:lang w:val="en-US"/>
        </w:rPr>
        <w:t>;</w:t>
      </w:r>
    </w:p>
    <w:p w:rsidR="000E06F4" w:rsidRPr="00A47DC1" w:rsidRDefault="000E06F4" w:rsidP="000E06F4">
      <w:pPr>
        <w:rPr>
          <w:sz w:val="8"/>
          <w:szCs w:val="8"/>
          <w:lang w:val="en-US"/>
        </w:rPr>
      </w:pPr>
    </w:p>
    <w:p w:rsidR="000E06F4" w:rsidRDefault="000E06F4" w:rsidP="000E06F4">
      <w:pPr>
        <w:tabs>
          <w:tab w:val="left" w:pos="2127"/>
        </w:tabs>
        <w:ind w:left="2410" w:right="-143" w:hanging="1843"/>
        <w:rPr>
          <w:sz w:val="22"/>
        </w:rPr>
      </w:pPr>
      <w:r w:rsidRPr="00C35948">
        <w:rPr>
          <w:b/>
          <w:sz w:val="22"/>
        </w:rPr>
        <w:t>Anmerkung:</w:t>
      </w:r>
      <w:r w:rsidRPr="00C35948">
        <w:rPr>
          <w:sz w:val="22"/>
        </w:rPr>
        <w:tab/>
      </w:r>
      <w:r w:rsidRPr="00C35948">
        <w:rPr>
          <w:sz w:val="22"/>
        </w:rPr>
        <w:sym w:font="Wingdings" w:char="F0D8"/>
      </w:r>
      <w:r w:rsidRPr="00C35948">
        <w:rPr>
          <w:sz w:val="22"/>
        </w:rPr>
        <w:tab/>
      </w:r>
      <w:r w:rsidRPr="000E06F4">
        <w:rPr>
          <w:sz w:val="22"/>
          <w:szCs w:val="22"/>
        </w:rPr>
        <w:t>Die Auswahl von Datenbankinhalten kann durch mehrere Bedingungen eingeschränkt werden.</w:t>
      </w:r>
      <w:r w:rsidRPr="000E06F4">
        <w:rPr>
          <w:sz w:val="22"/>
          <w:szCs w:val="22"/>
        </w:rPr>
        <w:br/>
        <w:t>Sollen alle Selektionsbedingungen erfüllt sein, so müssen die einzelnen Bedingungen mit dem Operator AND verknüpft werden.</w:t>
      </w:r>
      <w:r w:rsidRPr="000E06F4">
        <w:rPr>
          <w:sz w:val="22"/>
          <w:szCs w:val="22"/>
        </w:rPr>
        <w:br/>
        <w:t xml:space="preserve">(Sowohl Bedingung 1 als auch Bedingung 2 .… </w:t>
      </w:r>
      <w:r w:rsidRPr="000E06F4">
        <w:rPr>
          <w:b/>
          <w:sz w:val="22"/>
          <w:szCs w:val="22"/>
        </w:rPr>
        <w:t>müssen</w:t>
      </w:r>
      <w:r w:rsidRPr="000E06F4">
        <w:rPr>
          <w:sz w:val="22"/>
          <w:szCs w:val="22"/>
        </w:rPr>
        <w:t xml:space="preserve"> erfüllt sein</w:t>
      </w:r>
      <w:r>
        <w:rPr>
          <w:sz w:val="22"/>
          <w:szCs w:val="22"/>
        </w:rPr>
        <w:t>)</w:t>
      </w:r>
    </w:p>
    <w:p w:rsidR="000E06F4" w:rsidRPr="000E06F4" w:rsidRDefault="000E06F4" w:rsidP="000E06F4">
      <w:pPr>
        <w:tabs>
          <w:tab w:val="left" w:pos="2410"/>
          <w:tab w:val="left" w:pos="2694"/>
          <w:tab w:val="left" w:pos="3686"/>
          <w:tab w:val="left" w:pos="5245"/>
        </w:tabs>
        <w:spacing w:before="40"/>
        <w:ind w:left="1701" w:hanging="1701"/>
        <w:rPr>
          <w:sz w:val="22"/>
          <w:szCs w:val="22"/>
        </w:rPr>
      </w:pPr>
      <w:r w:rsidRPr="000E06F4">
        <w:rPr>
          <w:sz w:val="22"/>
          <w:szCs w:val="22"/>
        </w:rPr>
        <w:tab/>
      </w:r>
      <w:r w:rsidRPr="000E06F4">
        <w:rPr>
          <w:sz w:val="22"/>
          <w:szCs w:val="22"/>
        </w:rPr>
        <w:tab/>
        <w:t>z.B.</w:t>
      </w:r>
      <w:r w:rsidRPr="000E06F4">
        <w:rPr>
          <w:sz w:val="22"/>
          <w:szCs w:val="22"/>
        </w:rPr>
        <w:tab/>
        <w:t xml:space="preserve">gehalt &gt; 5000  AND </w:t>
      </w:r>
      <w:proofErr w:type="spellStart"/>
      <w:r w:rsidRPr="000E06F4">
        <w:rPr>
          <w:sz w:val="22"/>
          <w:szCs w:val="22"/>
        </w:rPr>
        <w:t>kostnr</w:t>
      </w:r>
      <w:proofErr w:type="spellEnd"/>
      <w:r w:rsidRPr="000E06F4">
        <w:rPr>
          <w:sz w:val="22"/>
          <w:szCs w:val="22"/>
        </w:rPr>
        <w:t xml:space="preserve"> = </w:t>
      </w:r>
      <w:r w:rsidR="00A47DC1" w:rsidRPr="002E2196">
        <w:rPr>
          <w:sz w:val="22"/>
        </w:rPr>
        <w:t>'</w:t>
      </w:r>
      <w:r w:rsidRPr="000E06F4">
        <w:rPr>
          <w:sz w:val="22"/>
          <w:szCs w:val="22"/>
        </w:rPr>
        <w:t>03</w:t>
      </w:r>
      <w:r w:rsidR="00A47DC1" w:rsidRPr="002E2196">
        <w:rPr>
          <w:sz w:val="22"/>
        </w:rPr>
        <w:t>'</w:t>
      </w:r>
    </w:p>
    <w:p w:rsidR="000E06F4" w:rsidRDefault="000E06F4" w:rsidP="003A6002">
      <w:pPr>
        <w:rPr>
          <w:sz w:val="16"/>
        </w:rPr>
      </w:pPr>
    </w:p>
    <w:p w:rsidR="000E06F4" w:rsidRDefault="000E06F4" w:rsidP="003A6002">
      <w:pPr>
        <w:rPr>
          <w:sz w:val="16"/>
        </w:rPr>
      </w:pPr>
    </w:p>
    <w:p w:rsidR="000E06F4" w:rsidRPr="009446B1" w:rsidRDefault="000E06F4" w:rsidP="000E06F4">
      <w:pPr>
        <w:tabs>
          <w:tab w:val="left" w:pos="1276"/>
        </w:tabs>
        <w:ind w:left="567" w:hanging="567"/>
        <w:rPr>
          <w:sz w:val="22"/>
          <w:lang w:val="en-US"/>
        </w:rPr>
      </w:pPr>
      <w:r w:rsidRPr="009446B1">
        <w:rPr>
          <w:sz w:val="22"/>
          <w:lang w:val="en-US"/>
        </w:rPr>
        <w:t>4.6</w:t>
      </w:r>
      <w:r w:rsidRPr="009446B1">
        <w:rPr>
          <w:sz w:val="22"/>
          <w:lang w:val="en-US"/>
        </w:rPr>
        <w:tab/>
        <w:t xml:space="preserve">SELECT </w:t>
      </w:r>
      <w:proofErr w:type="spellStart"/>
      <w:r w:rsidRPr="009446B1">
        <w:rPr>
          <w:sz w:val="22"/>
          <w:lang w:val="en-US"/>
        </w:rPr>
        <w:t>vorname</w:t>
      </w:r>
      <w:proofErr w:type="spellEnd"/>
      <w:r w:rsidRPr="009446B1">
        <w:rPr>
          <w:sz w:val="22"/>
          <w:lang w:val="en-US"/>
        </w:rPr>
        <w:t>, name</w:t>
      </w:r>
    </w:p>
    <w:p w:rsidR="000E06F4" w:rsidRPr="009446B1" w:rsidRDefault="000E06F4" w:rsidP="000E06F4">
      <w:pPr>
        <w:ind w:left="567"/>
        <w:rPr>
          <w:sz w:val="22"/>
          <w:lang w:val="en-US"/>
        </w:rPr>
      </w:pPr>
      <w:r w:rsidRPr="009446B1">
        <w:rPr>
          <w:sz w:val="22"/>
          <w:lang w:val="en-US"/>
        </w:rPr>
        <w:t xml:space="preserve">FROM </w:t>
      </w:r>
      <w:proofErr w:type="spellStart"/>
      <w:r w:rsidRPr="009446B1">
        <w:rPr>
          <w:sz w:val="22"/>
          <w:lang w:val="en-US"/>
        </w:rPr>
        <w:t>kunden</w:t>
      </w:r>
      <w:proofErr w:type="spellEnd"/>
    </w:p>
    <w:p w:rsidR="000E06F4" w:rsidRPr="00A47DC1" w:rsidRDefault="000E06F4" w:rsidP="000E06F4">
      <w:pPr>
        <w:ind w:left="567"/>
        <w:rPr>
          <w:sz w:val="22"/>
          <w:lang w:val="en-US"/>
        </w:rPr>
      </w:pPr>
      <w:r w:rsidRPr="00A47DC1">
        <w:rPr>
          <w:sz w:val="22"/>
          <w:lang w:val="en-US"/>
        </w:rPr>
        <w:t>WHERE name =</w:t>
      </w:r>
      <w:r w:rsidR="00A47DC1" w:rsidRPr="00A47DC1">
        <w:rPr>
          <w:sz w:val="22"/>
          <w:lang w:val="en-US"/>
        </w:rPr>
        <w:t>'</w:t>
      </w:r>
      <w:r w:rsidRPr="00A47DC1">
        <w:rPr>
          <w:sz w:val="22"/>
          <w:lang w:val="en-US"/>
        </w:rPr>
        <w:t>Berger</w:t>
      </w:r>
      <w:r w:rsidR="00A47DC1" w:rsidRPr="00A47DC1">
        <w:rPr>
          <w:sz w:val="22"/>
          <w:lang w:val="en-US"/>
        </w:rPr>
        <w:t>'</w:t>
      </w:r>
    </w:p>
    <w:p w:rsidR="000E06F4" w:rsidRPr="00A47DC1" w:rsidRDefault="000E06F4" w:rsidP="000E06F4">
      <w:pPr>
        <w:ind w:left="567"/>
        <w:rPr>
          <w:sz w:val="22"/>
          <w:lang w:val="en-US"/>
        </w:rPr>
      </w:pPr>
      <w:r w:rsidRPr="00A47DC1">
        <w:rPr>
          <w:sz w:val="22"/>
          <w:lang w:val="en-US"/>
        </w:rPr>
        <w:t xml:space="preserve">OR name = </w:t>
      </w:r>
      <w:r w:rsidR="00A47DC1" w:rsidRPr="00A47DC1">
        <w:rPr>
          <w:sz w:val="22"/>
          <w:lang w:val="en-US"/>
        </w:rPr>
        <w:t>'</w:t>
      </w:r>
      <w:r w:rsidRPr="00A47DC1">
        <w:rPr>
          <w:sz w:val="22"/>
          <w:lang w:val="en-US"/>
        </w:rPr>
        <w:t>Huber</w:t>
      </w:r>
      <w:r w:rsidR="00A47DC1" w:rsidRPr="00A47DC1">
        <w:rPr>
          <w:sz w:val="22"/>
          <w:lang w:val="en-US"/>
        </w:rPr>
        <w:t>'</w:t>
      </w:r>
      <w:r w:rsidRPr="00A47DC1">
        <w:rPr>
          <w:sz w:val="22"/>
          <w:lang w:val="en-US"/>
        </w:rPr>
        <w:t>;</w:t>
      </w:r>
    </w:p>
    <w:p w:rsidR="000E06F4" w:rsidRPr="00A47DC1" w:rsidRDefault="000E06F4" w:rsidP="000E06F4">
      <w:pPr>
        <w:rPr>
          <w:sz w:val="8"/>
          <w:szCs w:val="8"/>
          <w:lang w:val="en-US"/>
        </w:rPr>
      </w:pPr>
    </w:p>
    <w:p w:rsidR="000E06F4" w:rsidRPr="000E06F4" w:rsidRDefault="000E06F4" w:rsidP="000E06F4">
      <w:pPr>
        <w:tabs>
          <w:tab w:val="left" w:pos="2127"/>
        </w:tabs>
        <w:ind w:left="2410" w:right="-143" w:hanging="1843"/>
        <w:rPr>
          <w:sz w:val="22"/>
        </w:rPr>
      </w:pPr>
      <w:r w:rsidRPr="000E06F4">
        <w:rPr>
          <w:sz w:val="22"/>
        </w:rPr>
        <w:t>Anmerkung:</w:t>
      </w:r>
      <w:r w:rsidRPr="000E06F4">
        <w:rPr>
          <w:sz w:val="22"/>
        </w:rPr>
        <w:tab/>
      </w:r>
      <w:r w:rsidRPr="000E06F4">
        <w:rPr>
          <w:sz w:val="22"/>
        </w:rPr>
        <w:sym w:font="Wingdings" w:char="F0D8"/>
      </w:r>
      <w:r w:rsidRPr="000E06F4">
        <w:rPr>
          <w:sz w:val="22"/>
        </w:rPr>
        <w:tab/>
        <w:t>Soll mindestens eine der Selektionsbedingungen erfüllt sein, so müssen die einzelnen Bedingungen mit dem Operator OR verknüpft werden.</w:t>
      </w:r>
      <w:r w:rsidRPr="000E06F4">
        <w:rPr>
          <w:sz w:val="22"/>
        </w:rPr>
        <w:br/>
        <w:t>(Entweder Bedingung 1, oder Bedingung 2 .… oder alle Bedingungen kö</w:t>
      </w:r>
      <w:r w:rsidRPr="000E06F4">
        <w:rPr>
          <w:sz w:val="22"/>
        </w:rPr>
        <w:t>n</w:t>
      </w:r>
      <w:r w:rsidRPr="000E06F4">
        <w:rPr>
          <w:sz w:val="22"/>
        </w:rPr>
        <w:t>nen erfüllt sein!)</w:t>
      </w:r>
    </w:p>
    <w:p w:rsidR="000E06F4" w:rsidRPr="000E06F4" w:rsidRDefault="000E06F4" w:rsidP="000E06F4">
      <w:pPr>
        <w:tabs>
          <w:tab w:val="left" w:pos="2410"/>
          <w:tab w:val="left" w:pos="2694"/>
          <w:tab w:val="left" w:pos="3686"/>
          <w:tab w:val="left" w:pos="5245"/>
        </w:tabs>
        <w:spacing w:before="40"/>
        <w:ind w:left="1701" w:hanging="1701"/>
        <w:rPr>
          <w:sz w:val="22"/>
          <w:lang w:val="en-US"/>
        </w:rPr>
      </w:pPr>
      <w:r>
        <w:tab/>
      </w:r>
      <w:r w:rsidRPr="000E06F4">
        <w:rPr>
          <w:sz w:val="22"/>
          <w:szCs w:val="22"/>
        </w:rPr>
        <w:tab/>
      </w:r>
      <w:r w:rsidRPr="0092451F">
        <w:rPr>
          <w:sz w:val="22"/>
          <w:szCs w:val="22"/>
          <w:lang w:val="en-US"/>
        </w:rPr>
        <w:t>z.B.</w:t>
      </w:r>
      <w:r w:rsidRPr="0092451F">
        <w:rPr>
          <w:sz w:val="22"/>
          <w:szCs w:val="22"/>
          <w:lang w:val="en-US"/>
        </w:rPr>
        <w:tab/>
        <w:t>ortnr = 29521  OR  ortnr = 29531</w:t>
      </w:r>
      <w:r w:rsidRPr="000E06F4">
        <w:rPr>
          <w:sz w:val="22"/>
          <w:lang w:val="en-US"/>
        </w:rPr>
        <w:br w:type="page"/>
      </w:r>
    </w:p>
    <w:p w:rsidR="00463A7E" w:rsidRDefault="003A6002" w:rsidP="007C1F48">
      <w:pPr>
        <w:tabs>
          <w:tab w:val="left" w:pos="1276"/>
        </w:tabs>
        <w:ind w:left="567" w:hanging="567"/>
        <w:rPr>
          <w:sz w:val="22"/>
        </w:rPr>
      </w:pPr>
      <w:r>
        <w:rPr>
          <w:sz w:val="22"/>
        </w:rPr>
        <w:lastRenderedPageBreak/>
        <w:t>4</w:t>
      </w:r>
      <w:r w:rsidR="006C61E1">
        <w:rPr>
          <w:sz w:val="22"/>
        </w:rPr>
        <w:t>.</w:t>
      </w:r>
      <w:r w:rsidR="000E06F4">
        <w:rPr>
          <w:sz w:val="22"/>
        </w:rPr>
        <w:t>7</w:t>
      </w:r>
      <w:r>
        <w:rPr>
          <w:sz w:val="22"/>
        </w:rPr>
        <w:tab/>
      </w:r>
      <w:r w:rsidR="00463A7E" w:rsidRPr="0018260A">
        <w:rPr>
          <w:sz w:val="22"/>
        </w:rPr>
        <w:t xml:space="preserve">SELECT name, vorname, ort </w:t>
      </w:r>
      <w:r w:rsidR="00463A7E">
        <w:rPr>
          <w:sz w:val="22"/>
        </w:rPr>
        <w:br/>
      </w:r>
      <w:r w:rsidR="00463A7E" w:rsidRPr="0018260A">
        <w:rPr>
          <w:sz w:val="22"/>
        </w:rPr>
        <w:t>FROM kunden, orte</w:t>
      </w:r>
      <w:r w:rsidR="00463A7E">
        <w:rPr>
          <w:sz w:val="22"/>
        </w:rPr>
        <w:br/>
      </w:r>
      <w:r w:rsidR="00463A7E" w:rsidRPr="0018260A">
        <w:rPr>
          <w:sz w:val="22"/>
        </w:rPr>
        <w:t>WHERE orte.ortnr=kunden.ortnr</w:t>
      </w:r>
      <w:r w:rsidR="00463A7E">
        <w:rPr>
          <w:sz w:val="22"/>
        </w:rPr>
        <w:t>;</w:t>
      </w:r>
    </w:p>
    <w:p w:rsidR="00463A7E" w:rsidRPr="000E06F4" w:rsidRDefault="00463A7E" w:rsidP="00463A7E">
      <w:pPr>
        <w:rPr>
          <w:sz w:val="8"/>
        </w:rPr>
      </w:pPr>
    </w:p>
    <w:p w:rsidR="00463A7E" w:rsidRPr="00C35948" w:rsidRDefault="00463A7E" w:rsidP="00851795">
      <w:pPr>
        <w:tabs>
          <w:tab w:val="left" w:pos="2127"/>
        </w:tabs>
        <w:ind w:left="2410" w:right="-143" w:hanging="1843"/>
        <w:rPr>
          <w:sz w:val="22"/>
        </w:rPr>
      </w:pPr>
      <w:r w:rsidRPr="00C35948">
        <w:rPr>
          <w:b/>
          <w:sz w:val="22"/>
        </w:rPr>
        <w:t>Anmerkung:</w:t>
      </w:r>
      <w:r w:rsidRPr="00C35948">
        <w:rPr>
          <w:sz w:val="22"/>
        </w:rPr>
        <w:tab/>
      </w:r>
      <w:r w:rsidRPr="00C35948">
        <w:rPr>
          <w:sz w:val="22"/>
        </w:rPr>
        <w:sym w:font="Wingdings" w:char="F0D8"/>
      </w:r>
      <w:r w:rsidRPr="00C35948">
        <w:rPr>
          <w:sz w:val="22"/>
        </w:rPr>
        <w:tab/>
      </w:r>
      <w:r w:rsidR="00851795">
        <w:rPr>
          <w:sz w:val="22"/>
        </w:rPr>
        <w:t>Die gewünschten Daten entstammen aus zwei Tabellen (kunden, orte)</w:t>
      </w:r>
      <w:r w:rsidRPr="00C35948">
        <w:rPr>
          <w:sz w:val="22"/>
        </w:rPr>
        <w:t>.</w:t>
      </w:r>
      <w:r w:rsidR="00851795">
        <w:rPr>
          <w:sz w:val="22"/>
        </w:rPr>
        <w:t xml:space="preserve"> </w:t>
      </w:r>
      <w:r w:rsidR="00851795">
        <w:rPr>
          <w:sz w:val="22"/>
        </w:rPr>
        <w:br/>
        <w:t xml:space="preserve">Die Verknüpfung der beiden Tabellen erfolgt mit Hilfe eines </w:t>
      </w:r>
      <w:r w:rsidR="00851795" w:rsidRPr="00851795">
        <w:rPr>
          <w:b/>
          <w:sz w:val="22"/>
        </w:rPr>
        <w:t>Equi-Join</w:t>
      </w:r>
      <w:r w:rsidR="00851795">
        <w:rPr>
          <w:sz w:val="22"/>
        </w:rPr>
        <w:t xml:space="preserve"> </w:t>
      </w:r>
      <w:r w:rsidR="00851795">
        <w:rPr>
          <w:sz w:val="22"/>
        </w:rPr>
        <w:br/>
        <w:t xml:space="preserve">(Join ≈ Verbund), der zunächst jede Zeile einer Tabellen mit allen Zeilen der zweiten Tabelle verbindet (kartesisches Produkt) und dann diejenigen auswählt, bei denen die Inhalte der Spalten </w:t>
      </w:r>
      <w:r w:rsidR="00851795" w:rsidRPr="00851795">
        <w:rPr>
          <w:i/>
          <w:sz w:val="22"/>
        </w:rPr>
        <w:t>ortnr</w:t>
      </w:r>
      <w:r w:rsidR="00851795">
        <w:rPr>
          <w:sz w:val="22"/>
        </w:rPr>
        <w:t xml:space="preserve"> identisch sind (Selektion).</w:t>
      </w:r>
    </w:p>
    <w:p w:rsidR="00463A7E" w:rsidRDefault="00463A7E" w:rsidP="003A6002">
      <w:pPr>
        <w:rPr>
          <w:sz w:val="16"/>
        </w:rPr>
      </w:pPr>
    </w:p>
    <w:p w:rsidR="00463A7E" w:rsidRPr="006C61E1" w:rsidRDefault="00463A7E" w:rsidP="003A6002">
      <w:pPr>
        <w:rPr>
          <w:sz w:val="16"/>
        </w:rPr>
      </w:pPr>
    </w:p>
    <w:p w:rsidR="003A6002" w:rsidRDefault="003A6002" w:rsidP="007C1F48">
      <w:pPr>
        <w:tabs>
          <w:tab w:val="left" w:pos="1276"/>
        </w:tabs>
        <w:ind w:left="567" w:hanging="567"/>
        <w:rPr>
          <w:sz w:val="22"/>
        </w:rPr>
      </w:pPr>
      <w:r>
        <w:rPr>
          <w:sz w:val="22"/>
        </w:rPr>
        <w:t>4</w:t>
      </w:r>
      <w:r w:rsidR="006C61E1">
        <w:rPr>
          <w:sz w:val="22"/>
        </w:rPr>
        <w:t>.</w:t>
      </w:r>
      <w:r w:rsidR="000E06F4">
        <w:rPr>
          <w:sz w:val="22"/>
        </w:rPr>
        <w:t>8</w:t>
      </w:r>
      <w:r w:rsidRPr="004F148E">
        <w:rPr>
          <w:sz w:val="22"/>
        </w:rPr>
        <w:tab/>
      </w:r>
      <w:r w:rsidRPr="0018260A">
        <w:rPr>
          <w:sz w:val="22"/>
        </w:rPr>
        <w:t xml:space="preserve">SELECT name, vorname, ort </w:t>
      </w:r>
      <w:r>
        <w:rPr>
          <w:sz w:val="22"/>
        </w:rPr>
        <w:br/>
      </w:r>
      <w:r w:rsidRPr="0018260A">
        <w:rPr>
          <w:sz w:val="22"/>
        </w:rPr>
        <w:t>FROM kunden, orte</w:t>
      </w:r>
      <w:r>
        <w:rPr>
          <w:sz w:val="22"/>
        </w:rPr>
        <w:br/>
      </w:r>
      <w:r w:rsidRPr="0018260A">
        <w:rPr>
          <w:sz w:val="22"/>
        </w:rPr>
        <w:t xml:space="preserve">WHERE </w:t>
      </w:r>
      <w:proofErr w:type="spellStart"/>
      <w:r w:rsidRPr="0018260A">
        <w:rPr>
          <w:sz w:val="22"/>
        </w:rPr>
        <w:t>orte.ortnr</w:t>
      </w:r>
      <w:proofErr w:type="spellEnd"/>
      <w:r w:rsidRPr="0018260A">
        <w:rPr>
          <w:sz w:val="22"/>
        </w:rPr>
        <w:t>=</w:t>
      </w:r>
      <w:proofErr w:type="spellStart"/>
      <w:r w:rsidRPr="0018260A">
        <w:rPr>
          <w:sz w:val="22"/>
        </w:rPr>
        <w:t>kunden.ortnr</w:t>
      </w:r>
      <w:proofErr w:type="spellEnd"/>
      <w:r>
        <w:rPr>
          <w:sz w:val="22"/>
        </w:rPr>
        <w:br/>
      </w:r>
      <w:r w:rsidR="00851795">
        <w:rPr>
          <w:sz w:val="22"/>
        </w:rPr>
        <w:t>AND</w:t>
      </w:r>
      <w:r w:rsidRPr="0018260A">
        <w:rPr>
          <w:sz w:val="22"/>
        </w:rPr>
        <w:t xml:space="preserve"> </w:t>
      </w:r>
      <w:proofErr w:type="spellStart"/>
      <w:r w:rsidRPr="0018260A">
        <w:rPr>
          <w:sz w:val="22"/>
        </w:rPr>
        <w:t>orte.ort</w:t>
      </w:r>
      <w:proofErr w:type="spellEnd"/>
      <w:r w:rsidRPr="0018260A">
        <w:rPr>
          <w:sz w:val="22"/>
        </w:rPr>
        <w:t>=</w:t>
      </w:r>
      <w:r w:rsidR="006E5258">
        <w:rPr>
          <w:sz w:val="22"/>
        </w:rPr>
        <w:t xml:space="preserve"> </w:t>
      </w:r>
      <w:r w:rsidRPr="0018260A">
        <w:rPr>
          <w:sz w:val="22"/>
        </w:rPr>
        <w:t>'Freiburg</w:t>
      </w:r>
      <w:r w:rsidR="000E06F4">
        <w:rPr>
          <w:sz w:val="22"/>
        </w:rPr>
        <w:t>‘</w:t>
      </w:r>
      <w:r>
        <w:rPr>
          <w:sz w:val="22"/>
        </w:rPr>
        <w:t>;</w:t>
      </w:r>
    </w:p>
    <w:p w:rsidR="003A6002" w:rsidRDefault="003A6002" w:rsidP="003A6002">
      <w:pPr>
        <w:rPr>
          <w:sz w:val="16"/>
        </w:rPr>
      </w:pPr>
    </w:p>
    <w:p w:rsidR="000E06F4" w:rsidRDefault="000E06F4" w:rsidP="003A6002">
      <w:pPr>
        <w:rPr>
          <w:sz w:val="16"/>
        </w:rPr>
      </w:pPr>
    </w:p>
    <w:p w:rsidR="003A6002" w:rsidRDefault="003A6002" w:rsidP="007C1F48">
      <w:pPr>
        <w:tabs>
          <w:tab w:val="left" w:pos="1276"/>
        </w:tabs>
        <w:ind w:left="567" w:hanging="567"/>
        <w:rPr>
          <w:sz w:val="22"/>
        </w:rPr>
      </w:pPr>
      <w:r>
        <w:rPr>
          <w:sz w:val="22"/>
        </w:rPr>
        <w:t>4</w:t>
      </w:r>
      <w:r w:rsidRPr="004F148E">
        <w:rPr>
          <w:sz w:val="22"/>
        </w:rPr>
        <w:t>.</w:t>
      </w:r>
      <w:r w:rsidR="000E06F4">
        <w:rPr>
          <w:sz w:val="22"/>
        </w:rPr>
        <w:t>9</w:t>
      </w:r>
      <w:r w:rsidRPr="004F148E">
        <w:rPr>
          <w:sz w:val="22"/>
        </w:rPr>
        <w:tab/>
      </w:r>
      <w:r w:rsidRPr="0018260A">
        <w:rPr>
          <w:sz w:val="22"/>
        </w:rPr>
        <w:t>SELECT name, vorname, plz</w:t>
      </w:r>
      <w:r>
        <w:rPr>
          <w:sz w:val="22"/>
        </w:rPr>
        <w:t>,</w:t>
      </w:r>
      <w:r w:rsidRPr="00032BCD">
        <w:rPr>
          <w:sz w:val="22"/>
        </w:rPr>
        <w:t xml:space="preserve"> </w:t>
      </w:r>
      <w:r w:rsidRPr="0018260A">
        <w:rPr>
          <w:sz w:val="22"/>
        </w:rPr>
        <w:t>ort</w:t>
      </w:r>
      <w:r>
        <w:rPr>
          <w:sz w:val="22"/>
        </w:rPr>
        <w:br/>
      </w:r>
      <w:r w:rsidRPr="0018260A">
        <w:rPr>
          <w:sz w:val="22"/>
        </w:rPr>
        <w:t>FROM kunden, orte</w:t>
      </w:r>
      <w:r>
        <w:rPr>
          <w:sz w:val="22"/>
        </w:rPr>
        <w:br/>
      </w:r>
      <w:r w:rsidRPr="0018260A">
        <w:rPr>
          <w:sz w:val="22"/>
        </w:rPr>
        <w:t>WHERE orte.ortnr=kunden.ortnr</w:t>
      </w:r>
      <w:r>
        <w:rPr>
          <w:sz w:val="22"/>
        </w:rPr>
        <w:br/>
      </w:r>
      <w:r w:rsidRPr="00032BCD">
        <w:rPr>
          <w:sz w:val="22"/>
        </w:rPr>
        <w:t>AND plz LIKE '7%';</w:t>
      </w:r>
    </w:p>
    <w:p w:rsidR="003A6002" w:rsidRPr="00474BCB" w:rsidRDefault="003A6002" w:rsidP="003A6002">
      <w:pPr>
        <w:rPr>
          <w:sz w:val="16"/>
        </w:rPr>
      </w:pPr>
    </w:p>
    <w:p w:rsidR="00750073" w:rsidRPr="00474BCB" w:rsidRDefault="00750073">
      <w:pPr>
        <w:rPr>
          <w:sz w:val="22"/>
        </w:rPr>
      </w:pPr>
    </w:p>
    <w:p w:rsidR="003A6002" w:rsidRPr="00474BCB" w:rsidRDefault="003A6002">
      <w:pPr>
        <w:rPr>
          <w:sz w:val="22"/>
        </w:rPr>
      </w:pPr>
    </w:p>
    <w:p w:rsidR="003A6002" w:rsidRPr="001C725A" w:rsidRDefault="003A6002" w:rsidP="003A6002">
      <w:pPr>
        <w:rPr>
          <w:b/>
          <w:bCs/>
          <w:sz w:val="28"/>
        </w:rPr>
      </w:pPr>
      <w:r w:rsidRPr="001C725A">
        <w:rPr>
          <w:b/>
          <w:bCs/>
          <w:sz w:val="28"/>
        </w:rPr>
        <w:t xml:space="preserve">zu </w:t>
      </w:r>
      <w:r>
        <w:rPr>
          <w:b/>
          <w:bCs/>
          <w:sz w:val="28"/>
        </w:rPr>
        <w:t>5</w:t>
      </w:r>
      <w:r w:rsidRPr="001C725A">
        <w:rPr>
          <w:b/>
          <w:bCs/>
          <w:sz w:val="28"/>
        </w:rPr>
        <w:t>.:</w:t>
      </w:r>
      <w:r w:rsidR="0092451F">
        <w:rPr>
          <w:b/>
          <w:bCs/>
          <w:sz w:val="28"/>
        </w:rPr>
        <w:tab/>
      </w:r>
    </w:p>
    <w:p w:rsidR="003A6002" w:rsidRDefault="003A6002" w:rsidP="003A6002">
      <w:pPr>
        <w:tabs>
          <w:tab w:val="left" w:pos="0"/>
        </w:tabs>
      </w:pPr>
    </w:p>
    <w:p w:rsidR="003A6002" w:rsidRDefault="003A6002" w:rsidP="003A6002">
      <w:pPr>
        <w:tabs>
          <w:tab w:val="left" w:pos="0"/>
        </w:tabs>
      </w:pPr>
      <w:r>
        <w:t xml:space="preserve">Unterrichtsidee: </w:t>
      </w:r>
      <w:r>
        <w:br/>
        <w:t>Die Lehrkraft ist DB-Administrator und die Schüler sind die Sachbearbeiter der Fahrra</w:t>
      </w:r>
      <w:r>
        <w:t>d</w:t>
      </w:r>
      <w:r>
        <w:t>vermietung.</w:t>
      </w:r>
    </w:p>
    <w:p w:rsidR="003A6002" w:rsidRDefault="003A6002" w:rsidP="003A6002">
      <w:pPr>
        <w:tabs>
          <w:tab w:val="left" w:pos="0"/>
        </w:tabs>
      </w:pPr>
    </w:p>
    <w:p w:rsidR="003A6002" w:rsidRPr="00782348" w:rsidRDefault="003A6002" w:rsidP="003A6002">
      <w:pPr>
        <w:tabs>
          <w:tab w:val="left" w:pos="0"/>
        </w:tabs>
      </w:pPr>
      <w:r w:rsidRPr="00782348">
        <w:t>Nun können alle Schüler der Klasse als 'Sachbearbeiter' die Kundendaten in der Date</w:t>
      </w:r>
      <w:r w:rsidRPr="00782348">
        <w:t>n</w:t>
      </w:r>
      <w:r w:rsidRPr="00782348">
        <w:t>bank der Lehrkraft pflegen. So kann gezeigt werden, wie eine Client-Server-Architektur funktioniert.</w:t>
      </w:r>
    </w:p>
    <w:p w:rsidR="003A6002" w:rsidRPr="00782348" w:rsidRDefault="003A6002" w:rsidP="003A6002">
      <w:pPr>
        <w:tabs>
          <w:tab w:val="left" w:pos="0"/>
        </w:tabs>
      </w:pPr>
      <w:r w:rsidRPr="00782348">
        <w:t>Im DB-Unterricht sind die Schüler aber nur selten 'Sachbearbeiter', meistens sind sie 'D</w:t>
      </w:r>
      <w:r w:rsidRPr="00782348">
        <w:t>a</w:t>
      </w:r>
      <w:r w:rsidRPr="00782348">
        <w:t>tenbankadministrator'.</w:t>
      </w:r>
    </w:p>
    <w:p w:rsidR="003A6002" w:rsidRDefault="003A6002" w:rsidP="003A6002">
      <w:pPr>
        <w:tabs>
          <w:tab w:val="left" w:pos="543"/>
        </w:tabs>
        <w:ind w:left="543" w:hanging="543"/>
      </w:pPr>
    </w:p>
    <w:p w:rsidR="003A6002" w:rsidRPr="00782348" w:rsidRDefault="006E5258" w:rsidP="003A6002">
      <w:pPr>
        <w:tabs>
          <w:tab w:val="left" w:pos="543"/>
        </w:tabs>
        <w:ind w:left="543" w:hanging="543"/>
      </w:pPr>
      <w:r>
        <w:rPr>
          <w:noProof/>
        </w:rPr>
        <w:drawing>
          <wp:inline distT="0" distB="0" distL="0" distR="0">
            <wp:extent cx="6120130" cy="2008613"/>
            <wp:effectExtent l="19050" t="19050" r="13970" b="10687"/>
            <wp:docPr id="14"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8" cstate="print"/>
                    <a:srcRect/>
                    <a:stretch>
                      <a:fillRect/>
                    </a:stretch>
                  </pic:blipFill>
                  <pic:spPr bwMode="auto">
                    <a:xfrm>
                      <a:off x="0" y="0"/>
                      <a:ext cx="6120130" cy="2008613"/>
                    </a:xfrm>
                    <a:prstGeom prst="rect">
                      <a:avLst/>
                    </a:prstGeom>
                    <a:noFill/>
                    <a:ln w="9525">
                      <a:solidFill>
                        <a:schemeClr val="accent1"/>
                      </a:solidFill>
                      <a:miter lim="800000"/>
                      <a:headEnd/>
                      <a:tailEnd/>
                    </a:ln>
                  </pic:spPr>
                </pic:pic>
              </a:graphicData>
            </a:graphic>
          </wp:inline>
        </w:drawing>
      </w:r>
    </w:p>
    <w:p w:rsidR="003A6002" w:rsidRDefault="003A6002" w:rsidP="003A6002">
      <w:pPr>
        <w:tabs>
          <w:tab w:val="left" w:pos="543"/>
        </w:tabs>
        <w:ind w:left="543" w:hanging="543"/>
      </w:pPr>
      <w:r>
        <w:t>Hinweis:</w:t>
      </w:r>
      <w:r>
        <w:tab/>
        <w:t xml:space="preserve">Zur besseren Handhabung wird ein nach Ortsname alphabetisch sortiertes </w:t>
      </w:r>
      <w:r>
        <w:tab/>
      </w:r>
      <w:r>
        <w:tab/>
        <w:t>Listenfeld verwendet.</w:t>
      </w:r>
    </w:p>
    <w:p w:rsidR="003A6002" w:rsidRDefault="003A6002" w:rsidP="003A6002">
      <w:pPr>
        <w:tabs>
          <w:tab w:val="left" w:pos="543"/>
        </w:tabs>
        <w:ind w:left="543" w:hanging="543"/>
      </w:pPr>
    </w:p>
    <w:p w:rsidR="000E06F4" w:rsidRDefault="000E06F4">
      <w:pPr>
        <w:rPr>
          <w:b/>
          <w:bCs/>
          <w:sz w:val="28"/>
        </w:rPr>
      </w:pPr>
      <w:r>
        <w:rPr>
          <w:b/>
          <w:bCs/>
          <w:sz w:val="28"/>
        </w:rPr>
        <w:br w:type="page"/>
      </w:r>
    </w:p>
    <w:p w:rsidR="003A6002" w:rsidRPr="001C725A" w:rsidRDefault="003A6002" w:rsidP="003A6002">
      <w:pPr>
        <w:rPr>
          <w:b/>
          <w:bCs/>
          <w:sz w:val="28"/>
        </w:rPr>
      </w:pPr>
      <w:r w:rsidRPr="001C725A">
        <w:rPr>
          <w:b/>
          <w:bCs/>
          <w:sz w:val="28"/>
        </w:rPr>
        <w:lastRenderedPageBreak/>
        <w:t xml:space="preserve">zu </w:t>
      </w:r>
      <w:r>
        <w:rPr>
          <w:b/>
          <w:bCs/>
          <w:sz w:val="28"/>
        </w:rPr>
        <w:t>6</w:t>
      </w:r>
      <w:r w:rsidRPr="001C725A">
        <w:rPr>
          <w:b/>
          <w:bCs/>
          <w:sz w:val="28"/>
        </w:rPr>
        <w:t>.:</w:t>
      </w:r>
    </w:p>
    <w:p w:rsidR="003A6002" w:rsidRDefault="003A6002" w:rsidP="003A6002">
      <w:pPr>
        <w:tabs>
          <w:tab w:val="left" w:pos="543"/>
        </w:tabs>
        <w:ind w:left="543" w:hanging="543"/>
      </w:pPr>
    </w:p>
    <w:tbl>
      <w:tblPr>
        <w:tblStyle w:val="Tabellenraster"/>
        <w:tblW w:w="0" w:type="auto"/>
        <w:tblInd w:w="543" w:type="dxa"/>
        <w:tblLook w:val="04A0" w:firstRow="1" w:lastRow="0" w:firstColumn="1" w:lastColumn="0" w:noHBand="0" w:noVBand="1"/>
      </w:tblPr>
      <w:tblGrid>
        <w:gridCol w:w="1565"/>
        <w:gridCol w:w="7746"/>
      </w:tblGrid>
      <w:tr w:rsidR="003A6002" w:rsidRPr="00690A04" w:rsidTr="007A45DD">
        <w:tc>
          <w:tcPr>
            <w:tcW w:w="2375" w:type="dxa"/>
          </w:tcPr>
          <w:p w:rsidR="003A6002" w:rsidRDefault="003A6002" w:rsidP="007A45DD">
            <w:pPr>
              <w:tabs>
                <w:tab w:val="left" w:pos="543"/>
              </w:tabs>
            </w:pPr>
            <w:r>
              <w:t>Abfrage e</w:t>
            </w:r>
            <w:r>
              <w:t>r</w:t>
            </w:r>
            <w:r>
              <w:t>stellen:</w:t>
            </w:r>
          </w:p>
        </w:tc>
        <w:tc>
          <w:tcPr>
            <w:tcW w:w="6936" w:type="dxa"/>
          </w:tcPr>
          <w:p w:rsidR="003A6002" w:rsidRPr="00690A04" w:rsidRDefault="006E5258" w:rsidP="007A45DD">
            <w:pPr>
              <w:tabs>
                <w:tab w:val="left" w:pos="543"/>
              </w:tabs>
              <w:rPr>
                <w:lang w:val="en-US"/>
              </w:rPr>
            </w:pPr>
            <w:r>
              <w:rPr>
                <w:noProof/>
              </w:rPr>
              <w:drawing>
                <wp:inline distT="0" distB="0" distL="0" distR="0">
                  <wp:extent cx="4252595" cy="4201160"/>
                  <wp:effectExtent l="19050" t="0" r="0" b="0"/>
                  <wp:docPr id="16"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9" cstate="print"/>
                          <a:srcRect/>
                          <a:stretch>
                            <a:fillRect/>
                          </a:stretch>
                        </pic:blipFill>
                        <pic:spPr bwMode="auto">
                          <a:xfrm>
                            <a:off x="0" y="0"/>
                            <a:ext cx="4252595" cy="4201160"/>
                          </a:xfrm>
                          <a:prstGeom prst="rect">
                            <a:avLst/>
                          </a:prstGeom>
                          <a:noFill/>
                          <a:ln w="9525">
                            <a:noFill/>
                            <a:miter lim="800000"/>
                            <a:headEnd/>
                            <a:tailEnd/>
                          </a:ln>
                        </pic:spPr>
                      </pic:pic>
                    </a:graphicData>
                  </a:graphic>
                </wp:inline>
              </w:drawing>
            </w:r>
            <w:r w:rsidR="003A6002" w:rsidRPr="00690A04">
              <w:rPr>
                <w:lang w:val="en-US"/>
              </w:rPr>
              <w:br/>
            </w:r>
          </w:p>
        </w:tc>
      </w:tr>
      <w:tr w:rsidR="003A6002" w:rsidTr="007A45DD">
        <w:tc>
          <w:tcPr>
            <w:tcW w:w="2375" w:type="dxa"/>
          </w:tcPr>
          <w:p w:rsidR="003A6002" w:rsidRDefault="003A6002" w:rsidP="007A45DD">
            <w:pPr>
              <w:tabs>
                <w:tab w:val="left" w:pos="543"/>
              </w:tabs>
            </w:pPr>
            <w:r>
              <w:t>View erste</w:t>
            </w:r>
            <w:r>
              <w:t>l</w:t>
            </w:r>
            <w:r>
              <w:t>len</w:t>
            </w:r>
            <w:r w:rsidR="00136E31">
              <w:t xml:space="preserve"> und au</w:t>
            </w:r>
            <w:r w:rsidR="00136E31">
              <w:t>s</w:t>
            </w:r>
            <w:r w:rsidR="00136E31">
              <w:t>führen</w:t>
            </w:r>
            <w:r>
              <w:t>:</w:t>
            </w:r>
          </w:p>
        </w:tc>
        <w:tc>
          <w:tcPr>
            <w:tcW w:w="6936" w:type="dxa"/>
          </w:tcPr>
          <w:p w:rsidR="003A6002" w:rsidRDefault="00136E31" w:rsidP="007A45DD">
            <w:pPr>
              <w:tabs>
                <w:tab w:val="left" w:pos="543"/>
              </w:tabs>
            </w:pPr>
            <w:r>
              <w:rPr>
                <w:noProof/>
              </w:rPr>
              <w:drawing>
                <wp:inline distT="0" distB="0" distL="0" distR="0">
                  <wp:extent cx="4623758" cy="945681"/>
                  <wp:effectExtent l="19050" t="0" r="5392" b="0"/>
                  <wp:docPr id="34" name="Bild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0" cstate="print"/>
                          <a:srcRect/>
                          <a:stretch>
                            <a:fillRect/>
                          </a:stretch>
                        </pic:blipFill>
                        <pic:spPr bwMode="auto">
                          <a:xfrm>
                            <a:off x="0" y="0"/>
                            <a:ext cx="4625262" cy="945989"/>
                          </a:xfrm>
                          <a:prstGeom prst="rect">
                            <a:avLst/>
                          </a:prstGeom>
                          <a:noFill/>
                          <a:ln w="9525">
                            <a:noFill/>
                            <a:miter lim="800000"/>
                            <a:headEnd/>
                            <a:tailEnd/>
                          </a:ln>
                        </pic:spPr>
                      </pic:pic>
                    </a:graphicData>
                  </a:graphic>
                </wp:inline>
              </w:drawing>
            </w:r>
          </w:p>
        </w:tc>
      </w:tr>
      <w:tr w:rsidR="003A6002" w:rsidTr="007A45DD">
        <w:tc>
          <w:tcPr>
            <w:tcW w:w="2375" w:type="dxa"/>
          </w:tcPr>
          <w:p w:rsidR="003A6002" w:rsidRDefault="003A6002" w:rsidP="007A45DD">
            <w:pPr>
              <w:tabs>
                <w:tab w:val="left" w:pos="543"/>
              </w:tabs>
            </w:pPr>
          </w:p>
        </w:tc>
        <w:tc>
          <w:tcPr>
            <w:tcW w:w="6936" w:type="dxa"/>
          </w:tcPr>
          <w:p w:rsidR="003A6002" w:rsidRDefault="003B6B3E" w:rsidP="007A45DD">
            <w:pPr>
              <w:tabs>
                <w:tab w:val="left" w:pos="543"/>
              </w:tabs>
            </w:pPr>
            <w:r>
              <w:rPr>
                <w:noProof/>
              </w:rPr>
              <w:drawing>
                <wp:inline distT="0" distB="0" distL="0" distR="0">
                  <wp:extent cx="1828800" cy="940435"/>
                  <wp:effectExtent l="19050" t="0" r="0" b="0"/>
                  <wp:docPr id="1124" name="Bild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1" cstate="print"/>
                          <a:srcRect/>
                          <a:stretch>
                            <a:fillRect/>
                          </a:stretch>
                        </pic:blipFill>
                        <pic:spPr bwMode="auto">
                          <a:xfrm>
                            <a:off x="0" y="0"/>
                            <a:ext cx="1828800" cy="940435"/>
                          </a:xfrm>
                          <a:prstGeom prst="rect">
                            <a:avLst/>
                          </a:prstGeom>
                          <a:noFill/>
                          <a:ln w="9525">
                            <a:noFill/>
                            <a:miter lim="800000"/>
                            <a:headEnd/>
                            <a:tailEnd/>
                          </a:ln>
                        </pic:spPr>
                      </pic:pic>
                    </a:graphicData>
                  </a:graphic>
                </wp:inline>
              </w:drawing>
            </w:r>
          </w:p>
        </w:tc>
      </w:tr>
      <w:tr w:rsidR="003A6002" w:rsidTr="007A45DD">
        <w:tc>
          <w:tcPr>
            <w:tcW w:w="2375" w:type="dxa"/>
          </w:tcPr>
          <w:p w:rsidR="003A6002" w:rsidRDefault="003A6002" w:rsidP="007A45DD">
            <w:pPr>
              <w:tabs>
                <w:tab w:val="left" w:pos="543"/>
              </w:tabs>
            </w:pPr>
            <w:r>
              <w:t>In Excel:</w:t>
            </w:r>
          </w:p>
        </w:tc>
        <w:tc>
          <w:tcPr>
            <w:tcW w:w="6936" w:type="dxa"/>
          </w:tcPr>
          <w:p w:rsidR="003A6002" w:rsidRDefault="003A6002" w:rsidP="007A45DD">
            <w:pPr>
              <w:tabs>
                <w:tab w:val="left" w:pos="543"/>
              </w:tabs>
            </w:pPr>
            <w:r>
              <w:t>Daten/Externe Daten abrufen/Aus anderen Quellen/Von Microsoft Query/ DSN auswählen bzw. erstellen/Query auswählen</w:t>
            </w:r>
          </w:p>
        </w:tc>
      </w:tr>
      <w:tr w:rsidR="003A6002" w:rsidTr="007A45DD">
        <w:tc>
          <w:tcPr>
            <w:tcW w:w="2375" w:type="dxa"/>
          </w:tcPr>
          <w:p w:rsidR="003A6002" w:rsidRDefault="003A6002" w:rsidP="007A45DD">
            <w:pPr>
              <w:tabs>
                <w:tab w:val="left" w:pos="543"/>
              </w:tabs>
            </w:pPr>
          </w:p>
        </w:tc>
        <w:tc>
          <w:tcPr>
            <w:tcW w:w="6936" w:type="dxa"/>
          </w:tcPr>
          <w:p w:rsidR="003A6002" w:rsidRDefault="00136E31" w:rsidP="007A45DD">
            <w:pPr>
              <w:tabs>
                <w:tab w:val="left" w:pos="543"/>
              </w:tabs>
            </w:pPr>
            <w:r>
              <w:rPr>
                <w:noProof/>
              </w:rPr>
              <w:drawing>
                <wp:inline distT="0" distB="0" distL="0" distR="0">
                  <wp:extent cx="2165350" cy="2286000"/>
                  <wp:effectExtent l="19050" t="0" r="6350" b="0"/>
                  <wp:docPr id="17"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2" cstate="print"/>
                          <a:srcRect/>
                          <a:stretch>
                            <a:fillRect/>
                          </a:stretch>
                        </pic:blipFill>
                        <pic:spPr bwMode="auto">
                          <a:xfrm>
                            <a:off x="0" y="0"/>
                            <a:ext cx="2165350" cy="2286000"/>
                          </a:xfrm>
                          <a:prstGeom prst="rect">
                            <a:avLst/>
                          </a:prstGeom>
                          <a:noFill/>
                          <a:ln w="9525">
                            <a:noFill/>
                            <a:miter lim="800000"/>
                            <a:headEnd/>
                            <a:tailEnd/>
                          </a:ln>
                        </pic:spPr>
                      </pic:pic>
                    </a:graphicData>
                  </a:graphic>
                </wp:inline>
              </w:drawing>
            </w:r>
          </w:p>
        </w:tc>
      </w:tr>
      <w:tr w:rsidR="003A6002" w:rsidTr="007A45DD">
        <w:tc>
          <w:tcPr>
            <w:tcW w:w="2375" w:type="dxa"/>
          </w:tcPr>
          <w:p w:rsidR="003A6002" w:rsidRDefault="003A6002" w:rsidP="007A45DD">
            <w:pPr>
              <w:tabs>
                <w:tab w:val="left" w:pos="543"/>
              </w:tabs>
            </w:pPr>
            <w:r>
              <w:t>Diagramm erstellen:</w:t>
            </w:r>
          </w:p>
        </w:tc>
        <w:tc>
          <w:tcPr>
            <w:tcW w:w="6936" w:type="dxa"/>
          </w:tcPr>
          <w:p w:rsidR="003A6002" w:rsidRPr="00A64915" w:rsidRDefault="00136E31" w:rsidP="007A45DD">
            <w:pPr>
              <w:tabs>
                <w:tab w:val="left" w:pos="543"/>
              </w:tabs>
            </w:pPr>
            <w:r w:rsidRPr="00136E31">
              <w:rPr>
                <w:noProof/>
              </w:rPr>
              <w:drawing>
                <wp:inline distT="0" distB="0" distL="0" distR="0">
                  <wp:extent cx="4742731" cy="3036498"/>
                  <wp:effectExtent l="19050" t="0" r="19769" b="0"/>
                  <wp:docPr id="29" name="Diagram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bl>
    <w:p w:rsidR="003A6002" w:rsidRDefault="003A6002" w:rsidP="003A6002">
      <w:pPr>
        <w:tabs>
          <w:tab w:val="left" w:pos="543"/>
        </w:tabs>
        <w:ind w:left="543" w:hanging="543"/>
      </w:pPr>
    </w:p>
    <w:p w:rsidR="003A6002" w:rsidRDefault="003A6002" w:rsidP="003A6002">
      <w:pPr>
        <w:tabs>
          <w:tab w:val="left" w:pos="543"/>
        </w:tabs>
        <w:ind w:left="543" w:hanging="543"/>
      </w:pPr>
    </w:p>
    <w:p w:rsidR="003A6002" w:rsidRDefault="003A6002" w:rsidP="003A6002">
      <w:pPr>
        <w:rPr>
          <w:b/>
          <w:bCs/>
          <w:sz w:val="28"/>
        </w:rPr>
      </w:pPr>
    </w:p>
    <w:p w:rsidR="003B6B3E" w:rsidRDefault="003B6B3E">
      <w:pPr>
        <w:rPr>
          <w:b/>
          <w:bCs/>
          <w:sz w:val="28"/>
        </w:rPr>
      </w:pPr>
      <w:r>
        <w:rPr>
          <w:b/>
          <w:bCs/>
          <w:sz w:val="28"/>
        </w:rPr>
        <w:br w:type="page"/>
      </w:r>
    </w:p>
    <w:p w:rsidR="003A6002" w:rsidRPr="001C725A" w:rsidRDefault="003A6002" w:rsidP="003A6002">
      <w:pPr>
        <w:rPr>
          <w:b/>
          <w:bCs/>
          <w:sz w:val="28"/>
        </w:rPr>
      </w:pPr>
      <w:r w:rsidRPr="001C725A">
        <w:rPr>
          <w:b/>
          <w:bCs/>
          <w:sz w:val="28"/>
        </w:rPr>
        <w:lastRenderedPageBreak/>
        <w:t xml:space="preserve">zu </w:t>
      </w:r>
      <w:r>
        <w:rPr>
          <w:b/>
          <w:bCs/>
          <w:sz w:val="28"/>
        </w:rPr>
        <w:t>7</w:t>
      </w:r>
      <w:r w:rsidRPr="001C725A">
        <w:rPr>
          <w:b/>
          <w:bCs/>
          <w:sz w:val="28"/>
        </w:rPr>
        <w:t>.:</w:t>
      </w:r>
    </w:p>
    <w:p w:rsidR="003A6002" w:rsidRDefault="003A6002" w:rsidP="003A6002">
      <w:pPr>
        <w:tabs>
          <w:tab w:val="left" w:pos="543"/>
        </w:tabs>
        <w:ind w:left="543" w:hanging="543"/>
      </w:pPr>
    </w:p>
    <w:tbl>
      <w:tblPr>
        <w:tblStyle w:val="Tabellenraster"/>
        <w:tblW w:w="0" w:type="auto"/>
        <w:tblInd w:w="543" w:type="dxa"/>
        <w:tblLook w:val="04A0" w:firstRow="1" w:lastRow="0" w:firstColumn="1" w:lastColumn="0" w:noHBand="0" w:noVBand="1"/>
      </w:tblPr>
      <w:tblGrid>
        <w:gridCol w:w="1523"/>
        <w:gridCol w:w="7788"/>
      </w:tblGrid>
      <w:tr w:rsidR="003A6002" w:rsidTr="007A45DD">
        <w:tc>
          <w:tcPr>
            <w:tcW w:w="2375" w:type="dxa"/>
          </w:tcPr>
          <w:p w:rsidR="003A6002" w:rsidRDefault="003A6002" w:rsidP="007A45DD">
            <w:pPr>
              <w:tabs>
                <w:tab w:val="left" w:pos="543"/>
              </w:tabs>
            </w:pPr>
            <w:r>
              <w:t>Abfrage erstellen:</w:t>
            </w:r>
          </w:p>
        </w:tc>
        <w:tc>
          <w:tcPr>
            <w:tcW w:w="6936" w:type="dxa"/>
          </w:tcPr>
          <w:p w:rsidR="003A6002" w:rsidRDefault="003B6B3E" w:rsidP="007A45DD">
            <w:pPr>
              <w:tabs>
                <w:tab w:val="left" w:pos="543"/>
              </w:tabs>
            </w:pPr>
            <w:r>
              <w:rPr>
                <w:noProof/>
              </w:rPr>
              <w:drawing>
                <wp:inline distT="0" distB="0" distL="0" distR="0">
                  <wp:extent cx="4789188" cy="3532722"/>
                  <wp:effectExtent l="19050" t="0" r="0" b="0"/>
                  <wp:docPr id="1120" name="Bild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4" cstate="print"/>
                          <a:srcRect/>
                          <a:stretch>
                            <a:fillRect/>
                          </a:stretch>
                        </pic:blipFill>
                        <pic:spPr bwMode="auto">
                          <a:xfrm>
                            <a:off x="0" y="0"/>
                            <a:ext cx="4793880" cy="3536183"/>
                          </a:xfrm>
                          <a:prstGeom prst="rect">
                            <a:avLst/>
                          </a:prstGeom>
                          <a:noFill/>
                          <a:ln w="9525">
                            <a:noFill/>
                            <a:miter lim="800000"/>
                            <a:headEnd/>
                            <a:tailEnd/>
                          </a:ln>
                        </pic:spPr>
                      </pic:pic>
                    </a:graphicData>
                  </a:graphic>
                </wp:inline>
              </w:drawing>
            </w:r>
          </w:p>
        </w:tc>
      </w:tr>
      <w:tr w:rsidR="003A6002" w:rsidTr="007A45DD">
        <w:tc>
          <w:tcPr>
            <w:tcW w:w="2375" w:type="dxa"/>
          </w:tcPr>
          <w:p w:rsidR="003A6002" w:rsidRDefault="003A6002" w:rsidP="007A45DD">
            <w:pPr>
              <w:tabs>
                <w:tab w:val="left" w:pos="543"/>
              </w:tabs>
            </w:pPr>
            <w:r>
              <w:t>View erste</w:t>
            </w:r>
            <w:r>
              <w:t>l</w:t>
            </w:r>
            <w:r>
              <w:t>len</w:t>
            </w:r>
            <w:r w:rsidR="003B6B3E">
              <w:t xml:space="preserve"> und ausführen</w:t>
            </w:r>
            <w:r>
              <w:t>:</w:t>
            </w:r>
          </w:p>
        </w:tc>
        <w:tc>
          <w:tcPr>
            <w:tcW w:w="6936" w:type="dxa"/>
          </w:tcPr>
          <w:p w:rsidR="003A6002" w:rsidRDefault="003B6B3E" w:rsidP="003B6B3E">
            <w:pPr>
              <w:tabs>
                <w:tab w:val="left" w:pos="543"/>
                <w:tab w:val="left" w:pos="4401"/>
              </w:tabs>
            </w:pPr>
            <w:r>
              <w:rPr>
                <w:noProof/>
              </w:rPr>
              <w:drawing>
                <wp:inline distT="0" distB="0" distL="0" distR="0">
                  <wp:extent cx="4785863" cy="3361334"/>
                  <wp:effectExtent l="19050" t="0" r="0" b="0"/>
                  <wp:docPr id="1122" name="Bild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5" cstate="print"/>
                          <a:srcRect/>
                          <a:stretch>
                            <a:fillRect/>
                          </a:stretch>
                        </pic:blipFill>
                        <pic:spPr bwMode="auto">
                          <a:xfrm>
                            <a:off x="0" y="0"/>
                            <a:ext cx="4787500" cy="3362484"/>
                          </a:xfrm>
                          <a:prstGeom prst="rect">
                            <a:avLst/>
                          </a:prstGeom>
                          <a:noFill/>
                          <a:ln w="9525">
                            <a:noFill/>
                            <a:miter lim="800000"/>
                            <a:headEnd/>
                            <a:tailEnd/>
                          </a:ln>
                        </pic:spPr>
                      </pic:pic>
                    </a:graphicData>
                  </a:graphic>
                </wp:inline>
              </w:drawing>
            </w:r>
          </w:p>
        </w:tc>
      </w:tr>
      <w:tr w:rsidR="003A6002" w:rsidTr="007A45DD">
        <w:tc>
          <w:tcPr>
            <w:tcW w:w="2375" w:type="dxa"/>
          </w:tcPr>
          <w:p w:rsidR="003A6002" w:rsidRDefault="003A6002" w:rsidP="007A45DD">
            <w:pPr>
              <w:tabs>
                <w:tab w:val="left" w:pos="543"/>
              </w:tabs>
            </w:pPr>
          </w:p>
        </w:tc>
        <w:tc>
          <w:tcPr>
            <w:tcW w:w="6936" w:type="dxa"/>
          </w:tcPr>
          <w:p w:rsidR="003A6002" w:rsidRDefault="003B6B3E" w:rsidP="007A45DD">
            <w:pPr>
              <w:tabs>
                <w:tab w:val="left" w:pos="543"/>
              </w:tabs>
            </w:pPr>
            <w:r>
              <w:rPr>
                <w:noProof/>
              </w:rPr>
              <w:drawing>
                <wp:inline distT="0" distB="0" distL="0" distR="0">
                  <wp:extent cx="1941195" cy="1069975"/>
                  <wp:effectExtent l="19050" t="0" r="1905" b="0"/>
                  <wp:docPr id="1123" name="Bild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6" cstate="print"/>
                          <a:srcRect/>
                          <a:stretch>
                            <a:fillRect/>
                          </a:stretch>
                        </pic:blipFill>
                        <pic:spPr bwMode="auto">
                          <a:xfrm>
                            <a:off x="0" y="0"/>
                            <a:ext cx="1941195" cy="1069975"/>
                          </a:xfrm>
                          <a:prstGeom prst="rect">
                            <a:avLst/>
                          </a:prstGeom>
                          <a:noFill/>
                          <a:ln w="9525">
                            <a:noFill/>
                            <a:miter lim="800000"/>
                            <a:headEnd/>
                            <a:tailEnd/>
                          </a:ln>
                        </pic:spPr>
                      </pic:pic>
                    </a:graphicData>
                  </a:graphic>
                </wp:inline>
              </w:drawing>
            </w:r>
          </w:p>
        </w:tc>
      </w:tr>
      <w:tr w:rsidR="003A6002" w:rsidTr="007A45DD">
        <w:tc>
          <w:tcPr>
            <w:tcW w:w="2375" w:type="dxa"/>
          </w:tcPr>
          <w:p w:rsidR="003A6002" w:rsidRDefault="003A6002" w:rsidP="007A45DD">
            <w:pPr>
              <w:tabs>
                <w:tab w:val="left" w:pos="543"/>
              </w:tabs>
            </w:pPr>
            <w:r>
              <w:t>In Access:</w:t>
            </w:r>
          </w:p>
        </w:tc>
        <w:tc>
          <w:tcPr>
            <w:tcW w:w="6936" w:type="dxa"/>
          </w:tcPr>
          <w:p w:rsidR="003A6002" w:rsidRDefault="003A6002" w:rsidP="007A45DD">
            <w:pPr>
              <w:tabs>
                <w:tab w:val="left" w:pos="543"/>
              </w:tabs>
            </w:pPr>
            <w:r>
              <w:t>Bericht erstellen mit dem Berichts-Assistent</w:t>
            </w:r>
          </w:p>
        </w:tc>
      </w:tr>
    </w:tbl>
    <w:p w:rsidR="003A6002" w:rsidRPr="00782348" w:rsidRDefault="003A6002" w:rsidP="003A6002">
      <w:pPr>
        <w:tabs>
          <w:tab w:val="left" w:pos="543"/>
        </w:tabs>
        <w:ind w:left="543" w:hanging="543"/>
      </w:pPr>
    </w:p>
    <w:p w:rsidR="003A6002" w:rsidRPr="003A6002" w:rsidRDefault="003A6002">
      <w:pPr>
        <w:rPr>
          <w:sz w:val="22"/>
        </w:rPr>
      </w:pPr>
    </w:p>
    <w:p w:rsidR="00E91CDD" w:rsidRPr="003A6002" w:rsidRDefault="00E91CDD">
      <w:pPr>
        <w:rPr>
          <w:sz w:val="22"/>
        </w:rPr>
      </w:pPr>
    </w:p>
    <w:p w:rsidR="00D528D2" w:rsidRPr="003A6002" w:rsidRDefault="00D528D2">
      <w:pPr>
        <w:rPr>
          <w:b/>
          <w:bCs/>
          <w:sz w:val="28"/>
        </w:rPr>
      </w:pPr>
    </w:p>
    <w:sectPr w:rsidR="00D528D2" w:rsidRPr="003A6002" w:rsidSect="00A81FC7">
      <w:headerReference w:type="default" r:id="rId77"/>
      <w:footerReference w:type="default" r:id="rId78"/>
      <w:pgSz w:w="11906" w:h="16838"/>
      <w:pgMar w:top="851" w:right="1134" w:bottom="454" w:left="1134" w:header="567" w:footer="567"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45E5" w:rsidRDefault="007B45E5">
      <w:r>
        <w:separator/>
      </w:r>
    </w:p>
  </w:endnote>
  <w:endnote w:type="continuationSeparator" w:id="0">
    <w:p w:rsidR="007B45E5" w:rsidRDefault="007B45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rush Script MT">
    <w:altName w:val="Pristina"/>
    <w:panose1 w:val="03060802040406070304"/>
    <w:charset w:val="00"/>
    <w:family w:val="script"/>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Lucida Handwriting">
    <w:panose1 w:val="03010101010101010101"/>
    <w:charset w:val="00"/>
    <w:family w:val="script"/>
    <w:pitch w:val="variable"/>
    <w:sig w:usb0="00000003" w:usb1="00000000" w:usb2="00000000" w:usb3="00000000" w:csb0="00000001" w:csb1="00000000"/>
  </w:font>
  <w:font w:name="Vladimir Script">
    <w:panose1 w:val="03050402040407070305"/>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45E5" w:rsidRPr="00513B59" w:rsidRDefault="007B45E5">
    <w:pPr>
      <w:pStyle w:val="Fuzeile"/>
      <w:pBdr>
        <w:top w:val="single" w:sz="4" w:space="1" w:color="auto"/>
      </w:pBdr>
      <w:tabs>
        <w:tab w:val="clear" w:pos="9072"/>
        <w:tab w:val="right" w:pos="9593"/>
      </w:tabs>
      <w:rPr>
        <w:sz w:val="20"/>
        <w:szCs w:val="20"/>
      </w:rPr>
    </w:pPr>
    <w:fldSimple w:instr=" FILENAME  \* MERGEFORMAT ">
      <w:r w:rsidRPr="009446B1">
        <w:rPr>
          <w:rStyle w:val="Seitenzahl"/>
          <w:noProof/>
          <w:sz w:val="20"/>
          <w:szCs w:val="20"/>
        </w:rPr>
        <w:t>DB01_L</w:t>
      </w:r>
      <w:r w:rsidRPr="009446B1">
        <w:rPr>
          <w:noProof/>
          <w:sz w:val="20"/>
        </w:rPr>
        <w:t>_2013</w:t>
      </w:r>
    </w:fldSimple>
    <w:r w:rsidRPr="00513B59">
      <w:rPr>
        <w:rStyle w:val="Seitenzahl"/>
        <w:sz w:val="20"/>
        <w:szCs w:val="20"/>
      </w:rPr>
      <w:tab/>
    </w:r>
    <w:r w:rsidRPr="00513B59">
      <w:rPr>
        <w:rStyle w:val="Seitenzahl"/>
        <w:sz w:val="20"/>
        <w:szCs w:val="20"/>
      </w:rPr>
      <w:fldChar w:fldCharType="begin"/>
    </w:r>
    <w:r w:rsidRPr="00513B59">
      <w:rPr>
        <w:rStyle w:val="Seitenzahl"/>
        <w:sz w:val="20"/>
        <w:szCs w:val="20"/>
      </w:rPr>
      <w:instrText xml:space="preserve"> PAGE </w:instrText>
    </w:r>
    <w:r w:rsidRPr="00513B59">
      <w:rPr>
        <w:rStyle w:val="Seitenzahl"/>
        <w:sz w:val="20"/>
        <w:szCs w:val="20"/>
      </w:rPr>
      <w:fldChar w:fldCharType="separate"/>
    </w:r>
    <w:r w:rsidR="00212F6D">
      <w:rPr>
        <w:rStyle w:val="Seitenzahl"/>
        <w:noProof/>
        <w:sz w:val="20"/>
        <w:szCs w:val="20"/>
      </w:rPr>
      <w:t>1</w:t>
    </w:r>
    <w:r w:rsidRPr="00513B59">
      <w:rPr>
        <w:rStyle w:val="Seitenzahl"/>
        <w:sz w:val="20"/>
        <w:szCs w:val="20"/>
      </w:rPr>
      <w:fldChar w:fldCharType="end"/>
    </w:r>
    <w:r w:rsidRPr="00513B59">
      <w:rPr>
        <w:rStyle w:val="Seitenzahl"/>
        <w:sz w:val="20"/>
        <w:szCs w:val="20"/>
      </w:rPr>
      <w:t xml:space="preserve"> von </w:t>
    </w:r>
    <w:r w:rsidRPr="00513B59">
      <w:rPr>
        <w:rStyle w:val="Seitenzahl"/>
        <w:sz w:val="20"/>
        <w:szCs w:val="20"/>
      </w:rPr>
      <w:fldChar w:fldCharType="begin"/>
    </w:r>
    <w:r w:rsidRPr="00513B59">
      <w:rPr>
        <w:rStyle w:val="Seitenzahl"/>
        <w:sz w:val="20"/>
        <w:szCs w:val="20"/>
      </w:rPr>
      <w:instrText xml:space="preserve"> NUMPAGES </w:instrText>
    </w:r>
    <w:r w:rsidRPr="00513B59">
      <w:rPr>
        <w:rStyle w:val="Seitenzahl"/>
        <w:sz w:val="20"/>
        <w:szCs w:val="20"/>
      </w:rPr>
      <w:fldChar w:fldCharType="separate"/>
    </w:r>
    <w:r w:rsidR="00212F6D">
      <w:rPr>
        <w:rStyle w:val="Seitenzahl"/>
        <w:noProof/>
        <w:sz w:val="20"/>
        <w:szCs w:val="20"/>
      </w:rPr>
      <w:t>19</w:t>
    </w:r>
    <w:r w:rsidRPr="00513B59">
      <w:rPr>
        <w:rStyle w:val="Seitenzahl"/>
        <w:sz w:val="20"/>
        <w:szCs w:val="20"/>
      </w:rPr>
      <w:fldChar w:fldCharType="end"/>
    </w:r>
    <w:r w:rsidRPr="00513B59">
      <w:rPr>
        <w:rStyle w:val="Seitenzahl"/>
        <w:sz w:val="20"/>
        <w:szCs w:val="20"/>
      </w:rPr>
      <w:tab/>
      <w:t xml:space="preserve">Stand: </w:t>
    </w:r>
    <w:r>
      <w:rPr>
        <w:rStyle w:val="Seitenzahl"/>
        <w:sz w:val="20"/>
        <w:szCs w:val="20"/>
      </w:rPr>
      <w:t>14</w:t>
    </w:r>
    <w:r w:rsidRPr="00513B59">
      <w:rPr>
        <w:rStyle w:val="Seitenzahl"/>
        <w:sz w:val="20"/>
        <w:szCs w:val="20"/>
      </w:rPr>
      <w:t>.</w:t>
    </w:r>
    <w:r>
      <w:rPr>
        <w:rStyle w:val="Seitenzahl"/>
        <w:sz w:val="20"/>
        <w:szCs w:val="20"/>
      </w:rPr>
      <w:t>10</w:t>
    </w:r>
    <w:r w:rsidRPr="00513B59">
      <w:rPr>
        <w:rStyle w:val="Seitenzahl"/>
        <w:sz w:val="20"/>
        <w:szCs w:val="20"/>
      </w:rPr>
      <w:t>.201</w:t>
    </w:r>
    <w:r>
      <w:rPr>
        <w:rStyle w:val="Seitenzahl"/>
        <w:sz w:val="20"/>
        <w:szCs w:val="20"/>
      </w:rPr>
      <w:t>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45E5" w:rsidRDefault="007B45E5">
      <w:r>
        <w:separator/>
      </w:r>
    </w:p>
  </w:footnote>
  <w:footnote w:type="continuationSeparator" w:id="0">
    <w:p w:rsidR="007B45E5" w:rsidRDefault="007B45E5">
      <w:r>
        <w:continuationSeparator/>
      </w:r>
    </w:p>
  </w:footnote>
  <w:footnote w:id="1">
    <w:p w:rsidR="007B45E5" w:rsidRDefault="007B45E5" w:rsidP="008A6266">
      <w:pPr>
        <w:pStyle w:val="Funotentext"/>
      </w:pPr>
      <w:r>
        <w:rPr>
          <w:rStyle w:val="Funotenzeichen"/>
        </w:rPr>
        <w:footnoteRef/>
      </w:r>
      <w:r>
        <w:t xml:space="preserve"> Während bei der </w:t>
      </w:r>
      <w:r w:rsidRPr="00D55680">
        <w:rPr>
          <w:i/>
        </w:rPr>
        <w:t>Non-</w:t>
      </w:r>
      <w:proofErr w:type="spellStart"/>
      <w:r w:rsidRPr="00D55680">
        <w:rPr>
          <w:i/>
        </w:rPr>
        <w:t>Identifying</w:t>
      </w:r>
      <w:proofErr w:type="spellEnd"/>
      <w:r w:rsidRPr="00D55680">
        <w:rPr>
          <w:i/>
        </w:rPr>
        <w:t xml:space="preserve"> </w:t>
      </w:r>
      <w:proofErr w:type="spellStart"/>
      <w:r w:rsidRPr="00D55680">
        <w:rPr>
          <w:i/>
        </w:rPr>
        <w:t>Relationship</w:t>
      </w:r>
      <w:proofErr w:type="spellEnd"/>
      <w:r>
        <w:t xml:space="preserve"> in der Child-Tabelle lediglich eine Referenz zur Parent-Tabelle (Fremdschlüssel) eingerichtet</w:t>
      </w:r>
      <w:r w:rsidRPr="00D55680">
        <w:t xml:space="preserve"> </w:t>
      </w:r>
      <w:r>
        <w:t xml:space="preserve">wird, wird bei der </w:t>
      </w:r>
      <w:proofErr w:type="spellStart"/>
      <w:r w:rsidRPr="00D55680">
        <w:rPr>
          <w:i/>
        </w:rPr>
        <w:t>Identifying</w:t>
      </w:r>
      <w:proofErr w:type="spellEnd"/>
      <w:r w:rsidRPr="00D55680">
        <w:rPr>
          <w:i/>
        </w:rPr>
        <w:t xml:space="preserve"> </w:t>
      </w:r>
      <w:proofErr w:type="spellStart"/>
      <w:r w:rsidRPr="00D55680">
        <w:rPr>
          <w:i/>
        </w:rPr>
        <w:t>Relationship</w:t>
      </w:r>
      <w:proofErr w:type="spellEnd"/>
      <w:r>
        <w:t xml:space="preserve"> der Fremdschlüssel zum Primärschlüssel oder Teil des Primärschlüssels in der Child-Tabelle.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45E5" w:rsidRPr="004C4285" w:rsidRDefault="007B45E5" w:rsidP="00C95E07">
    <w:pPr>
      <w:pStyle w:val="Kopfzeile"/>
      <w:pBdr>
        <w:bottom w:val="single" w:sz="4" w:space="1" w:color="auto"/>
      </w:pBdr>
      <w:tabs>
        <w:tab w:val="clear" w:pos="9072"/>
        <w:tab w:val="right" w:pos="9593"/>
      </w:tabs>
      <w:rPr>
        <w:sz w:val="20"/>
      </w:rPr>
    </w:pPr>
    <w:r>
      <w:rPr>
        <w:sz w:val="20"/>
      </w:rPr>
      <w:t>Umsetzung des Themas “</w:t>
    </w:r>
    <w:r w:rsidRPr="004C4285">
      <w:rPr>
        <w:sz w:val="20"/>
      </w:rPr>
      <w:t>Relationale Datenbanken</w:t>
    </w:r>
    <w:r>
      <w:rPr>
        <w:sz w:val="20"/>
      </w:rPr>
      <w:t>“ mit der MySQL-</w:t>
    </w:r>
    <w:proofErr w:type="spellStart"/>
    <w:r>
      <w:rPr>
        <w:sz w:val="20"/>
      </w:rPr>
      <w:t>Workbench</w:t>
    </w:r>
    <w:proofErr w:type="spellEnd"/>
    <w:r>
      <w:rPr>
        <w:sz w:val="20"/>
      </w:rPr>
      <w:tab/>
      <w:t>Lösungshinweise</w:t>
    </w:r>
  </w:p>
  <w:p w:rsidR="007B45E5" w:rsidRDefault="007B45E5">
    <w:pPr>
      <w:pStyle w:val="Kopfzeile"/>
    </w:pPr>
  </w:p>
  <w:p w:rsidR="007B45E5" w:rsidRDefault="007B45E5">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99710E"/>
    <w:multiLevelType w:val="hybridMultilevel"/>
    <w:tmpl w:val="AEE66312"/>
    <w:lvl w:ilvl="0" w:tplc="04070015">
      <w:start w:val="1"/>
      <w:numFmt w:val="decimal"/>
      <w:lvlText w:val="(%1)"/>
      <w:lvlJc w:val="left"/>
      <w:pPr>
        <w:ind w:left="4188" w:hanging="360"/>
      </w:pPr>
      <w:rPr>
        <w:rFonts w:hint="default"/>
      </w:rPr>
    </w:lvl>
    <w:lvl w:ilvl="1" w:tplc="04070019" w:tentative="1">
      <w:start w:val="1"/>
      <w:numFmt w:val="lowerLetter"/>
      <w:lvlText w:val="%2."/>
      <w:lvlJc w:val="left"/>
      <w:pPr>
        <w:ind w:left="4908" w:hanging="360"/>
      </w:pPr>
    </w:lvl>
    <w:lvl w:ilvl="2" w:tplc="0407001B" w:tentative="1">
      <w:start w:val="1"/>
      <w:numFmt w:val="lowerRoman"/>
      <w:lvlText w:val="%3."/>
      <w:lvlJc w:val="right"/>
      <w:pPr>
        <w:ind w:left="5628" w:hanging="180"/>
      </w:pPr>
    </w:lvl>
    <w:lvl w:ilvl="3" w:tplc="0407000F" w:tentative="1">
      <w:start w:val="1"/>
      <w:numFmt w:val="decimal"/>
      <w:lvlText w:val="%4."/>
      <w:lvlJc w:val="left"/>
      <w:pPr>
        <w:ind w:left="6348" w:hanging="360"/>
      </w:pPr>
    </w:lvl>
    <w:lvl w:ilvl="4" w:tplc="04070019" w:tentative="1">
      <w:start w:val="1"/>
      <w:numFmt w:val="lowerLetter"/>
      <w:lvlText w:val="%5."/>
      <w:lvlJc w:val="left"/>
      <w:pPr>
        <w:ind w:left="7068" w:hanging="360"/>
      </w:pPr>
    </w:lvl>
    <w:lvl w:ilvl="5" w:tplc="0407001B" w:tentative="1">
      <w:start w:val="1"/>
      <w:numFmt w:val="lowerRoman"/>
      <w:lvlText w:val="%6."/>
      <w:lvlJc w:val="right"/>
      <w:pPr>
        <w:ind w:left="7788" w:hanging="180"/>
      </w:pPr>
    </w:lvl>
    <w:lvl w:ilvl="6" w:tplc="0407000F" w:tentative="1">
      <w:start w:val="1"/>
      <w:numFmt w:val="decimal"/>
      <w:lvlText w:val="%7."/>
      <w:lvlJc w:val="left"/>
      <w:pPr>
        <w:ind w:left="8508" w:hanging="360"/>
      </w:pPr>
    </w:lvl>
    <w:lvl w:ilvl="7" w:tplc="04070019" w:tentative="1">
      <w:start w:val="1"/>
      <w:numFmt w:val="lowerLetter"/>
      <w:lvlText w:val="%8."/>
      <w:lvlJc w:val="left"/>
      <w:pPr>
        <w:ind w:left="9228" w:hanging="360"/>
      </w:pPr>
    </w:lvl>
    <w:lvl w:ilvl="8" w:tplc="0407001B" w:tentative="1">
      <w:start w:val="1"/>
      <w:numFmt w:val="lowerRoman"/>
      <w:lvlText w:val="%9."/>
      <w:lvlJc w:val="right"/>
      <w:pPr>
        <w:ind w:left="9948" w:hanging="180"/>
      </w:pPr>
    </w:lvl>
  </w:abstractNum>
  <w:abstractNum w:abstractNumId="1">
    <w:nsid w:val="0C3745C4"/>
    <w:multiLevelType w:val="hybridMultilevel"/>
    <w:tmpl w:val="83526D4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EA22077"/>
    <w:multiLevelType w:val="hybridMultilevel"/>
    <w:tmpl w:val="0DD4FDDE"/>
    <w:lvl w:ilvl="0" w:tplc="04070015">
      <w:start w:val="1"/>
      <w:numFmt w:val="decimal"/>
      <w:lvlText w:val="(%1)"/>
      <w:lvlJc w:val="left"/>
      <w:pPr>
        <w:ind w:left="720" w:hanging="360"/>
      </w:pPr>
      <w:rPr>
        <w:rFonts w:hint="default"/>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1C093BFA"/>
    <w:multiLevelType w:val="hybridMultilevel"/>
    <w:tmpl w:val="3E3627F4"/>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CE227A7"/>
    <w:multiLevelType w:val="hybridMultilevel"/>
    <w:tmpl w:val="709A568A"/>
    <w:lvl w:ilvl="0" w:tplc="C278F0AC">
      <w:start w:val="26"/>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nsid w:val="32D96FA1"/>
    <w:multiLevelType w:val="hybridMultilevel"/>
    <w:tmpl w:val="4AA645D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49574237"/>
    <w:multiLevelType w:val="hybridMultilevel"/>
    <w:tmpl w:val="5928E118"/>
    <w:lvl w:ilvl="0" w:tplc="0407000F">
      <w:start w:val="1"/>
      <w:numFmt w:val="decimal"/>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7">
    <w:nsid w:val="567920EF"/>
    <w:multiLevelType w:val="hybridMultilevel"/>
    <w:tmpl w:val="364EC68E"/>
    <w:lvl w:ilvl="0" w:tplc="04070001">
      <w:start w:val="1"/>
      <w:numFmt w:val="bullet"/>
      <w:lvlText w:val=""/>
      <w:lvlJc w:val="left"/>
      <w:pPr>
        <w:tabs>
          <w:tab w:val="num" w:pos="1263"/>
        </w:tabs>
        <w:ind w:left="1263" w:hanging="360"/>
      </w:pPr>
      <w:rPr>
        <w:rFonts w:ascii="Symbol" w:hAnsi="Symbol" w:hint="default"/>
      </w:rPr>
    </w:lvl>
    <w:lvl w:ilvl="1" w:tplc="04070003" w:tentative="1">
      <w:start w:val="1"/>
      <w:numFmt w:val="bullet"/>
      <w:lvlText w:val="o"/>
      <w:lvlJc w:val="left"/>
      <w:pPr>
        <w:tabs>
          <w:tab w:val="num" w:pos="1983"/>
        </w:tabs>
        <w:ind w:left="1983" w:hanging="360"/>
      </w:pPr>
      <w:rPr>
        <w:rFonts w:ascii="Courier New" w:hAnsi="Courier New" w:hint="default"/>
      </w:rPr>
    </w:lvl>
    <w:lvl w:ilvl="2" w:tplc="04070005" w:tentative="1">
      <w:start w:val="1"/>
      <w:numFmt w:val="bullet"/>
      <w:lvlText w:val=""/>
      <w:lvlJc w:val="left"/>
      <w:pPr>
        <w:tabs>
          <w:tab w:val="num" w:pos="2703"/>
        </w:tabs>
        <w:ind w:left="2703" w:hanging="360"/>
      </w:pPr>
      <w:rPr>
        <w:rFonts w:ascii="Wingdings" w:hAnsi="Wingdings" w:hint="default"/>
      </w:rPr>
    </w:lvl>
    <w:lvl w:ilvl="3" w:tplc="04070001" w:tentative="1">
      <w:start w:val="1"/>
      <w:numFmt w:val="bullet"/>
      <w:lvlText w:val=""/>
      <w:lvlJc w:val="left"/>
      <w:pPr>
        <w:tabs>
          <w:tab w:val="num" w:pos="3423"/>
        </w:tabs>
        <w:ind w:left="3423" w:hanging="360"/>
      </w:pPr>
      <w:rPr>
        <w:rFonts w:ascii="Symbol" w:hAnsi="Symbol" w:hint="default"/>
      </w:rPr>
    </w:lvl>
    <w:lvl w:ilvl="4" w:tplc="04070003" w:tentative="1">
      <w:start w:val="1"/>
      <w:numFmt w:val="bullet"/>
      <w:lvlText w:val="o"/>
      <w:lvlJc w:val="left"/>
      <w:pPr>
        <w:tabs>
          <w:tab w:val="num" w:pos="4143"/>
        </w:tabs>
        <w:ind w:left="4143" w:hanging="360"/>
      </w:pPr>
      <w:rPr>
        <w:rFonts w:ascii="Courier New" w:hAnsi="Courier New" w:hint="default"/>
      </w:rPr>
    </w:lvl>
    <w:lvl w:ilvl="5" w:tplc="04070005" w:tentative="1">
      <w:start w:val="1"/>
      <w:numFmt w:val="bullet"/>
      <w:lvlText w:val=""/>
      <w:lvlJc w:val="left"/>
      <w:pPr>
        <w:tabs>
          <w:tab w:val="num" w:pos="4863"/>
        </w:tabs>
        <w:ind w:left="4863" w:hanging="360"/>
      </w:pPr>
      <w:rPr>
        <w:rFonts w:ascii="Wingdings" w:hAnsi="Wingdings" w:hint="default"/>
      </w:rPr>
    </w:lvl>
    <w:lvl w:ilvl="6" w:tplc="04070001" w:tentative="1">
      <w:start w:val="1"/>
      <w:numFmt w:val="bullet"/>
      <w:lvlText w:val=""/>
      <w:lvlJc w:val="left"/>
      <w:pPr>
        <w:tabs>
          <w:tab w:val="num" w:pos="5583"/>
        </w:tabs>
        <w:ind w:left="5583" w:hanging="360"/>
      </w:pPr>
      <w:rPr>
        <w:rFonts w:ascii="Symbol" w:hAnsi="Symbol" w:hint="default"/>
      </w:rPr>
    </w:lvl>
    <w:lvl w:ilvl="7" w:tplc="04070003" w:tentative="1">
      <w:start w:val="1"/>
      <w:numFmt w:val="bullet"/>
      <w:lvlText w:val="o"/>
      <w:lvlJc w:val="left"/>
      <w:pPr>
        <w:tabs>
          <w:tab w:val="num" w:pos="6303"/>
        </w:tabs>
        <w:ind w:left="6303" w:hanging="360"/>
      </w:pPr>
      <w:rPr>
        <w:rFonts w:ascii="Courier New" w:hAnsi="Courier New" w:hint="default"/>
      </w:rPr>
    </w:lvl>
    <w:lvl w:ilvl="8" w:tplc="04070005" w:tentative="1">
      <w:start w:val="1"/>
      <w:numFmt w:val="bullet"/>
      <w:lvlText w:val=""/>
      <w:lvlJc w:val="left"/>
      <w:pPr>
        <w:tabs>
          <w:tab w:val="num" w:pos="7023"/>
        </w:tabs>
        <w:ind w:left="7023" w:hanging="360"/>
      </w:pPr>
      <w:rPr>
        <w:rFonts w:ascii="Wingdings" w:hAnsi="Wingdings" w:hint="default"/>
      </w:rPr>
    </w:lvl>
  </w:abstractNum>
  <w:abstractNum w:abstractNumId="8">
    <w:nsid w:val="57442721"/>
    <w:multiLevelType w:val="hybridMultilevel"/>
    <w:tmpl w:val="B7DC1668"/>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58FA294A"/>
    <w:multiLevelType w:val="hybridMultilevel"/>
    <w:tmpl w:val="C5A01B9A"/>
    <w:lvl w:ilvl="0" w:tplc="31562014">
      <w:start w:val="1"/>
      <w:numFmt w:val="decimal"/>
      <w:lvlText w:val="(%1)"/>
      <w:lvlJc w:val="left"/>
      <w:pPr>
        <w:ind w:left="720" w:hanging="360"/>
      </w:pPr>
      <w:rPr>
        <w:rFonts w:ascii="Arial" w:hAnsi="Arial" w:cs="Arial" w:hint="default"/>
        <w:sz w:val="22"/>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63D811EC"/>
    <w:multiLevelType w:val="hybridMultilevel"/>
    <w:tmpl w:val="58C023D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nsid w:val="6FAD0C49"/>
    <w:multiLevelType w:val="hybridMultilevel"/>
    <w:tmpl w:val="F7D06E56"/>
    <w:lvl w:ilvl="0" w:tplc="04070001">
      <w:start w:val="1"/>
      <w:numFmt w:val="bullet"/>
      <w:lvlText w:val=""/>
      <w:lvlJc w:val="left"/>
      <w:pPr>
        <w:tabs>
          <w:tab w:val="num" w:pos="1263"/>
        </w:tabs>
        <w:ind w:left="1263" w:hanging="360"/>
      </w:pPr>
      <w:rPr>
        <w:rFonts w:ascii="Symbol" w:hAnsi="Symbol" w:hint="default"/>
      </w:rPr>
    </w:lvl>
    <w:lvl w:ilvl="1" w:tplc="04070003" w:tentative="1">
      <w:start w:val="1"/>
      <w:numFmt w:val="bullet"/>
      <w:lvlText w:val="o"/>
      <w:lvlJc w:val="left"/>
      <w:pPr>
        <w:tabs>
          <w:tab w:val="num" w:pos="1983"/>
        </w:tabs>
        <w:ind w:left="1983" w:hanging="360"/>
      </w:pPr>
      <w:rPr>
        <w:rFonts w:ascii="Courier New" w:hAnsi="Courier New" w:hint="default"/>
      </w:rPr>
    </w:lvl>
    <w:lvl w:ilvl="2" w:tplc="04070005" w:tentative="1">
      <w:start w:val="1"/>
      <w:numFmt w:val="bullet"/>
      <w:lvlText w:val=""/>
      <w:lvlJc w:val="left"/>
      <w:pPr>
        <w:tabs>
          <w:tab w:val="num" w:pos="2703"/>
        </w:tabs>
        <w:ind w:left="2703" w:hanging="360"/>
      </w:pPr>
      <w:rPr>
        <w:rFonts w:ascii="Wingdings" w:hAnsi="Wingdings" w:hint="default"/>
      </w:rPr>
    </w:lvl>
    <w:lvl w:ilvl="3" w:tplc="04070001" w:tentative="1">
      <w:start w:val="1"/>
      <w:numFmt w:val="bullet"/>
      <w:lvlText w:val=""/>
      <w:lvlJc w:val="left"/>
      <w:pPr>
        <w:tabs>
          <w:tab w:val="num" w:pos="3423"/>
        </w:tabs>
        <w:ind w:left="3423" w:hanging="360"/>
      </w:pPr>
      <w:rPr>
        <w:rFonts w:ascii="Symbol" w:hAnsi="Symbol" w:hint="default"/>
      </w:rPr>
    </w:lvl>
    <w:lvl w:ilvl="4" w:tplc="04070003" w:tentative="1">
      <w:start w:val="1"/>
      <w:numFmt w:val="bullet"/>
      <w:lvlText w:val="o"/>
      <w:lvlJc w:val="left"/>
      <w:pPr>
        <w:tabs>
          <w:tab w:val="num" w:pos="4143"/>
        </w:tabs>
        <w:ind w:left="4143" w:hanging="360"/>
      </w:pPr>
      <w:rPr>
        <w:rFonts w:ascii="Courier New" w:hAnsi="Courier New" w:hint="default"/>
      </w:rPr>
    </w:lvl>
    <w:lvl w:ilvl="5" w:tplc="04070005" w:tentative="1">
      <w:start w:val="1"/>
      <w:numFmt w:val="bullet"/>
      <w:lvlText w:val=""/>
      <w:lvlJc w:val="left"/>
      <w:pPr>
        <w:tabs>
          <w:tab w:val="num" w:pos="4863"/>
        </w:tabs>
        <w:ind w:left="4863" w:hanging="360"/>
      </w:pPr>
      <w:rPr>
        <w:rFonts w:ascii="Wingdings" w:hAnsi="Wingdings" w:hint="default"/>
      </w:rPr>
    </w:lvl>
    <w:lvl w:ilvl="6" w:tplc="04070001" w:tentative="1">
      <w:start w:val="1"/>
      <w:numFmt w:val="bullet"/>
      <w:lvlText w:val=""/>
      <w:lvlJc w:val="left"/>
      <w:pPr>
        <w:tabs>
          <w:tab w:val="num" w:pos="5583"/>
        </w:tabs>
        <w:ind w:left="5583" w:hanging="360"/>
      </w:pPr>
      <w:rPr>
        <w:rFonts w:ascii="Symbol" w:hAnsi="Symbol" w:hint="default"/>
      </w:rPr>
    </w:lvl>
    <w:lvl w:ilvl="7" w:tplc="04070003" w:tentative="1">
      <w:start w:val="1"/>
      <w:numFmt w:val="bullet"/>
      <w:lvlText w:val="o"/>
      <w:lvlJc w:val="left"/>
      <w:pPr>
        <w:tabs>
          <w:tab w:val="num" w:pos="6303"/>
        </w:tabs>
        <w:ind w:left="6303" w:hanging="360"/>
      </w:pPr>
      <w:rPr>
        <w:rFonts w:ascii="Courier New" w:hAnsi="Courier New" w:hint="default"/>
      </w:rPr>
    </w:lvl>
    <w:lvl w:ilvl="8" w:tplc="04070005" w:tentative="1">
      <w:start w:val="1"/>
      <w:numFmt w:val="bullet"/>
      <w:lvlText w:val=""/>
      <w:lvlJc w:val="left"/>
      <w:pPr>
        <w:tabs>
          <w:tab w:val="num" w:pos="7023"/>
        </w:tabs>
        <w:ind w:left="7023" w:hanging="360"/>
      </w:pPr>
      <w:rPr>
        <w:rFonts w:ascii="Wingdings" w:hAnsi="Wingdings" w:hint="default"/>
      </w:rPr>
    </w:lvl>
  </w:abstractNum>
  <w:num w:numId="1">
    <w:abstractNumId w:val="4"/>
  </w:num>
  <w:num w:numId="2">
    <w:abstractNumId w:val="5"/>
  </w:num>
  <w:num w:numId="3">
    <w:abstractNumId w:val="10"/>
  </w:num>
  <w:num w:numId="4">
    <w:abstractNumId w:val="6"/>
  </w:num>
  <w:num w:numId="5">
    <w:abstractNumId w:val="1"/>
  </w:num>
  <w:num w:numId="6">
    <w:abstractNumId w:val="7"/>
  </w:num>
  <w:num w:numId="7">
    <w:abstractNumId w:val="11"/>
  </w:num>
  <w:num w:numId="8">
    <w:abstractNumId w:val="9"/>
  </w:num>
  <w:num w:numId="9">
    <w:abstractNumId w:val="8"/>
  </w:num>
  <w:num w:numId="10">
    <w:abstractNumId w:val="0"/>
  </w:num>
  <w:num w:numId="11">
    <w:abstractNumId w:val="2"/>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defaultTabStop w:val="708"/>
  <w:autoHyphenation/>
  <w:hyphenationZone w:val="425"/>
  <w:drawingGridHorizontalSpacing w:val="181"/>
  <w:drawingGridVerticalSpacing w:val="181"/>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600DFE"/>
    <w:rsid w:val="00012604"/>
    <w:rsid w:val="0002642E"/>
    <w:rsid w:val="00042EF6"/>
    <w:rsid w:val="000847D1"/>
    <w:rsid w:val="00092F47"/>
    <w:rsid w:val="000A73A9"/>
    <w:rsid w:val="000A76CB"/>
    <w:rsid w:val="000B28F0"/>
    <w:rsid w:val="000E06F4"/>
    <w:rsid w:val="000F01FD"/>
    <w:rsid w:val="000F61C4"/>
    <w:rsid w:val="000F75BA"/>
    <w:rsid w:val="00136E31"/>
    <w:rsid w:val="001554E5"/>
    <w:rsid w:val="001566A6"/>
    <w:rsid w:val="00187BA9"/>
    <w:rsid w:val="00193735"/>
    <w:rsid w:val="001950B5"/>
    <w:rsid w:val="00195AAC"/>
    <w:rsid w:val="001A311A"/>
    <w:rsid w:val="001A593F"/>
    <w:rsid w:val="001A7852"/>
    <w:rsid w:val="001B5080"/>
    <w:rsid w:val="001C36F5"/>
    <w:rsid w:val="001C725A"/>
    <w:rsid w:val="001E0AD1"/>
    <w:rsid w:val="002016EB"/>
    <w:rsid w:val="00212F6D"/>
    <w:rsid w:val="00225B83"/>
    <w:rsid w:val="00244AE5"/>
    <w:rsid w:val="002741E6"/>
    <w:rsid w:val="002769FD"/>
    <w:rsid w:val="00285D87"/>
    <w:rsid w:val="00292241"/>
    <w:rsid w:val="0029473E"/>
    <w:rsid w:val="002E2196"/>
    <w:rsid w:val="00301300"/>
    <w:rsid w:val="00321627"/>
    <w:rsid w:val="00326756"/>
    <w:rsid w:val="00346D32"/>
    <w:rsid w:val="003759AA"/>
    <w:rsid w:val="00382E33"/>
    <w:rsid w:val="003A4647"/>
    <w:rsid w:val="003A480D"/>
    <w:rsid w:val="003A6002"/>
    <w:rsid w:val="003B6B3E"/>
    <w:rsid w:val="003D31FD"/>
    <w:rsid w:val="003D6409"/>
    <w:rsid w:val="003E0ED4"/>
    <w:rsid w:val="003E7B25"/>
    <w:rsid w:val="003F4559"/>
    <w:rsid w:val="003F5F4B"/>
    <w:rsid w:val="00407CEA"/>
    <w:rsid w:val="00411224"/>
    <w:rsid w:val="00415E67"/>
    <w:rsid w:val="0042781E"/>
    <w:rsid w:val="00432A28"/>
    <w:rsid w:val="00432CCA"/>
    <w:rsid w:val="00443A4C"/>
    <w:rsid w:val="00463A7E"/>
    <w:rsid w:val="00474BCB"/>
    <w:rsid w:val="00476790"/>
    <w:rsid w:val="004952AE"/>
    <w:rsid w:val="004C1F35"/>
    <w:rsid w:val="004F148E"/>
    <w:rsid w:val="004F571F"/>
    <w:rsid w:val="00501915"/>
    <w:rsid w:val="00504C34"/>
    <w:rsid w:val="00512AA5"/>
    <w:rsid w:val="00513B59"/>
    <w:rsid w:val="00546A56"/>
    <w:rsid w:val="0056033D"/>
    <w:rsid w:val="0056389F"/>
    <w:rsid w:val="00587E9C"/>
    <w:rsid w:val="005A3A3D"/>
    <w:rsid w:val="005C0CE4"/>
    <w:rsid w:val="005C1570"/>
    <w:rsid w:val="005E0B89"/>
    <w:rsid w:val="005E74AC"/>
    <w:rsid w:val="00600DFE"/>
    <w:rsid w:val="00603F0D"/>
    <w:rsid w:val="00614A25"/>
    <w:rsid w:val="006169CD"/>
    <w:rsid w:val="006322CA"/>
    <w:rsid w:val="00644A2D"/>
    <w:rsid w:val="0064717E"/>
    <w:rsid w:val="0065132A"/>
    <w:rsid w:val="00652B03"/>
    <w:rsid w:val="00660DAB"/>
    <w:rsid w:val="00667FA3"/>
    <w:rsid w:val="00674740"/>
    <w:rsid w:val="00686A7F"/>
    <w:rsid w:val="006937DE"/>
    <w:rsid w:val="00693BCF"/>
    <w:rsid w:val="0069533F"/>
    <w:rsid w:val="006A0FE8"/>
    <w:rsid w:val="006A4DF4"/>
    <w:rsid w:val="006A75D5"/>
    <w:rsid w:val="006B740F"/>
    <w:rsid w:val="006C61E1"/>
    <w:rsid w:val="006D7CBB"/>
    <w:rsid w:val="006E5258"/>
    <w:rsid w:val="006F29AE"/>
    <w:rsid w:val="00705BAF"/>
    <w:rsid w:val="00707AAF"/>
    <w:rsid w:val="007117CC"/>
    <w:rsid w:val="00715E3C"/>
    <w:rsid w:val="00724C16"/>
    <w:rsid w:val="007430F4"/>
    <w:rsid w:val="00750073"/>
    <w:rsid w:val="007506FC"/>
    <w:rsid w:val="00762D99"/>
    <w:rsid w:val="007670C6"/>
    <w:rsid w:val="00782348"/>
    <w:rsid w:val="00796E5A"/>
    <w:rsid w:val="007A45DD"/>
    <w:rsid w:val="007A5AE6"/>
    <w:rsid w:val="007B45E5"/>
    <w:rsid w:val="007C1F48"/>
    <w:rsid w:val="007C4724"/>
    <w:rsid w:val="007D3BA1"/>
    <w:rsid w:val="007D6C28"/>
    <w:rsid w:val="007D76A3"/>
    <w:rsid w:val="007E2DAB"/>
    <w:rsid w:val="007E6FDB"/>
    <w:rsid w:val="007F4BB9"/>
    <w:rsid w:val="00820DB7"/>
    <w:rsid w:val="00834030"/>
    <w:rsid w:val="008425B1"/>
    <w:rsid w:val="008512E6"/>
    <w:rsid w:val="00851795"/>
    <w:rsid w:val="00870745"/>
    <w:rsid w:val="008869BB"/>
    <w:rsid w:val="00894E9B"/>
    <w:rsid w:val="008A6266"/>
    <w:rsid w:val="008D1207"/>
    <w:rsid w:val="008D71E1"/>
    <w:rsid w:val="008E7EB3"/>
    <w:rsid w:val="008F01AB"/>
    <w:rsid w:val="008F7830"/>
    <w:rsid w:val="008F7BF2"/>
    <w:rsid w:val="009051F7"/>
    <w:rsid w:val="00907349"/>
    <w:rsid w:val="00910AA4"/>
    <w:rsid w:val="009123DE"/>
    <w:rsid w:val="0092451F"/>
    <w:rsid w:val="009304D3"/>
    <w:rsid w:val="00931646"/>
    <w:rsid w:val="0093292F"/>
    <w:rsid w:val="0093308C"/>
    <w:rsid w:val="00933ABD"/>
    <w:rsid w:val="009446B1"/>
    <w:rsid w:val="009568A8"/>
    <w:rsid w:val="00960E66"/>
    <w:rsid w:val="00971306"/>
    <w:rsid w:val="0098326D"/>
    <w:rsid w:val="00986D59"/>
    <w:rsid w:val="0099379C"/>
    <w:rsid w:val="00993FF5"/>
    <w:rsid w:val="009943BA"/>
    <w:rsid w:val="009C689C"/>
    <w:rsid w:val="00A01D02"/>
    <w:rsid w:val="00A2269B"/>
    <w:rsid w:val="00A37952"/>
    <w:rsid w:val="00A41350"/>
    <w:rsid w:val="00A444BA"/>
    <w:rsid w:val="00A47DC1"/>
    <w:rsid w:val="00A6069E"/>
    <w:rsid w:val="00A60B20"/>
    <w:rsid w:val="00A75362"/>
    <w:rsid w:val="00A7790D"/>
    <w:rsid w:val="00A81FC7"/>
    <w:rsid w:val="00A841E6"/>
    <w:rsid w:val="00A920ED"/>
    <w:rsid w:val="00A9363E"/>
    <w:rsid w:val="00AA63AA"/>
    <w:rsid w:val="00AC6917"/>
    <w:rsid w:val="00AD26CB"/>
    <w:rsid w:val="00AD75CC"/>
    <w:rsid w:val="00B119DB"/>
    <w:rsid w:val="00B25B24"/>
    <w:rsid w:val="00B27083"/>
    <w:rsid w:val="00B3566B"/>
    <w:rsid w:val="00B635C3"/>
    <w:rsid w:val="00B65DC7"/>
    <w:rsid w:val="00B847E7"/>
    <w:rsid w:val="00B94DFB"/>
    <w:rsid w:val="00BA37BB"/>
    <w:rsid w:val="00BD0751"/>
    <w:rsid w:val="00BD0838"/>
    <w:rsid w:val="00C3264C"/>
    <w:rsid w:val="00C35948"/>
    <w:rsid w:val="00C4503D"/>
    <w:rsid w:val="00C51BD8"/>
    <w:rsid w:val="00C56E88"/>
    <w:rsid w:val="00C62494"/>
    <w:rsid w:val="00C649B9"/>
    <w:rsid w:val="00C701EC"/>
    <w:rsid w:val="00C705D3"/>
    <w:rsid w:val="00C763F4"/>
    <w:rsid w:val="00C95E07"/>
    <w:rsid w:val="00CA0576"/>
    <w:rsid w:val="00CC36C4"/>
    <w:rsid w:val="00CD0D6B"/>
    <w:rsid w:val="00CD7544"/>
    <w:rsid w:val="00CE61DB"/>
    <w:rsid w:val="00CF005B"/>
    <w:rsid w:val="00CF26E1"/>
    <w:rsid w:val="00CF6133"/>
    <w:rsid w:val="00D47FF4"/>
    <w:rsid w:val="00D528D2"/>
    <w:rsid w:val="00D60A7D"/>
    <w:rsid w:val="00D91D4D"/>
    <w:rsid w:val="00D924AF"/>
    <w:rsid w:val="00DA562A"/>
    <w:rsid w:val="00DB6BBF"/>
    <w:rsid w:val="00DC7CB0"/>
    <w:rsid w:val="00DD2A3B"/>
    <w:rsid w:val="00DE5E63"/>
    <w:rsid w:val="00E05AA2"/>
    <w:rsid w:val="00E13A89"/>
    <w:rsid w:val="00E1416D"/>
    <w:rsid w:val="00E17E74"/>
    <w:rsid w:val="00E448EB"/>
    <w:rsid w:val="00E44E5A"/>
    <w:rsid w:val="00E46373"/>
    <w:rsid w:val="00E63A5F"/>
    <w:rsid w:val="00E755A9"/>
    <w:rsid w:val="00E91CDD"/>
    <w:rsid w:val="00E93CC7"/>
    <w:rsid w:val="00E940EE"/>
    <w:rsid w:val="00E96521"/>
    <w:rsid w:val="00EA1C41"/>
    <w:rsid w:val="00EB0560"/>
    <w:rsid w:val="00EC158C"/>
    <w:rsid w:val="00EC476D"/>
    <w:rsid w:val="00ED6A4B"/>
    <w:rsid w:val="00EE1924"/>
    <w:rsid w:val="00F05029"/>
    <w:rsid w:val="00F114F0"/>
    <w:rsid w:val="00F132AD"/>
    <w:rsid w:val="00F152F0"/>
    <w:rsid w:val="00F21140"/>
    <w:rsid w:val="00F21AE9"/>
    <w:rsid w:val="00F25EE9"/>
    <w:rsid w:val="00F25FA9"/>
    <w:rsid w:val="00F6167C"/>
    <w:rsid w:val="00F8617E"/>
    <w:rsid w:val="00F91956"/>
    <w:rsid w:val="00F972D2"/>
    <w:rsid w:val="00FC30E3"/>
    <w:rsid w:val="00FC3ECF"/>
    <w:rsid w:val="00FF78C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31"/>
    <o:shapelayout v:ext="edit">
      <o:idmap v:ext="edit" data="1"/>
      <o:rules v:ext="edit">
        <o:r id="V:Rule11" type="callout" idref="#Legende mit Linie 2 984"/>
        <o:r id="V:Rule12" type="callout" idref="#Legende mit Linie 2 965"/>
        <o:r id="V:Rule13" type="callout" idref="#Legende mit Linie 2 966"/>
        <o:r id="V:Rule14" type="callout" idref="#Legende mit Linie 2 985"/>
        <o:r id="V:Rule21" type="connector" idref="#AutoShape 997"/>
        <o:r id="V:Rule31" type="connector" idref="#Gerade Verbindung mit Pfeil 16"/>
        <o:r id="V:Rule32" type="connector" idref="#Gerade Verbindung mit Pfeil 1232"/>
        <o:r id="V:Rule33" type="connector" idref="#Gerade Verbindung mit Pfeil 1130"/>
        <o:r id="V:Rule34" type="connector" idref="#Gerade Verbindung mit Pfeil 1230"/>
        <o:r id="V:Rule35" type="connector" idref="#AutoShape 11"/>
        <o:r id="V:Rule36" type="connector" idref="#Gerade Verbindung mit Pfeil 2"/>
        <o:r id="V:Rule37" type="connector" idref="#Gerade Verbindung mit Pfeil 989"/>
        <o:r id="V:Rule38" type="connector" idref="#AutoShape 10"/>
        <o:r id="V:Rule39" type="connector" idref="#AutoShape 7"/>
        <o:r id="V:Rule40" type="connector" idref="#Gewinkelte Verbindung 60"/>
        <o:r id="V:Rule41" type="connector" idref="#AutoShape 9"/>
        <o:r id="V:Rule42" type="connector" idref="#Gerade Verbindung mit Pfeil 1235"/>
        <o:r id="V:Rule43" type="connector" idref="#Gerade Verbindung mit Pfeil 44"/>
        <o:r id="V:Rule44" type="connector" idref="#Gerade Verbindung mit Pfeil 962"/>
        <o:r id="V:Rule45" type="connector" idref="#AutoShape 8"/>
        <o:r id="V:Rule46" type="connector" idref="#Gerade Verbindung mit Pfeil 55"/>
        <o:r id="V:Rule47" type="connector" idref="#Gerade Verbindung mit Pfeil 1228"/>
        <o:r id="V:Rule49" type="connector" idref="#Gerade Verbindung mit Pfeil 973"/>
        <o:r id="V:Rule50" type="connector" idref="#Gerade Verbindung mit Pfeil 978"/>
        <o:r id="V:Rule51" type="connector" idref="#AutoShape 997"/>
        <o:r id="V:Rule52" type="connector" idref="#Gerade Verbindung mit Pfeil 39"/>
        <o:r id="V:Rule53" type="connector" idref="#Gerade Verbindung mit Pfeil 62"/>
        <o:r id="V:Rule54" type="connector" idref="#Gerade Verbindung mit Pfeil 1144"/>
        <o:r id="V:Rule55" type="connector" idref="#AutoShape 6"/>
        <o:r id="V:Rule56" type="connector" idref="#Gerade Verbindung mit Pfeil 964"/>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F4BB9"/>
    <w:rPr>
      <w:rFonts w:ascii="Arial" w:hAnsi="Arial" w:cs="Arial"/>
      <w:sz w:val="24"/>
      <w:szCs w:val="24"/>
    </w:rPr>
  </w:style>
  <w:style w:type="paragraph" w:styleId="berschrift1">
    <w:name w:val="heading 1"/>
    <w:basedOn w:val="Standard"/>
    <w:next w:val="Standard"/>
    <w:qFormat/>
    <w:rsid w:val="007F4BB9"/>
    <w:pPr>
      <w:keepNext/>
      <w:outlineLvl w:val="0"/>
    </w:pPr>
    <w:rPr>
      <w:rFonts w:cs="Times New Roman"/>
      <w:szCs w:val="20"/>
    </w:rPr>
  </w:style>
  <w:style w:type="paragraph" w:styleId="berschrift2">
    <w:name w:val="heading 2"/>
    <w:basedOn w:val="Standard"/>
    <w:next w:val="Standard"/>
    <w:qFormat/>
    <w:rsid w:val="007F4BB9"/>
    <w:pPr>
      <w:keepNext/>
      <w:outlineLvl w:val="1"/>
    </w:pPr>
    <w:rPr>
      <w:rFonts w:ascii="Brush Script MT" w:hAnsi="Brush Script MT" w:cs="Times New Roman"/>
      <w:sz w:val="28"/>
      <w:szCs w:val="20"/>
    </w:rPr>
  </w:style>
  <w:style w:type="paragraph" w:styleId="berschrift3">
    <w:name w:val="heading 3"/>
    <w:basedOn w:val="Standard"/>
    <w:next w:val="Standard"/>
    <w:qFormat/>
    <w:rsid w:val="007F4BB9"/>
    <w:pPr>
      <w:keepNext/>
      <w:outlineLvl w:val="2"/>
    </w:pPr>
    <w:rPr>
      <w:i/>
      <w:iCs/>
    </w:rPr>
  </w:style>
  <w:style w:type="paragraph" w:styleId="berschrift4">
    <w:name w:val="heading 4"/>
    <w:basedOn w:val="Standard"/>
    <w:next w:val="Standard"/>
    <w:link w:val="berschrift4Zchn"/>
    <w:qFormat/>
    <w:rsid w:val="007F4BB9"/>
    <w:pPr>
      <w:keepNext/>
      <w:outlineLvl w:val="3"/>
    </w:pPr>
    <w:rPr>
      <w:u w:val="single"/>
    </w:rPr>
  </w:style>
  <w:style w:type="paragraph" w:styleId="berschrift5">
    <w:name w:val="heading 5"/>
    <w:basedOn w:val="Standard"/>
    <w:next w:val="Standard"/>
    <w:link w:val="berschrift5Zchn"/>
    <w:qFormat/>
    <w:rsid w:val="007F4BB9"/>
    <w:pPr>
      <w:keepNext/>
      <w:jc w:val="center"/>
      <w:outlineLvl w:val="4"/>
    </w:pPr>
    <w:rPr>
      <w:b/>
      <w:bCs/>
    </w:rPr>
  </w:style>
  <w:style w:type="paragraph" w:styleId="berschrift6">
    <w:name w:val="heading 6"/>
    <w:basedOn w:val="Standard"/>
    <w:next w:val="Standard"/>
    <w:qFormat/>
    <w:rsid w:val="007F4BB9"/>
    <w:pPr>
      <w:keepNext/>
      <w:outlineLvl w:val="5"/>
    </w:pPr>
    <w:rPr>
      <w:color w:val="FF0000"/>
      <w:sz w:val="52"/>
    </w:rPr>
  </w:style>
  <w:style w:type="paragraph" w:styleId="berschrift7">
    <w:name w:val="heading 7"/>
    <w:basedOn w:val="Standard"/>
    <w:next w:val="Standard"/>
    <w:qFormat/>
    <w:rsid w:val="007F4BB9"/>
    <w:pPr>
      <w:keepNext/>
      <w:tabs>
        <w:tab w:val="left" w:pos="0"/>
      </w:tabs>
      <w:outlineLvl w:val="6"/>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7F4BB9"/>
    <w:pPr>
      <w:tabs>
        <w:tab w:val="center" w:pos="4536"/>
        <w:tab w:val="right" w:pos="9072"/>
      </w:tabs>
    </w:pPr>
  </w:style>
  <w:style w:type="paragraph" w:styleId="Fuzeile">
    <w:name w:val="footer"/>
    <w:basedOn w:val="Standard"/>
    <w:semiHidden/>
    <w:rsid w:val="007F4BB9"/>
    <w:pPr>
      <w:tabs>
        <w:tab w:val="center" w:pos="4536"/>
        <w:tab w:val="right" w:pos="9072"/>
      </w:tabs>
    </w:pPr>
  </w:style>
  <w:style w:type="character" w:styleId="Seitenzahl">
    <w:name w:val="page number"/>
    <w:basedOn w:val="Absatz-Standardschriftart"/>
    <w:semiHidden/>
    <w:rsid w:val="007F4BB9"/>
  </w:style>
  <w:style w:type="paragraph" w:styleId="Textkrper">
    <w:name w:val="Body Text"/>
    <w:basedOn w:val="Standard"/>
    <w:semiHidden/>
    <w:rsid w:val="007F4BB9"/>
    <w:pPr>
      <w:jc w:val="both"/>
    </w:pPr>
    <w:rPr>
      <w:rFonts w:cs="Times New Roman"/>
      <w:szCs w:val="20"/>
    </w:rPr>
  </w:style>
  <w:style w:type="paragraph" w:styleId="Textkrper-Zeileneinzug">
    <w:name w:val="Body Text Indent"/>
    <w:basedOn w:val="Standard"/>
    <w:semiHidden/>
    <w:rsid w:val="007F4BB9"/>
    <w:pPr>
      <w:ind w:left="1410" w:hanging="1410"/>
      <w:jc w:val="both"/>
    </w:pPr>
    <w:rPr>
      <w:rFonts w:cs="Times New Roman"/>
      <w:noProof/>
      <w:szCs w:val="20"/>
    </w:rPr>
  </w:style>
  <w:style w:type="paragraph" w:styleId="Textkrper2">
    <w:name w:val="Body Text 2"/>
    <w:basedOn w:val="Standard"/>
    <w:semiHidden/>
    <w:rsid w:val="007F4BB9"/>
    <w:pPr>
      <w:jc w:val="both"/>
    </w:pPr>
    <w:rPr>
      <w:rFonts w:cs="Times New Roman"/>
      <w:noProof/>
      <w:szCs w:val="20"/>
    </w:rPr>
  </w:style>
  <w:style w:type="paragraph" w:styleId="Textkrper3">
    <w:name w:val="Body Text 3"/>
    <w:basedOn w:val="Standard"/>
    <w:semiHidden/>
    <w:rsid w:val="007F4BB9"/>
    <w:rPr>
      <w:rFonts w:cs="Times New Roman"/>
      <w:b/>
      <w:szCs w:val="20"/>
    </w:rPr>
  </w:style>
  <w:style w:type="paragraph" w:styleId="StandardWeb">
    <w:name w:val="Normal (Web)"/>
    <w:basedOn w:val="Standard"/>
    <w:semiHidden/>
    <w:rsid w:val="007F4BB9"/>
    <w:pPr>
      <w:spacing w:before="100" w:beforeAutospacing="1" w:after="100" w:afterAutospacing="1"/>
    </w:pPr>
    <w:rPr>
      <w:color w:val="000000"/>
      <w:sz w:val="20"/>
      <w:szCs w:val="20"/>
    </w:rPr>
  </w:style>
  <w:style w:type="character" w:styleId="HTMLCode">
    <w:name w:val="HTML Code"/>
    <w:basedOn w:val="Absatz-Standardschriftart"/>
    <w:semiHidden/>
    <w:rsid w:val="007F4BB9"/>
    <w:rPr>
      <w:rFonts w:ascii="Courier New" w:eastAsia="Courier New" w:hAnsi="Courier New" w:cs="Courier New" w:hint="default"/>
      <w:color w:val="0000C0"/>
      <w:sz w:val="20"/>
      <w:szCs w:val="20"/>
    </w:rPr>
  </w:style>
  <w:style w:type="character" w:styleId="Hyperlink">
    <w:name w:val="Hyperlink"/>
    <w:basedOn w:val="Absatz-Standardschriftart"/>
    <w:semiHidden/>
    <w:rsid w:val="007F4BB9"/>
    <w:rPr>
      <w:color w:val="AA5522"/>
      <w:u w:val="single"/>
    </w:rPr>
  </w:style>
  <w:style w:type="paragraph" w:styleId="Textkrper-Einzug2">
    <w:name w:val="Body Text Indent 2"/>
    <w:basedOn w:val="Standard"/>
    <w:semiHidden/>
    <w:rsid w:val="007F4BB9"/>
    <w:pPr>
      <w:ind w:left="1410" w:hanging="1410"/>
    </w:pPr>
  </w:style>
  <w:style w:type="character" w:styleId="BesuchterHyperlink">
    <w:name w:val="FollowedHyperlink"/>
    <w:basedOn w:val="Absatz-Standardschriftart"/>
    <w:semiHidden/>
    <w:rsid w:val="007F4BB9"/>
    <w:rPr>
      <w:color w:val="800080"/>
      <w:u w:val="single"/>
    </w:rPr>
  </w:style>
  <w:style w:type="paragraph" w:styleId="Textkrper-Einzug3">
    <w:name w:val="Body Text Indent 3"/>
    <w:basedOn w:val="Standard"/>
    <w:semiHidden/>
    <w:rsid w:val="007F4BB9"/>
    <w:pPr>
      <w:ind w:left="360"/>
      <w:jc w:val="both"/>
    </w:pPr>
  </w:style>
  <w:style w:type="paragraph" w:styleId="Sprechblasentext">
    <w:name w:val="Balloon Text"/>
    <w:basedOn w:val="Standard"/>
    <w:link w:val="SprechblasentextZchn"/>
    <w:uiPriority w:val="99"/>
    <w:semiHidden/>
    <w:unhideWhenUsed/>
    <w:rsid w:val="00A2269B"/>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2269B"/>
    <w:rPr>
      <w:rFonts w:ascii="Tahoma" w:hAnsi="Tahoma" w:cs="Tahoma"/>
      <w:sz w:val="16"/>
      <w:szCs w:val="16"/>
    </w:rPr>
  </w:style>
  <w:style w:type="table" w:styleId="Tabellenraster">
    <w:name w:val="Table Grid"/>
    <w:basedOn w:val="NormaleTabelle"/>
    <w:uiPriority w:val="59"/>
    <w:rsid w:val="009330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99"/>
    <w:qFormat/>
    <w:rsid w:val="00986D59"/>
    <w:pPr>
      <w:ind w:left="720"/>
      <w:contextualSpacing/>
    </w:pPr>
  </w:style>
  <w:style w:type="paragraph" w:customStyle="1" w:styleId="StandardWeb1">
    <w:name w:val="Standard (Web)1"/>
    <w:basedOn w:val="Standard"/>
    <w:semiHidden/>
    <w:rsid w:val="00F21AE9"/>
    <w:pPr>
      <w:spacing w:before="100" w:beforeAutospacing="1" w:after="100" w:afterAutospacing="1"/>
    </w:pPr>
  </w:style>
  <w:style w:type="character" w:customStyle="1" w:styleId="berschrift4Zchn">
    <w:name w:val="Überschrift 4 Zchn"/>
    <w:link w:val="berschrift4"/>
    <w:rsid w:val="00F21AE9"/>
    <w:rPr>
      <w:rFonts w:ascii="Arial" w:hAnsi="Arial" w:cs="Arial"/>
      <w:sz w:val="24"/>
      <w:szCs w:val="24"/>
      <w:u w:val="single"/>
    </w:rPr>
  </w:style>
  <w:style w:type="paragraph" w:styleId="KeinLeerraum">
    <w:name w:val="No Spacing"/>
    <w:aliases w:val="Befehl"/>
    <w:link w:val="KeinLeerraumZchn"/>
    <w:uiPriority w:val="1"/>
    <w:qFormat/>
    <w:rsid w:val="00F21AE9"/>
    <w:rPr>
      <w:rFonts w:ascii="Courier New" w:hAnsi="Courier New"/>
      <w:b/>
      <w:sz w:val="22"/>
    </w:rPr>
  </w:style>
  <w:style w:type="character" w:customStyle="1" w:styleId="KeinLeerraumZchn">
    <w:name w:val="Kein Leerraum Zchn"/>
    <w:aliases w:val="Befehl Zchn"/>
    <w:link w:val="KeinLeerraum"/>
    <w:uiPriority w:val="1"/>
    <w:rsid w:val="00F21AE9"/>
    <w:rPr>
      <w:rFonts w:ascii="Courier New" w:hAnsi="Courier New"/>
      <w:b/>
      <w:sz w:val="22"/>
    </w:rPr>
  </w:style>
  <w:style w:type="paragraph" w:styleId="Funotentext">
    <w:name w:val="footnote text"/>
    <w:basedOn w:val="Standard"/>
    <w:link w:val="FunotentextZchn"/>
    <w:uiPriority w:val="99"/>
    <w:semiHidden/>
    <w:rsid w:val="008A6266"/>
    <w:rPr>
      <w:rFonts w:cs="Times New Roman"/>
      <w:sz w:val="20"/>
      <w:szCs w:val="20"/>
    </w:rPr>
  </w:style>
  <w:style w:type="character" w:customStyle="1" w:styleId="FunotentextZchn">
    <w:name w:val="Fußnotentext Zchn"/>
    <w:basedOn w:val="Absatz-Standardschriftart"/>
    <w:link w:val="Funotentext"/>
    <w:uiPriority w:val="99"/>
    <w:semiHidden/>
    <w:rsid w:val="008A6266"/>
    <w:rPr>
      <w:rFonts w:ascii="Arial" w:hAnsi="Arial"/>
    </w:rPr>
  </w:style>
  <w:style w:type="character" w:styleId="Funotenzeichen">
    <w:name w:val="footnote reference"/>
    <w:semiHidden/>
    <w:rsid w:val="008A6266"/>
    <w:rPr>
      <w:vertAlign w:val="superscript"/>
    </w:rPr>
  </w:style>
  <w:style w:type="paragraph" w:customStyle="1" w:styleId="berschriftdrei">
    <w:name w:val="Überschrift drei"/>
    <w:basedOn w:val="Standard"/>
    <w:link w:val="berschriftdreiChar"/>
    <w:rsid w:val="001B5080"/>
    <w:pPr>
      <w:ind w:left="709" w:right="23" w:hanging="709"/>
    </w:pPr>
    <w:rPr>
      <w:rFonts w:cs="Times New Roman"/>
      <w:b/>
      <w:szCs w:val="20"/>
    </w:rPr>
  </w:style>
  <w:style w:type="character" w:customStyle="1" w:styleId="berschriftdreiChar">
    <w:name w:val="Überschrift drei Char"/>
    <w:link w:val="berschriftdrei"/>
    <w:rsid w:val="001B5080"/>
    <w:rPr>
      <w:rFonts w:ascii="Arial" w:hAnsi="Arial"/>
      <w:b/>
      <w:sz w:val="24"/>
    </w:rPr>
  </w:style>
  <w:style w:type="character" w:customStyle="1" w:styleId="berschrift5Zchn">
    <w:name w:val="Überschrift 5 Zchn"/>
    <w:link w:val="berschrift5"/>
    <w:rsid w:val="001B5080"/>
    <w:rPr>
      <w:rFonts w:ascii="Arial" w:hAnsi="Arial" w:cs="Arial"/>
      <w:b/>
      <w:bC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5.bin"/><Relationship Id="rId26" Type="http://schemas.openxmlformats.org/officeDocument/2006/relationships/oleObject" Target="embeddings/oleObject8.bin"/><Relationship Id="rId39" Type="http://schemas.openxmlformats.org/officeDocument/2006/relationships/image" Target="media/image21.png"/><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1.png"/><Relationship Id="rId55" Type="http://schemas.openxmlformats.org/officeDocument/2006/relationships/oleObject" Target="embeddings/oleObject11.bin"/><Relationship Id="rId63" Type="http://schemas.openxmlformats.org/officeDocument/2006/relationships/image" Target="media/image42.png"/><Relationship Id="rId68" Type="http://schemas.openxmlformats.org/officeDocument/2006/relationships/image" Target="media/image47.png"/><Relationship Id="rId76" Type="http://schemas.openxmlformats.org/officeDocument/2006/relationships/image" Target="media/image54.png"/><Relationship Id="rId7" Type="http://schemas.openxmlformats.org/officeDocument/2006/relationships/footnotes" Target="footnotes.xml"/><Relationship Id="rId71" Type="http://schemas.openxmlformats.org/officeDocument/2006/relationships/image" Target="media/image50.png"/><Relationship Id="rId2" Type="http://schemas.openxmlformats.org/officeDocument/2006/relationships/numbering" Target="numbering.xml"/><Relationship Id="rId16" Type="http://schemas.openxmlformats.org/officeDocument/2006/relationships/oleObject" Target="embeddings/oleObject3.bin"/><Relationship Id="rId29" Type="http://schemas.openxmlformats.org/officeDocument/2006/relationships/image" Target="media/image11.png"/><Relationship Id="rId11" Type="http://schemas.openxmlformats.org/officeDocument/2006/relationships/image" Target="media/image3.png"/><Relationship Id="rId24" Type="http://schemas.openxmlformats.org/officeDocument/2006/relationships/oleObject" Target="embeddings/oleObject7.bin"/><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oleObject" Target="embeddings/oleObject10.bin"/><Relationship Id="rId58" Type="http://schemas.openxmlformats.org/officeDocument/2006/relationships/image" Target="media/image37.png"/><Relationship Id="rId66" Type="http://schemas.openxmlformats.org/officeDocument/2006/relationships/image" Target="media/image45.png"/><Relationship Id="rId74" Type="http://schemas.openxmlformats.org/officeDocument/2006/relationships/image" Target="media/image52.png"/><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40.png"/><Relationship Id="rId10" Type="http://schemas.openxmlformats.org/officeDocument/2006/relationships/image" Target="media/image2.jpeg"/><Relationship Id="rId19" Type="http://schemas.openxmlformats.org/officeDocument/2006/relationships/hyperlink" Target="http://de.wikipedia.org/wiki/Implementierung" TargetMode="External"/><Relationship Id="rId31" Type="http://schemas.openxmlformats.org/officeDocument/2006/relationships/image" Target="media/image13.png"/><Relationship Id="rId44" Type="http://schemas.openxmlformats.org/officeDocument/2006/relationships/image" Target="media/image26.png"/><Relationship Id="rId52" Type="http://schemas.openxmlformats.org/officeDocument/2006/relationships/image" Target="media/image33.png"/><Relationship Id="rId60" Type="http://schemas.openxmlformats.org/officeDocument/2006/relationships/image" Target="media/image39.png"/><Relationship Id="rId65" Type="http://schemas.openxmlformats.org/officeDocument/2006/relationships/image" Target="media/image44.png"/><Relationship Id="rId73" Type="http://schemas.openxmlformats.org/officeDocument/2006/relationships/chart" Target="charts/chart1.xml"/><Relationship Id="rId78"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5.png"/><Relationship Id="rId64" Type="http://schemas.openxmlformats.org/officeDocument/2006/relationships/image" Target="media/image43.png"/><Relationship Id="rId69" Type="http://schemas.openxmlformats.org/officeDocument/2006/relationships/image" Target="media/image48.png"/><Relationship Id="rId77"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32.png"/><Relationship Id="rId72" Type="http://schemas.openxmlformats.org/officeDocument/2006/relationships/image" Target="media/image51.pn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oleObject" Target="embeddings/oleObject4.bin"/><Relationship Id="rId25" Type="http://schemas.openxmlformats.org/officeDocument/2006/relationships/image" Target="media/image8.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38.png"/><Relationship Id="rId67" Type="http://schemas.openxmlformats.org/officeDocument/2006/relationships/image" Target="media/image46.png"/><Relationship Id="rId20" Type="http://schemas.openxmlformats.org/officeDocument/2006/relationships/hyperlink" Target="http://de.wikipedia.org/wiki/Datenbank" TargetMode="External"/><Relationship Id="rId41" Type="http://schemas.openxmlformats.org/officeDocument/2006/relationships/image" Target="media/image23.png"/><Relationship Id="rId54" Type="http://schemas.openxmlformats.org/officeDocument/2006/relationships/image" Target="media/image34.png"/><Relationship Id="rId62" Type="http://schemas.openxmlformats.org/officeDocument/2006/relationships/image" Target="media/image41.png"/><Relationship Id="rId70" Type="http://schemas.openxmlformats.org/officeDocument/2006/relationships/image" Target="media/image49.png"/><Relationship Id="rId75" Type="http://schemas.openxmlformats.org/officeDocument/2006/relationships/image" Target="media/image5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7.png"/><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oleObject" Target="embeddings/oleObject9.bin"/><Relationship Id="rId57" Type="http://schemas.openxmlformats.org/officeDocument/2006/relationships/image" Target="media/image36.png"/></Relationships>
</file>

<file path=word/_rels/settings.xml.rels><?xml version="1.0" encoding="UTF-8" standalone="yes"?>
<Relationships xmlns="http://schemas.openxmlformats.org/package/2006/relationships"><Relationship Id="rId1" Type="http://schemas.openxmlformats.org/officeDocument/2006/relationships/attachedTemplate" Target="file:///C:\ASP\HR-DV.dot"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Mappe2"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Kundenzahl  je Ort</a:t>
            </a:r>
          </a:p>
        </c:rich>
      </c:tx>
      <c:layout/>
      <c:overlay val="0"/>
    </c:title>
    <c:autoTitleDeleted val="0"/>
    <c:plotArea>
      <c:layout/>
      <c:barChart>
        <c:barDir val="col"/>
        <c:grouping val="clustered"/>
        <c:varyColors val="0"/>
        <c:ser>
          <c:idx val="0"/>
          <c:order val="0"/>
          <c:tx>
            <c:strRef>
              <c:f>Tabelle1!$B$1</c:f>
              <c:strCache>
                <c:ptCount val="1"/>
                <c:pt idx="0">
                  <c:v>Kundenzahl</c:v>
                </c:pt>
              </c:strCache>
            </c:strRef>
          </c:tx>
          <c:invertIfNegative val="0"/>
          <c:dLbls>
            <c:showLegendKey val="0"/>
            <c:showVal val="1"/>
            <c:showCatName val="0"/>
            <c:showSerName val="0"/>
            <c:showPercent val="0"/>
            <c:showBubbleSize val="0"/>
            <c:showLeaderLines val="0"/>
          </c:dLbls>
          <c:cat>
            <c:strRef>
              <c:f>Tabelle1!$A$2:$A$11</c:f>
              <c:strCache>
                <c:ptCount val="10"/>
                <c:pt idx="0">
                  <c:v>Neu-Ulm</c:v>
                </c:pt>
                <c:pt idx="1">
                  <c:v>Bremen</c:v>
                </c:pt>
                <c:pt idx="2">
                  <c:v>Ludwigshafen</c:v>
                </c:pt>
                <c:pt idx="3">
                  <c:v>Stuttgart</c:v>
                </c:pt>
                <c:pt idx="4">
                  <c:v>Ludwigsburg</c:v>
                </c:pt>
                <c:pt idx="5">
                  <c:v>Bad Schwalbach</c:v>
                </c:pt>
                <c:pt idx="6">
                  <c:v>Heidenheim</c:v>
                </c:pt>
                <c:pt idx="7">
                  <c:v>Berlin</c:v>
                </c:pt>
                <c:pt idx="8">
                  <c:v>Ulm</c:v>
                </c:pt>
                <c:pt idx="9">
                  <c:v>Freiburg</c:v>
                </c:pt>
              </c:strCache>
            </c:strRef>
          </c:cat>
          <c:val>
            <c:numRef>
              <c:f>Tabelle1!$B$2:$B$11</c:f>
              <c:numCache>
                <c:formatCode>General</c:formatCode>
                <c:ptCount val="10"/>
                <c:pt idx="0">
                  <c:v>1</c:v>
                </c:pt>
                <c:pt idx="1">
                  <c:v>1</c:v>
                </c:pt>
                <c:pt idx="2">
                  <c:v>1</c:v>
                </c:pt>
                <c:pt idx="3">
                  <c:v>1</c:v>
                </c:pt>
                <c:pt idx="4">
                  <c:v>1</c:v>
                </c:pt>
                <c:pt idx="5">
                  <c:v>1</c:v>
                </c:pt>
                <c:pt idx="6">
                  <c:v>2</c:v>
                </c:pt>
                <c:pt idx="7">
                  <c:v>2</c:v>
                </c:pt>
                <c:pt idx="8">
                  <c:v>4</c:v>
                </c:pt>
                <c:pt idx="9">
                  <c:v>6</c:v>
                </c:pt>
              </c:numCache>
            </c:numRef>
          </c:val>
        </c:ser>
        <c:dLbls>
          <c:showLegendKey val="0"/>
          <c:showVal val="0"/>
          <c:showCatName val="0"/>
          <c:showSerName val="0"/>
          <c:showPercent val="0"/>
          <c:showBubbleSize val="0"/>
        </c:dLbls>
        <c:gapWidth val="150"/>
        <c:axId val="103973632"/>
        <c:axId val="103975168"/>
      </c:barChart>
      <c:catAx>
        <c:axId val="103973632"/>
        <c:scaling>
          <c:orientation val="minMax"/>
        </c:scaling>
        <c:delete val="0"/>
        <c:axPos val="b"/>
        <c:majorTickMark val="out"/>
        <c:minorTickMark val="none"/>
        <c:tickLblPos val="nextTo"/>
        <c:crossAx val="103975168"/>
        <c:crosses val="autoZero"/>
        <c:auto val="1"/>
        <c:lblAlgn val="ctr"/>
        <c:lblOffset val="100"/>
        <c:noMultiLvlLbl val="0"/>
      </c:catAx>
      <c:valAx>
        <c:axId val="103975168"/>
        <c:scaling>
          <c:orientation val="minMax"/>
        </c:scaling>
        <c:delete val="0"/>
        <c:axPos val="l"/>
        <c:majorGridlines/>
        <c:numFmt formatCode="General" sourceLinked="1"/>
        <c:majorTickMark val="out"/>
        <c:minorTickMark val="none"/>
        <c:tickLblPos val="nextTo"/>
        <c:crossAx val="103973632"/>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D1F56C-8899-4EE3-B83A-0E3B0B7927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HR-DV.dot</Template>
  <TotalTime>0</TotalTime>
  <Pages>19</Pages>
  <Words>2625</Words>
  <Characters>18281</Characters>
  <Application>Microsoft Office Word</Application>
  <DocSecurity>0</DocSecurity>
  <Lines>152</Lines>
  <Paragraphs>41</Paragraphs>
  <ScaleCrop>false</ScaleCrop>
  <HeadingPairs>
    <vt:vector size="2" baseType="variant">
      <vt:variant>
        <vt:lpstr>Titel</vt:lpstr>
      </vt:variant>
      <vt:variant>
        <vt:i4>1</vt:i4>
      </vt:variant>
    </vt:vector>
  </HeadingPairs>
  <TitlesOfParts>
    <vt:vector size="1" baseType="lpstr">
      <vt:lpstr>Arbeitsblatt</vt:lpstr>
    </vt:vector>
  </TitlesOfParts>
  <Company>ALF</Company>
  <LinksUpToDate>false</LinksUpToDate>
  <CharactersWithSpaces>20865</CharactersWithSpaces>
  <SharedDoc>false</SharedDoc>
  <HLinks>
    <vt:vector size="18" baseType="variant">
      <vt:variant>
        <vt:i4>983157</vt:i4>
      </vt:variant>
      <vt:variant>
        <vt:i4>6</vt:i4>
      </vt:variant>
      <vt:variant>
        <vt:i4>0</vt:i4>
      </vt:variant>
      <vt:variant>
        <vt:i4>5</vt:i4>
      </vt:variant>
      <vt:variant>
        <vt:lpwstr>http://de.wikipedia.org/wiki/Attribut_(Objekt)</vt:lpwstr>
      </vt:variant>
      <vt:variant>
        <vt:lpwstr/>
      </vt:variant>
      <vt:variant>
        <vt:i4>8060989</vt:i4>
      </vt:variant>
      <vt:variant>
        <vt:i4>3</vt:i4>
      </vt:variant>
      <vt:variant>
        <vt:i4>0</vt:i4>
      </vt:variant>
      <vt:variant>
        <vt:i4>5</vt:i4>
      </vt:variant>
      <vt:variant>
        <vt:lpwstr>http://de.wikipedia.org/wiki/Datensatz</vt:lpwstr>
      </vt:variant>
      <vt:variant>
        <vt:lpwstr/>
      </vt:variant>
      <vt:variant>
        <vt:i4>7733294</vt:i4>
      </vt:variant>
      <vt:variant>
        <vt:i4>0</vt:i4>
      </vt:variant>
      <vt:variant>
        <vt:i4>0</vt:i4>
      </vt:variant>
      <vt:variant>
        <vt:i4>5</vt:i4>
      </vt:variant>
      <vt:variant>
        <vt:lpwstr>http://de.wikipedia.org/wiki/Tupel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Arbeitsblatt</dc:title>
  <dc:creator>AKA</dc:creator>
  <cp:lastModifiedBy>Hartmut.Tobiasch</cp:lastModifiedBy>
  <cp:revision>4</cp:revision>
  <cp:lastPrinted>2013-09-24T13:56:00Z</cp:lastPrinted>
  <dcterms:created xsi:type="dcterms:W3CDTF">2013-10-14T10:32:00Z</dcterms:created>
  <dcterms:modified xsi:type="dcterms:W3CDTF">2014-02-11T07:15:00Z</dcterms:modified>
</cp:coreProperties>
</file>